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d528" w14:paraId="cb9d528" w:rsidRDefault="00A55B1A" w:rsidP="00A55B1A" w:rsidR="00A55B1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A7A7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A7A7B" w:rsidP="00A55B1A" w:rsidR="002A7A7B" w:rsidRPr="002A7A7B">
      <w:pPr>
        <w:rPr>
          <w:rFonts w:hAnsi="Times New Roman" w:ascii="Times New Roman"/>
          <w:szCs w:val="24"/>
          <w:lang w:val="hr-HR"/>
        </w:rPr>
      </w:pPr>
    </w:p>
    <w:p w:rsidRDefault="00A55B1A" w:rsidP="00A55B1A" w:rsidR="00A55B1A" w:rsidRPr="002A7A7B">
      <w:pPr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7A7B">
      <w:pPr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81241C" w:rsidRPr="002A7A7B">
      <w:pPr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 xml:space="preserve"> Amruševa 2/II</w:t>
      </w:r>
      <w:r w:rsidR="0081241C" w:rsidRPr="002A7A7B">
        <w:rPr>
          <w:rFonts w:hAnsi="Times New Roman" w:ascii="Times New Roman"/>
          <w:szCs w:val="24"/>
          <w:lang w:val="hr-HR"/>
        </w:rPr>
        <w:tab/>
      </w:r>
      <w:r w:rsidR="0081241C" w:rsidRPr="002A7A7B">
        <w:rPr>
          <w:rFonts w:hAnsi="Times New Roman" w:ascii="Times New Roman"/>
          <w:szCs w:val="24"/>
          <w:lang w:val="hr-HR"/>
        </w:rPr>
        <w:tab/>
      </w:r>
      <w:r w:rsidR="0081241C" w:rsidRPr="002A7A7B">
        <w:rPr>
          <w:rFonts w:hAnsi="Times New Roman" w:ascii="Times New Roman"/>
          <w:szCs w:val="24"/>
          <w:lang w:val="hr-HR"/>
        </w:rPr>
        <w:tab/>
      </w:r>
      <w:r w:rsidR="0081241C" w:rsidRPr="002A7A7B">
        <w:rPr>
          <w:rFonts w:hAnsi="Times New Roman" w:ascii="Times New Roman"/>
          <w:szCs w:val="24"/>
          <w:lang w:val="hr-HR"/>
        </w:rPr>
        <w:tab/>
      </w:r>
    </w:p>
    <w:p w:rsidRDefault="0081241C" w:rsidP="0081241C" w:rsidR="0081241C" w:rsidRPr="002A7A7B">
      <w:pPr>
        <w:jc w:val="right"/>
        <w:rPr>
          <w:rFonts w:hAnsi="Times New Roman" w:ascii="Times New Roman"/>
          <w:noProof/>
          <w:szCs w:val="24"/>
          <w:lang w:val="hr-HR"/>
        </w:rPr>
      </w:pPr>
      <w:r w:rsidRPr="00765BA5">
        <w:rPr>
          <w:rFonts w:hAnsi="Times New Roman" w:ascii="Times New Roman"/>
          <w:noProof/>
          <w:szCs w:val="24"/>
          <w:highlight w:val="yellow"/>
          <w:lang w:val="hr-HR"/>
        </w:rPr>
        <w:t>62. St-</w:t>
      </w:r>
      <w:r w:rsidR="00C11B44" w:rsidRPr="00765BA5">
        <w:rPr>
          <w:rFonts w:hAnsi="Times New Roman" w:ascii="Times New Roman"/>
          <w:noProof/>
          <w:szCs w:val="24"/>
          <w:highlight w:val="yellow"/>
          <w:lang w:val="hr-HR"/>
        </w:rPr>
        <w:t>5532</w:t>
      </w:r>
      <w:r w:rsidRPr="00765BA5">
        <w:rPr>
          <w:rFonts w:hAnsi="Times New Roman" w:ascii="Times New Roman"/>
          <w:noProof/>
          <w:szCs w:val="24"/>
          <w:highlight w:val="yellow"/>
          <w:lang w:val="hr-HR"/>
        </w:rPr>
        <w:t>/15</w:t>
      </w:r>
    </w:p>
    <w:p w:rsidRDefault="00532B71" w:rsidP="0086691F" w:rsidR="00532B71" w:rsidRPr="002A7A7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A7A7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A7A7B">
      <w:pPr>
        <w:jc w:val="center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A7A7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7A7B">
      <w:pPr>
        <w:jc w:val="center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7A7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A7A7B">
      <w:pPr>
        <w:jc w:val="both"/>
        <w:rPr>
          <w:rFonts w:hAnsi="Times New Roman" w:ascii="Times New Roman"/>
          <w:szCs w:val="24"/>
        </w:rPr>
      </w:pPr>
      <w:r w:rsidRPr="002A7A7B">
        <w:rPr>
          <w:rFonts w:hAnsi="Times New Roman" w:ascii="Times New Roman"/>
          <w:szCs w:val="24"/>
          <w:lang w:val="hr-HR"/>
        </w:rPr>
        <w:tab/>
      </w:r>
      <w:r w:rsidR="00C87A26" w:rsidRPr="002A7A7B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81241C" w:rsidRPr="002A7A7B">
        <w:rPr>
          <w:rFonts w:hAnsi="Times New Roman" w:ascii="Times New Roman"/>
          <w:szCs w:val="24"/>
          <w:lang w:val="hr-HR"/>
        </w:rPr>
        <w:t>Ivi Buljan</w:t>
      </w:r>
      <w:r w:rsidR="00C87A26" w:rsidRPr="002A7A7B">
        <w:rPr>
          <w:rFonts w:hAnsi="Times New Roman" w:ascii="Times New Roman"/>
          <w:szCs w:val="24"/>
          <w:lang w:val="hr-HR"/>
        </w:rPr>
        <w:t>, u skraćenom stečajnom postupku pokrenutim nad dužnikom</w:t>
      </w:r>
      <w:r w:rsidR="004A4F71" w:rsidRPr="002A7A7B">
        <w:rPr>
          <w:rFonts w:hAnsi="Times New Roman" w:ascii="Times New Roman"/>
          <w:szCs w:val="24"/>
          <w:lang w:val="hr-HR"/>
        </w:rPr>
        <w:t xml:space="preserve"> </w:t>
      </w:r>
      <w:r w:rsidR="004A4F71" w:rsidRPr="002A7A7B">
        <w:rPr>
          <w:rFonts w:hAnsi="Times New Roman" w:ascii="Times New Roman"/>
          <w:szCs w:val="24"/>
        </w:rPr>
        <w:t>ELLSWORTH d.o.o., Vinogradi 46, Zagreb,  OIB: 00354337393</w:t>
      </w:r>
      <w:r w:rsidR="0026744A" w:rsidRPr="002A7A7B">
        <w:rPr>
          <w:rFonts w:hAnsi="Times New Roman" w:ascii="Times New Roman"/>
          <w:szCs w:val="24"/>
        </w:rPr>
        <w:t xml:space="preserve">, dana </w:t>
      </w:r>
      <w:r w:rsidR="00611848" w:rsidRPr="002A7A7B">
        <w:rPr>
          <w:rFonts w:hAnsi="Times New Roman" w:ascii="Times New Roman"/>
          <w:szCs w:val="24"/>
        </w:rPr>
        <w:t>4</w:t>
      </w:r>
      <w:r w:rsidR="0026744A" w:rsidRPr="002A7A7B">
        <w:rPr>
          <w:rFonts w:hAnsi="Times New Roman" w:ascii="Times New Roman"/>
          <w:szCs w:val="24"/>
        </w:rPr>
        <w:t xml:space="preserve">. </w:t>
      </w:r>
      <w:r w:rsidR="00611848" w:rsidRPr="002A7A7B">
        <w:rPr>
          <w:rFonts w:hAnsi="Times New Roman" w:ascii="Times New Roman"/>
          <w:szCs w:val="24"/>
        </w:rPr>
        <w:t>listopada</w:t>
      </w:r>
      <w:r w:rsidR="0026744A" w:rsidRPr="002A7A7B">
        <w:rPr>
          <w:rFonts w:hAnsi="Times New Roman" w:ascii="Times New Roman"/>
          <w:szCs w:val="24"/>
        </w:rPr>
        <w:t xml:space="preserve"> 201</w:t>
      </w:r>
      <w:r w:rsidR="00764930" w:rsidRPr="002A7A7B">
        <w:rPr>
          <w:rFonts w:hAnsi="Times New Roman" w:ascii="Times New Roman"/>
          <w:szCs w:val="24"/>
        </w:rPr>
        <w:t>6</w:t>
      </w:r>
      <w:r w:rsidR="0026744A" w:rsidRPr="002A7A7B">
        <w:rPr>
          <w:rFonts w:hAnsi="Times New Roman" w:ascii="Times New Roman"/>
          <w:szCs w:val="24"/>
        </w:rPr>
        <w:t>.</w:t>
      </w:r>
    </w:p>
    <w:p w:rsidRDefault="0079062A" w:rsidP="00997BA9" w:rsidR="0079062A" w:rsidRPr="002A7A7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7A7B">
      <w:pPr>
        <w:jc w:val="center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7A7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7A7B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783A9D" w:rsidR="00C87A26" w:rsidRPr="002A7A7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2A7A7B">
        <w:rPr>
          <w:rFonts w:hAnsi="Times New Roman" w:ascii="Times New Roman"/>
          <w:szCs w:val="24"/>
        </w:rPr>
        <w:t>Otvara se stečajni postupak nad dužnikom</w:t>
      </w:r>
      <w:r w:rsidR="004A4F71" w:rsidRPr="002A7A7B">
        <w:rPr>
          <w:rFonts w:hAnsi="Times New Roman" w:ascii="Times New Roman"/>
          <w:szCs w:val="24"/>
        </w:rPr>
        <w:t xml:space="preserve"> ELLSWORTH d.o.o., Vinogradi 46, Zagreb,  OIB: 00354337393</w:t>
      </w:r>
      <w:r w:rsidRPr="002A7A7B">
        <w:rPr>
          <w:rFonts w:hAnsi="Times New Roman" w:ascii="Times New Roman"/>
          <w:szCs w:val="24"/>
        </w:rPr>
        <w:t xml:space="preserve">. Stečajni postupak otvoren je dana </w:t>
      </w:r>
      <w:r w:rsidR="00E9049D" w:rsidRPr="002A7A7B">
        <w:rPr>
          <w:rFonts w:hAnsi="Times New Roman" w:ascii="Times New Roman"/>
          <w:szCs w:val="24"/>
        </w:rPr>
        <w:t>4</w:t>
      </w:r>
      <w:r w:rsidR="008405AC" w:rsidRPr="002A7A7B">
        <w:rPr>
          <w:rFonts w:hAnsi="Times New Roman" w:ascii="Times New Roman"/>
          <w:szCs w:val="24"/>
        </w:rPr>
        <w:t xml:space="preserve">. </w:t>
      </w:r>
      <w:r w:rsidR="00E9049D" w:rsidRPr="002A7A7B">
        <w:rPr>
          <w:rFonts w:hAnsi="Times New Roman" w:ascii="Times New Roman"/>
          <w:szCs w:val="24"/>
        </w:rPr>
        <w:t>listopada</w:t>
      </w:r>
      <w:r w:rsidRPr="002A7A7B">
        <w:rPr>
          <w:rFonts w:hAnsi="Times New Roman" w:ascii="Times New Roman"/>
          <w:szCs w:val="24"/>
        </w:rPr>
        <w:t xml:space="preserve"> 2016. </w:t>
      </w:r>
      <w:r w:rsidR="00765BA5">
        <w:rPr>
          <w:rFonts w:hAnsi="Times New Roman" w:ascii="Times New Roman"/>
          <w:szCs w:val="24"/>
        </w:rPr>
        <w:t>u 14:55 sati</w:t>
      </w:r>
      <w:r w:rsidRPr="002A7A7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3A9D" w:rsidP="00783A9D" w:rsidR="00783A9D" w:rsidRPr="002A7A7B">
      <w:pPr>
        <w:ind w:left="360"/>
        <w:rPr>
          <w:rFonts w:hAnsi="Times New Roman" w:ascii="Times New Roman"/>
          <w:szCs w:val="24"/>
        </w:rPr>
      </w:pPr>
    </w:p>
    <w:p w:rsidRDefault="00EE69E5" w:rsidP="00C11B44" w:rsidR="00C11B44" w:rsidRPr="002A7A7B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  <w:u w:val="single"/>
        </w:rPr>
      </w:pPr>
      <w:r w:rsidRPr="002A7A7B">
        <w:rPr>
          <w:rFonts w:hAnsi="Times New Roman" w:ascii="Times New Roman"/>
          <w:szCs w:val="24"/>
        </w:rPr>
        <w:t>Za s</w:t>
      </w:r>
      <w:r w:rsidR="00C87A26" w:rsidRPr="002A7A7B">
        <w:rPr>
          <w:rFonts w:hAnsi="Times New Roman" w:ascii="Times New Roman"/>
          <w:szCs w:val="24"/>
        </w:rPr>
        <w:t xml:space="preserve">tečajnog upravitelja imenuje se </w:t>
      </w:r>
      <w:r w:rsidR="00C11B44" w:rsidRPr="002A7A7B">
        <w:rPr>
          <w:rFonts w:hAnsi="Times New Roman" w:ascii="Times New Roman"/>
          <w:szCs w:val="24"/>
        </w:rPr>
        <w:t>Siniša Rajnović, Sv. Trojstva 87, Milanovac, Virovitica, OIB: 86217384445.</w:t>
      </w:r>
    </w:p>
    <w:p w:rsidRDefault="004A4F71" w:rsidP="004A4F71" w:rsidR="004A4F71" w:rsidRPr="002A7A7B">
      <w:pPr>
        <w:pStyle w:val="BodyText21"/>
        <w:ind w:firstLine="0" w:left="360"/>
        <w:rPr>
          <w:rFonts w:hAnsi="Times New Roman" w:ascii="Times New Roman"/>
          <w:szCs w:val="24"/>
          <w:u w:val="single"/>
        </w:rPr>
      </w:pPr>
    </w:p>
    <w:p w:rsidRDefault="00EE69E5" w:rsidP="00783A9D" w:rsidR="00C87A26" w:rsidRPr="002A7A7B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  <w:u w:val="single"/>
        </w:rPr>
      </w:pPr>
      <w:r w:rsidRPr="002A7A7B">
        <w:rPr>
          <w:rFonts w:hAnsi="Times New Roman" w:ascii="Times New Roman"/>
          <w:szCs w:val="24"/>
        </w:rPr>
        <w:t>Zaključuje se stečajni postupak nad dužnikom</w:t>
      </w:r>
      <w:r w:rsidR="004A4F71" w:rsidRPr="002A7A7B">
        <w:rPr>
          <w:rFonts w:hAnsi="Times New Roman" w:ascii="Times New Roman"/>
          <w:szCs w:val="24"/>
        </w:rPr>
        <w:t xml:space="preserve"> ELLSWORTH d.o.o., Vinogradi 46, Zagreb,  OIB: 00354337393</w:t>
      </w:r>
      <w:r w:rsidR="00783A9D" w:rsidRPr="002A7A7B">
        <w:rPr>
          <w:rFonts w:hAnsi="Times New Roman" w:ascii="Times New Roman"/>
          <w:szCs w:val="24"/>
        </w:rPr>
        <w:t>.</w:t>
      </w:r>
    </w:p>
    <w:p w:rsidRDefault="00783A9D" w:rsidP="00783A9D" w:rsidR="00783A9D" w:rsidRPr="002A7A7B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10186D" w:rsidP="00783A9D" w:rsidR="00EE69E5" w:rsidRPr="002A7A7B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  <w:u w:val="single"/>
        </w:rPr>
      </w:pPr>
      <w:r w:rsidRPr="002A7A7B">
        <w:rPr>
          <w:rFonts w:hAnsi="Times New Roman" w:ascii="Times New Roman"/>
          <w:szCs w:val="24"/>
        </w:rPr>
        <w:t xml:space="preserve">Nakon </w:t>
      </w:r>
      <w:r w:rsidR="00EE69E5" w:rsidRPr="002A7A7B">
        <w:rPr>
          <w:rFonts w:hAnsi="Times New Roman" w:ascii="Times New Roman"/>
          <w:szCs w:val="24"/>
        </w:rPr>
        <w:t xml:space="preserve">pravomoćnosti </w:t>
      </w:r>
      <w:r w:rsidR="00A55B1A" w:rsidRPr="002A7A7B">
        <w:rPr>
          <w:rFonts w:hAnsi="Times New Roman" w:ascii="Times New Roman"/>
          <w:szCs w:val="24"/>
        </w:rPr>
        <w:t>ovog rješenja</w:t>
      </w:r>
      <w:r w:rsidR="00B2463B" w:rsidRPr="002A7A7B">
        <w:rPr>
          <w:rFonts w:hAnsi="Times New Roman" w:ascii="Times New Roman"/>
          <w:szCs w:val="24"/>
        </w:rPr>
        <w:t xml:space="preserve">, </w:t>
      </w:r>
      <w:r w:rsidR="00EE69E5" w:rsidRPr="002A7A7B">
        <w:rPr>
          <w:rFonts w:hAnsi="Times New Roman" w:ascii="Times New Roman"/>
          <w:szCs w:val="24"/>
        </w:rPr>
        <w:t>dužnik</w:t>
      </w:r>
      <w:r w:rsidR="00B2463B" w:rsidRPr="002A7A7B">
        <w:rPr>
          <w:rFonts w:hAnsi="Times New Roman" w:ascii="Times New Roman"/>
          <w:szCs w:val="24"/>
        </w:rPr>
        <w:t xml:space="preserve"> će se </w:t>
      </w:r>
      <w:r w:rsidR="00EE69E5" w:rsidRPr="002A7A7B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2A7A7B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2A7A7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A7A7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ab/>
      </w:r>
    </w:p>
    <w:p w:rsidRDefault="002A7A7B" w:rsidP="0042162E" w:rsidR="002A7A7B" w:rsidRPr="002A7A7B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783A9D" w:rsidR="00B2463B" w:rsidRPr="002A7A7B">
      <w:pPr>
        <w:jc w:val="both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ab/>
      </w:r>
      <w:r w:rsidR="00C87A26" w:rsidRPr="002A7A7B">
        <w:rPr>
          <w:rFonts w:hAnsi="Times New Roman" w:ascii="Times New Roman"/>
          <w:szCs w:val="24"/>
          <w:lang w:val="hr-HR"/>
        </w:rPr>
        <w:t>Oglasom</w:t>
      </w:r>
      <w:r w:rsidRPr="002A7A7B">
        <w:rPr>
          <w:rFonts w:hAnsi="Times New Roman" w:ascii="Times New Roman"/>
          <w:szCs w:val="24"/>
          <w:lang w:val="hr-HR"/>
        </w:rPr>
        <w:t xml:space="preserve"> od </w:t>
      </w:r>
      <w:r w:rsidR="00163FBC" w:rsidRPr="002A7A7B">
        <w:rPr>
          <w:rFonts w:hAnsi="Times New Roman" w:ascii="Times New Roman"/>
          <w:szCs w:val="24"/>
          <w:lang w:val="hr-HR"/>
        </w:rPr>
        <w:t>2</w:t>
      </w:r>
      <w:r w:rsidR="00D316BB" w:rsidRPr="002A7A7B">
        <w:rPr>
          <w:rFonts w:hAnsi="Times New Roman" w:ascii="Times New Roman"/>
          <w:szCs w:val="24"/>
          <w:lang w:val="hr-HR"/>
        </w:rPr>
        <w:t>9</w:t>
      </w:r>
      <w:r w:rsidR="008405AC" w:rsidRPr="002A7A7B">
        <w:rPr>
          <w:rFonts w:hAnsi="Times New Roman" w:ascii="Times New Roman"/>
          <w:szCs w:val="24"/>
          <w:lang w:val="hr-HR"/>
        </w:rPr>
        <w:t xml:space="preserve">. </w:t>
      </w:r>
      <w:r w:rsidR="00783A9D" w:rsidRPr="002A7A7B">
        <w:rPr>
          <w:rFonts w:hAnsi="Times New Roman" w:ascii="Times New Roman"/>
          <w:szCs w:val="24"/>
          <w:lang w:val="hr-HR"/>
        </w:rPr>
        <w:t>s</w:t>
      </w:r>
      <w:r w:rsidR="00D316BB" w:rsidRPr="002A7A7B">
        <w:rPr>
          <w:rFonts w:hAnsi="Times New Roman" w:ascii="Times New Roman"/>
          <w:szCs w:val="24"/>
          <w:lang w:val="hr-HR"/>
        </w:rPr>
        <w:t>iječnja</w:t>
      </w:r>
      <w:r w:rsidR="00F66BF4" w:rsidRPr="002A7A7B">
        <w:rPr>
          <w:rFonts w:hAnsi="Times New Roman" w:ascii="Times New Roman"/>
          <w:szCs w:val="24"/>
          <w:lang w:val="hr-HR"/>
        </w:rPr>
        <w:t xml:space="preserve"> 201</w:t>
      </w:r>
      <w:r w:rsidR="00783A9D" w:rsidRPr="002A7A7B">
        <w:rPr>
          <w:rFonts w:hAnsi="Times New Roman" w:ascii="Times New Roman"/>
          <w:szCs w:val="24"/>
          <w:lang w:val="hr-HR"/>
        </w:rPr>
        <w:t>6</w:t>
      </w:r>
      <w:r w:rsidR="00F66BF4" w:rsidRPr="002A7A7B">
        <w:rPr>
          <w:rFonts w:hAnsi="Times New Roman" w:ascii="Times New Roman"/>
          <w:szCs w:val="24"/>
          <w:lang w:val="hr-HR"/>
        </w:rPr>
        <w:t>.</w:t>
      </w:r>
      <w:r w:rsidRPr="002A7A7B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2A7A7B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A7A7B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2A7A7B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2A7A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A7A7B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2A7A7B">
      <w:pPr>
        <w:jc w:val="both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lastRenderedPageBreak/>
        <w:tab/>
        <w:t xml:space="preserve">Temeljem navedenog, smatra se da je dužnik  nesposoban za plaćanje , te je stoga odlučeno </w:t>
      </w:r>
      <w:r w:rsidR="00867F16" w:rsidRPr="002A7A7B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A7A7B">
      <w:pPr>
        <w:jc w:val="both"/>
        <w:rPr>
          <w:rFonts w:hAnsi="Times New Roman" w:ascii="Times New Roman"/>
          <w:szCs w:val="24"/>
          <w:lang w:val="hr-HR"/>
        </w:rPr>
      </w:pPr>
    </w:p>
    <w:p w:rsidRDefault="002A7A7B" w:rsidP="002A7A7B" w:rsidR="00EE69E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navedenog, riješeno je kao u izreci.</w:t>
      </w:r>
    </w:p>
    <w:p w:rsidRDefault="002A7A7B" w:rsidP="002A7A7B" w:rsidR="002A7A7B" w:rsidRPr="002A7A7B">
      <w:pPr>
        <w:rPr>
          <w:rFonts w:hAnsi="Times New Roman" w:ascii="Times New Roman"/>
          <w:szCs w:val="24"/>
          <w:lang w:val="hr-HR"/>
        </w:rPr>
      </w:pPr>
    </w:p>
    <w:p w:rsidRDefault="00D44D4F" w:rsidP="00764930" w:rsidR="00764930" w:rsidRPr="002A7A7B">
      <w:pPr>
        <w:jc w:val="center"/>
        <w:rPr>
          <w:rFonts w:hAnsi="Times New Roman" w:ascii="Times New Roman"/>
          <w:szCs w:val="24"/>
        </w:rPr>
      </w:pPr>
      <w:r w:rsidRPr="002A7A7B">
        <w:rPr>
          <w:rFonts w:hAnsi="Times New Roman" w:ascii="Times New Roman"/>
          <w:szCs w:val="24"/>
          <w:lang w:val="hr-HR"/>
        </w:rPr>
        <w:t>U Zagrebu</w:t>
      </w:r>
      <w:r w:rsidR="00194DD7" w:rsidRPr="002A7A7B">
        <w:rPr>
          <w:rFonts w:hAnsi="Times New Roman" w:ascii="Times New Roman"/>
          <w:szCs w:val="24"/>
          <w:lang w:val="hr-HR"/>
        </w:rPr>
        <w:t>,</w:t>
      </w:r>
      <w:r w:rsidR="00764930" w:rsidRPr="002A7A7B">
        <w:rPr>
          <w:rFonts w:hAnsi="Times New Roman" w:ascii="Times New Roman"/>
          <w:szCs w:val="24"/>
        </w:rPr>
        <w:t xml:space="preserve"> dana </w:t>
      </w:r>
      <w:r w:rsidR="00611848" w:rsidRPr="002A7A7B">
        <w:rPr>
          <w:rFonts w:hAnsi="Times New Roman" w:ascii="Times New Roman"/>
          <w:szCs w:val="24"/>
        </w:rPr>
        <w:t>4</w:t>
      </w:r>
      <w:r w:rsidR="00764930" w:rsidRPr="002A7A7B">
        <w:rPr>
          <w:rFonts w:hAnsi="Times New Roman" w:ascii="Times New Roman"/>
          <w:szCs w:val="24"/>
        </w:rPr>
        <w:t xml:space="preserve">. </w:t>
      </w:r>
      <w:r w:rsidR="00611848" w:rsidRPr="002A7A7B">
        <w:rPr>
          <w:rFonts w:hAnsi="Times New Roman" w:ascii="Times New Roman"/>
          <w:szCs w:val="24"/>
        </w:rPr>
        <w:t>listopad</w:t>
      </w:r>
      <w:r w:rsidR="00764930" w:rsidRPr="002A7A7B">
        <w:rPr>
          <w:rFonts w:hAnsi="Times New Roman" w:ascii="Times New Roman"/>
          <w:szCs w:val="24"/>
        </w:rPr>
        <w:t>a 2016.</w:t>
      </w:r>
    </w:p>
    <w:p w:rsidRDefault="00194DD7" w:rsidP="00532B71" w:rsidR="00D44D4F" w:rsidRPr="002A7A7B">
      <w:pPr>
        <w:jc w:val="center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A7A7B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C87A26" w:rsidR="00C87A26" w:rsidRPr="002A7A7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 xml:space="preserve">      </w:t>
      </w:r>
      <w:r w:rsidR="00C87A26" w:rsidRPr="002A7A7B">
        <w:rPr>
          <w:rFonts w:hAnsi="Times New Roman" w:ascii="Times New Roman"/>
          <w:szCs w:val="24"/>
          <w:lang w:val="hr-HR"/>
        </w:rPr>
        <w:t xml:space="preserve">      Viša sudska savjetnica: </w:t>
      </w:r>
    </w:p>
    <w:p w:rsidRDefault="00764930" w:rsidP="00C87A26" w:rsidR="00194DD7" w:rsidRPr="002A7A7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>Iva Buljan</w:t>
      </w:r>
    </w:p>
    <w:p w:rsidRDefault="00C87A26" w:rsidP="00C87A26" w:rsidR="00C87A26" w:rsidRPr="002A7A7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2A7A7B">
      <w:pPr>
        <w:jc w:val="both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A7A7B">
      <w:pPr>
        <w:jc w:val="both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A7A7B">
        <w:rPr>
          <w:rFonts w:hAnsi="Times New Roman" w:ascii="Times New Roman"/>
          <w:szCs w:val="24"/>
          <w:lang w:val="hr-HR"/>
        </w:rPr>
        <w:t xml:space="preserve">rješenja </w:t>
      </w:r>
      <w:r w:rsidRPr="002A7A7B">
        <w:rPr>
          <w:rFonts w:hAnsi="Times New Roman" w:ascii="Times New Roman"/>
          <w:szCs w:val="24"/>
          <w:lang w:val="hr-HR"/>
        </w:rPr>
        <w:t>dopuštena</w:t>
      </w:r>
      <w:r w:rsidR="00182088" w:rsidRPr="002A7A7B">
        <w:rPr>
          <w:rFonts w:hAnsi="Times New Roman" w:ascii="Times New Roman"/>
          <w:szCs w:val="24"/>
          <w:lang w:val="hr-HR"/>
        </w:rPr>
        <w:t xml:space="preserve"> je </w:t>
      </w:r>
      <w:r w:rsidRPr="002A7A7B">
        <w:rPr>
          <w:rFonts w:hAnsi="Times New Roman" w:ascii="Times New Roman"/>
          <w:szCs w:val="24"/>
          <w:lang w:val="hr-HR"/>
        </w:rPr>
        <w:t>žalba</w:t>
      </w:r>
      <w:r w:rsidR="00182088" w:rsidRPr="002A7A7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A7A7B">
        <w:rPr>
          <w:rFonts w:hAnsi="Times New Roman" w:ascii="Times New Roman"/>
          <w:szCs w:val="24"/>
          <w:lang w:val="hr-HR"/>
        </w:rPr>
        <w:t xml:space="preserve">, </w:t>
      </w:r>
      <w:r w:rsidR="00182088" w:rsidRPr="002A7A7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A7A7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A7A7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A7A7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A7A7B">
      <w:pPr>
        <w:jc w:val="both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2A7A7B">
      <w:pPr>
        <w:jc w:val="both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 xml:space="preserve">1.) </w:t>
      </w:r>
      <w:r w:rsidR="00532B71" w:rsidRPr="002A7A7B">
        <w:rPr>
          <w:rFonts w:hAnsi="Times New Roman" w:ascii="Times New Roman"/>
          <w:szCs w:val="24"/>
          <w:lang w:val="hr-HR"/>
        </w:rPr>
        <w:t>Podnositelju zahtjeva: FINA-i</w:t>
      </w:r>
    </w:p>
    <w:p w:rsidRDefault="00C57CAF" w:rsidR="00532B71" w:rsidRPr="002A7A7B">
      <w:pPr>
        <w:jc w:val="both"/>
        <w:rPr>
          <w:rFonts w:hAnsi="Times New Roman" w:ascii="Times New Roman"/>
          <w:szCs w:val="24"/>
          <w:lang w:val="hr-HR"/>
        </w:rPr>
      </w:pPr>
      <w:r w:rsidRPr="002A7A7B">
        <w:rPr>
          <w:rFonts w:hAnsi="Times New Roman" w:ascii="Times New Roman"/>
          <w:szCs w:val="24"/>
          <w:lang w:val="hr-HR"/>
        </w:rPr>
        <w:t>5</w:t>
      </w:r>
      <w:r w:rsidR="00532B71" w:rsidRPr="002A7A7B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764930" w:rsidR="00D44D4F" w:rsidRPr="002A7A7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2A7A7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2A7A7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2A7A7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2A7A7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3FC" w:rsidP="00DB4528" w:rsidR="00DC03FC">
      <w:r>
        <w:separator/>
      </w:r>
    </w:p>
  </w:endnote>
  <w:endnote w:id="0" w:type="continuationSeparator">
    <w:p w:rsidRDefault="00DC03FC" w:rsidP="00DB4528" w:rsidR="00DC0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3FC" w:rsidP="00DB4528" w:rsidR="00DC03FC">
      <w:r>
        <w:separator/>
      </w:r>
    </w:p>
  </w:footnote>
  <w:footnote w:id="0" w:type="continuationSeparator">
    <w:p w:rsidRDefault="00DC03FC" w:rsidP="00DB4528" w:rsidR="00DC0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65B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765BA5" w:rsidR="00765BA5" w:rsidRPr="002A7A7B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765BA5" w:rsidRPr="002A7A7B">
      <w:rPr>
        <w:rFonts w:hAnsi="Times New Roman" w:ascii="Times New Roman"/>
        <w:noProof/>
        <w:szCs w:val="24"/>
        <w:lang w:val="hr-HR"/>
      </w:rPr>
      <w:t>62. St-5532/15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1A444D7"/>
    <w:multiLevelType w:val="hybridMultilevel"/>
    <w:tmpl w:val="732274A2"/>
    <w:lvl w:tplc="A670C590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63FBC"/>
    <w:rsid w:val="00182088"/>
    <w:rsid w:val="00194DD7"/>
    <w:rsid w:val="0026744A"/>
    <w:rsid w:val="002678AE"/>
    <w:rsid w:val="00282835"/>
    <w:rsid w:val="00286512"/>
    <w:rsid w:val="002A7A7B"/>
    <w:rsid w:val="00343C82"/>
    <w:rsid w:val="003B3C3E"/>
    <w:rsid w:val="003D49F6"/>
    <w:rsid w:val="0042162E"/>
    <w:rsid w:val="00493516"/>
    <w:rsid w:val="004A4F71"/>
    <w:rsid w:val="00532B71"/>
    <w:rsid w:val="005940E9"/>
    <w:rsid w:val="00611848"/>
    <w:rsid w:val="006356C5"/>
    <w:rsid w:val="00647DFE"/>
    <w:rsid w:val="00690DFD"/>
    <w:rsid w:val="006D4444"/>
    <w:rsid w:val="00730EAB"/>
    <w:rsid w:val="00764930"/>
    <w:rsid w:val="00765BA5"/>
    <w:rsid w:val="00783A9D"/>
    <w:rsid w:val="0079062A"/>
    <w:rsid w:val="007A29F9"/>
    <w:rsid w:val="0081241C"/>
    <w:rsid w:val="008405AC"/>
    <w:rsid w:val="00840E3D"/>
    <w:rsid w:val="00862D4A"/>
    <w:rsid w:val="00867F16"/>
    <w:rsid w:val="0090185C"/>
    <w:rsid w:val="009216E9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11B44"/>
    <w:rsid w:val="00C173C9"/>
    <w:rsid w:val="00C57CAF"/>
    <w:rsid w:val="00C87A26"/>
    <w:rsid w:val="00CF2939"/>
    <w:rsid w:val="00CF4A63"/>
    <w:rsid w:val="00D316BB"/>
    <w:rsid w:val="00D44D4F"/>
    <w:rsid w:val="00D955F3"/>
    <w:rsid w:val="00DB29D2"/>
    <w:rsid w:val="00DB4528"/>
    <w:rsid w:val="00DC03FC"/>
    <w:rsid w:val="00E9049D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4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A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A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A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A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4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A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A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A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A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446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58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St-5532/2015-7</izvorni_sadrzaj>
    <derivirana_varijabla naziv="DomainObject.Oznaka_1">St-5532/2015-7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5532</izvorni_sadrzaj>
    <derivirana_varijabla naziv="DomainObject.Predmet.Broj_1">5532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2016.</izvorni_sadrzaj>
    <derivirana_varijabla naziv="DomainObject.Predmet.DatumRjesavanja_1">4.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St-5532/2015</izvorni_sadrzaj>
    <derivirana_varijabla naziv="DomainObject.Predmet.OznakaBroj_1">St-5532/2015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ELLSWORTH d.o.o.</izvorni_sadrzaj>
    <derivirana_varijabla naziv="DomainObject.Predmet.ProtustrankaFormated_1">  ELLSWORTH d.o.o.</derivirana_varijabla>
  </DomainObject.Predmet.ProtustrankaFormated>
  <DomainObject.Predmet.ProtustrankaFormatedOIB>
    <izvorni_sadrzaj>  ELLSWORTH d.o.o., OIB 00354337393</izvorni_sadrzaj>
    <derivirana_varijabla naziv="DomainObject.Predmet.ProtustrankaFormatedOIB_1">  ELLSWORTH d.o.o., OIB 00354337393</derivirana_varijabla>
  </DomainObject.Predmet.ProtustrankaFormatedOIB>
  <DomainObject.Predmet.ProtustrankaFormatedWithAdress>
    <izvorni_sadrzaj> ELLSWORTH d.o.o., Vinogradi 46, 10000 Zagreb</izvorni_sadrzaj>
    <derivirana_varijabla naziv="DomainObject.Predmet.ProtustrankaFormatedWithAdress_1"> ELLSWORTH d.o.o., Vinogradi 46, 10000 Zagreb</derivirana_varijabla>
  </DomainObject.Predmet.ProtustrankaFormatedWithAdress>
  <DomainObject.Predmet.ProtustrankaFormatedWithAdressOIB>
    <izvorni_sadrzaj> ELLSWORTH d.o.o., OIB 00354337393, Vinogradi 46, 10000 Zagreb</izvorni_sadrzaj>
    <derivirana_varijabla naziv="DomainObject.Predmet.ProtustrankaFormatedWithAdressOIB_1"> ELLSWORTH d.o.o., OIB 00354337393, Vinogradi 46, 10000 Zagreb</derivirana_varijabla>
  </DomainObject.Predmet.ProtustrankaFormatedWithAdressOIB>
  <DomainObject.Predmet.ProtustrankaWithAdress>
    <izvorni_sadrzaj>ELLSWORTH d.o.o. Vinogradi 46, 10000 Zagreb</izvorni_sadrzaj>
    <derivirana_varijabla naziv="DomainObject.Predmet.ProtustrankaWithAdress_1">ELLSWORTH d.o.o. Vinogradi 46, 10000 Zagreb</derivirana_varijabla>
  </DomainObject.Predmet.ProtustrankaWithAdress>
  <DomainObject.Predmet.ProtustrankaWithAdressOIB>
    <izvorni_sadrzaj>ELLSWORTH d.o.o., OIB 00354337393, Vinogradi 46, 10000 Zagreb</izvorni_sadrzaj>
    <derivirana_varijabla naziv="DomainObject.Predmet.ProtustrankaWithAdressOIB_1">ELLSWORTH d.o.o., OIB 00354337393, Vinogradi 46, 10000 Zagreb</derivirana_varijabla>
  </DomainObject.Predmet.ProtustrankaWithAdressOIB>
  <DomainObject.Predmet.ProtustrankaNazivFormated>
    <izvorni_sadrzaj>ELLSWORTH d.o.o.</izvorni_sadrzaj>
    <derivirana_varijabla naziv="DomainObject.Predmet.ProtustrankaNazivFormated_1">ELLSWORTH d.o.o.</derivirana_varijabla>
  </DomainObject.Predmet.ProtustrankaNazivFormated>
  <DomainObject.Predmet.ProtustrankaNazivFormatedOIB>
    <izvorni_sadrzaj>ELLSWORTH d.o.o., OIB 00354337393</izvorni_sadrzaj>
    <derivirana_varijabla naziv="DomainObject.Predmet.ProtustrankaNazivFormatedOIB_1">ELLSWORTH d.o.o., OIB 00354337393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ELLSWORTH d.o.o.</item>
    </izvorni_sadrzaj>
    <derivirana_varijabla naziv="DomainObject.Predmet.ProtuStrankaListFormated_1">
      <item>ELLSWORTH d.o.o.</item>
    </derivirana_varijabla>
  </DomainObject.Predmet.ProtuStrankaListFormated>
  <DomainObject.Predmet.ProtuStrankaListFormatedOIB>
    <izvorni_sadrzaj>
      <item>ELLSWORTH d.o.o., OIB 00354337393</item>
    </izvorni_sadrzaj>
    <derivirana_varijabla naziv="DomainObject.Predmet.ProtuStrankaListFormatedOIB_1">
      <item>ELLSWORTH d.o.o., OIB 00354337393</item>
    </derivirana_varijabla>
  </DomainObject.Predmet.ProtuStrankaListFormatedOIB>
  <DomainObject.Predmet.ProtuStrankaListFormatedWithAdress>
    <izvorni_sadrzaj>
      <item>ELLSWORTH d.o.o., Vinogradi 46, 10000 Zagreb</item>
    </izvorni_sadrzaj>
    <derivirana_varijabla naziv="DomainObject.Predmet.ProtuStrankaListFormatedWithAdress_1">
      <item>ELLSWORTH d.o.o., Vinogradi 46, 10000 Zagreb</item>
    </derivirana_varijabla>
  </DomainObject.Predmet.ProtuStrankaListFormatedWithAdress>
  <DomainObject.Predmet.ProtuStrankaListFormatedWithAdressOIB>
    <izvorni_sadrzaj>
      <item>ELLSWORTH d.o.o., OIB 00354337393, Vinogradi 46, 10000 Zagreb</item>
    </izvorni_sadrzaj>
    <derivirana_varijabla naziv="DomainObject.Predmet.ProtuStrankaListFormatedWithAdressOIB_1">
      <item>ELLSWORTH d.o.o., OIB 00354337393, Vinogradi 46, 10000 Zagreb</item>
    </derivirana_varijabla>
  </DomainObject.Predmet.ProtuStrankaListFormatedWithAdressOIB>
  <DomainObject.Predmet.ProtuStrankaListNazivFormated>
    <izvorni_sadrzaj>
      <item>ELLSWORTH d.o.o.</item>
    </izvorni_sadrzaj>
    <derivirana_varijabla naziv="DomainObject.Predmet.ProtuStrankaListNazivFormated_1">
      <item>ELLSWORTH d.o.o.</item>
    </derivirana_varijabla>
  </DomainObject.Predmet.ProtuStrankaListNazivFormated>
  <DomainObject.Predmet.ProtuStrankaListNazivFormatedOIB>
    <izvorni_sadrzaj>
      <item>ELLSWORTH d.o.o., OIB 00354337393</item>
    </izvorni_sadrzaj>
    <derivirana_varijabla naziv="DomainObject.Predmet.ProtuStrankaListNazivFormatedOIB_1">
      <item>ELLSWORTH d.o.o., OIB 00354337393</item>
    </derivirana_varijabla>
  </DomainObject.Predmet.ProtuStrankaListNazivFormatedOIB>
  <DomainObject.Predmet.OstaliListFormated>
    <izvorni_sadrzaj>
      <item>Hrvoje Gojmerac</item>
      <item>Marina Gojmerac</item>
    </izvorni_sadrzaj>
    <derivirana_varijabla naziv="DomainObject.Predmet.OstaliListFormated_1">
      <item>Hrvoje Gojmerac</item>
      <item>Marina Gojmerac</item>
    </derivirana_varijabla>
  </DomainObject.Predmet.OstaliListFormated>
  <DomainObject.Predmet.OstaliListFormatedOIB>
    <izvorni_sadrzaj>
      <item>Hrvoje Gojmerac, OIB 82927922417</item>
      <item>Marina Gojmerac, OIB 23190561648</item>
    </izvorni_sadrzaj>
    <derivirana_varijabla naziv="DomainObject.Predmet.OstaliListFormatedOIB_1">
      <item>Hrvoje Gojmerac, OIB 82927922417</item>
      <item>Marina Gojmerac, OIB 23190561648</item>
    </derivirana_varijabla>
  </DomainObject.Predmet.OstaliListFormatedOIB>
  <DomainObject.Predmet.OstaliListFormatedWithAdress>
    <izvorni_sadrzaj>
      <item>Hrvoje Gojmerac, Vinogradi 46, 10000 Zagreb</item>
      <item>Marina Gojmerac, Vinogradi 46, 10000 Zagreb</item>
    </izvorni_sadrzaj>
    <derivirana_varijabla naziv="DomainObject.Predmet.OstaliListFormatedWithAdress_1">
      <item>Hrvoje Gojmerac, Vinogradi 46, 10000 Zagreb</item>
      <item>Marina Gojmerac, Vinogradi 46, 10000 Zagreb</item>
    </derivirana_varijabla>
  </DomainObject.Predmet.OstaliListFormatedWithAdress>
  <DomainObject.Predmet.OstaliListFormatedWithAdressOIB>
    <izvorni_sadrzaj>
      <item>Hrvoje Gojmerac, OIB 82927922417, Vinogradi 46, 10000 Zagreb</item>
      <item>Marina Gojmerac, OIB 23190561648, Vinogradi 46, 10000 Zagreb</item>
    </izvorni_sadrzaj>
    <derivirana_varijabla naziv="DomainObject.Predmet.OstaliListFormatedWithAdressOIB_1">
      <item>Hrvoje Gojmerac, OIB 82927922417, Vinogradi 46, 10000 Zagreb</item>
      <item>Marina Gojmerac, OIB 23190561648, Vinogradi 46, 10000 Zagreb</item>
    </derivirana_varijabla>
  </DomainObject.Predmet.OstaliListFormatedWithAdressOIB>
  <DomainObject.Predmet.OstaliListNazivFormated>
    <izvorni_sadrzaj>
      <item>Hrvoje Gojmerac</item>
      <item>Marina Gojmerac</item>
    </izvorni_sadrzaj>
    <derivirana_varijabla naziv="DomainObject.Predmet.OstaliListNazivFormated_1">
      <item>Hrvoje Gojmerac</item>
      <item>Marina Gojmerac</item>
    </derivirana_varijabla>
  </DomainObject.Predmet.OstaliListNazivFormated>
  <DomainObject.Predmet.OstaliListNazivFormatedOIB>
    <izvorni_sadrzaj>
      <item>Hrvoje Gojmerac, OIB 82927922417</item>
      <item>Marina Gojmerac, OIB 23190561648</item>
    </izvorni_sadrzaj>
    <derivirana_varijabla naziv="DomainObject.Predmet.OstaliListNazivFormatedOIB_1">
      <item>Hrvoje Gojmerac, OIB 82927922417</item>
      <item>Marina Gojmerac, OIB 23190561648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St-5532/2015-7</izvorni_sadrzaj>
    <derivirana_varijabla naziv="DomainObject.PoslovniBrojDokumenta_1">St-5532/2015-7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ELLSWORTH d.o.o.</izvorni_sadrzaj>
    <derivirana_varijabla naziv="DomainObject.Predmet.ProtustrankaIDrugi_1">ELLSWORTH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ELLSWORTH d.o.o., OIB 00354337393, Vinogradi 46, 10000 Zagreb</izvorni_sadrzaj>
    <derivirana_varijabla naziv="DomainObject.Predmet.ProtustrankaIDrugiAdressOIB_1">ELLSWORTH d.o.o., OIB 00354337393, Vinogradi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2016.</izvorni_sadrzaj>
    <derivirana_varijabla naziv="DomainObject.Predmet.OdlukaRjesenje.DatumDonosenjaOdluke_1">4.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St-5532/2015-7</izvorni_sadrzaj>
    <derivirana_varijabla naziv="DomainObject.Predmet.OdlukaRjesenje.Oznaka_1">St-5532/2015-7</derivirana_varijabla>
  </DomainObject.Predmet.OdlukaRjesenje.Oznaka>
  <DomainObject.Predmet.SudioniciListNaziv>
    <izvorni_sadrzaj>
      <item>ELLSWORTH d.o.o.</item>
      <item>FINA Regionalni centar Zagreb</item>
      <item>Hrvoje Gojmerac</item>
      <item>Marina Gojmerac</item>
    </izvorni_sadrzaj>
    <derivirana_varijabla naziv="DomainObject.Predmet.SudioniciListNaziv_1">
      <item>ELLSWORTH d.o.o.</item>
      <item>FINA Regionalni centar Zagreb</item>
      <item>Hrvoje Gojmerac</item>
      <item>Marina Gojmerac</item>
    </derivirana_varijabla>
  </DomainObject.Predmet.SudioniciListNaziv>
  <DomainObject.Predmet.SudioniciListAdressOIB>
    <izvorni_sadrzaj>
      <item>ELLSWORTH d.o.o., OIB 00354337393, Vinogradi 46,10000 Zagreb</item>
      <item>FINA Regionalni centar Zagreb, OIB 85821130368, Trg svibanjskih žrtava 1995.br 1,10000 Zagreb</item>
      <item>Hrvoje Gojmerac, OIB 82927922417, Vinogradi 46,10000 Zagreb</item>
      <item>Marina Gojmerac, OIB 23190561648, Vinogradi 46,10000 Zagreb</item>
    </izvorni_sadrzaj>
    <derivirana_varijabla naziv="DomainObject.Predmet.SudioniciListAdressOIB_1">
      <item>ELLSWORTH d.o.o., OIB 00354337393, Vinogradi 46,10000 Zagreb</item>
      <item>FINA Regionalni centar Zagreb, OIB 85821130368, Trg svibanjskih žrtava 1995.br 1,10000 Zagreb</item>
      <item>Hrvoje Gojmerac, OIB 82927922417, Vinogradi 46,10000 Zagreb</item>
      <item>Marina Gojmerac, OIB 23190561648, Vinogradi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00354337393</item>
      <item>, OIB 85821130368</item>
      <item>, OIB 82927922417</item>
      <item>, OIB 23190561648</item>
    </izvorni_sadrzaj>
    <derivirana_varijabla naziv="DomainObject.Predmet.SudioniciListNazivOIB_1">
      <item>, OIB 00354337393</item>
      <item>, OIB 85821130368</item>
      <item>, OIB 82927922417</item>
      <item>, OIB 23190561648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291</properties:Words>
  <properties:Characters>1545</properties:Characters>
  <properties:Lines>65</properties:Lines>
  <properties:Paragraphs>25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2016-10-04T11:52:00Z</cp:lastPrinted>
  <dcterms:modified xmlns:xsi="http://www.w3.org/2001/XMLSchema-instance" xsi:type="dcterms:W3CDTF">2016-10-04T11:52:00Z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