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b74f" w14:paraId="f43b74f" w:rsidRDefault="00B6539F" w:rsidP="00291724" w:rsidR="00291724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91724">
        <w:rPr>
          <w:rFonts w:cs="Times New Roman" w:hAnsi="Times New Roman" w:ascii="Times New Roman"/>
          <w:sz w:val="24"/>
          <w:szCs w:val="24"/>
        </w:rPr>
        <w:tab/>
      </w:r>
    </w:p>
    <w:p w:rsidRDefault="00291724" w:rsidP="00291724" w:rsidR="00291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91724" w:rsidP="00291724" w:rsidR="00291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PAZINU</w:t>
      </w:r>
    </w:p>
    <w:p w:rsidRDefault="00291724" w:rsidP="00291724" w:rsidR="002917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91724" w:rsidP="00291724" w:rsidR="002917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91724" w:rsidP="00291724" w:rsidR="002917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012C" w:rsidP="00291724" w:rsidR="001C012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91724" w:rsidP="00291724" w:rsidR="002917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91724" w:rsidP="00291724" w:rsidR="002917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5592A" w:rsidP="00291724" w:rsidR="00291724">
      <w:pPr>
        <w:spacing w:lineRule="auto" w:line="240"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291724">
        <w:rPr>
          <w:rFonts w:cs="Times New Roman" w:hAnsi="Times New Roman" w:ascii="Times New Roman"/>
          <w:sz w:val="24"/>
          <w:szCs w:val="24"/>
        </w:rPr>
        <w:t>osl. broj: 4 St-</w:t>
      </w:r>
      <w:r w:rsidR="00ED63CB">
        <w:rPr>
          <w:rFonts w:cs="Times New Roman" w:hAnsi="Times New Roman" w:ascii="Times New Roman"/>
          <w:sz w:val="24"/>
          <w:szCs w:val="24"/>
        </w:rPr>
        <w:t>97</w:t>
      </w:r>
      <w:r w:rsidR="00291724">
        <w:rPr>
          <w:rFonts w:cs="Times New Roman" w:hAnsi="Times New Roman" w:ascii="Times New Roman"/>
          <w:sz w:val="24"/>
          <w:szCs w:val="24"/>
        </w:rPr>
        <w:t>/19</w:t>
      </w:r>
      <w:r>
        <w:rPr>
          <w:rFonts w:cs="Times New Roman" w:hAnsi="Times New Roman" w:ascii="Times New Roman"/>
          <w:sz w:val="24"/>
          <w:szCs w:val="24"/>
        </w:rPr>
        <w:t>-8</w:t>
      </w:r>
    </w:p>
    <w:p w:rsidRDefault="00291724" w:rsidP="00291724" w:rsidR="002917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91724" w:rsidP="00291724" w:rsidR="002917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557B8" w:rsidP="00291724" w:rsidR="006557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91724" w:rsidP="00291724" w:rsidR="00291724" w:rsidRPr="004021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t>Z AK LJ U Č A K</w:t>
      </w:r>
    </w:p>
    <w:p w:rsidRDefault="00291724" w:rsidP="00291724" w:rsidR="00291724" w:rsidRPr="0040213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91724" w:rsidP="00291724" w:rsidR="00291724" w:rsidRPr="004021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tab/>
        <w:t xml:space="preserve">Trgovački sud u Pazinu, po sutkinji Tijani Licul, u </w:t>
      </w:r>
      <w:r w:rsidR="00451485">
        <w:rPr>
          <w:rFonts w:cs="Times New Roman" w:hAnsi="Times New Roman" w:ascii="Times New Roman"/>
          <w:sz w:val="24"/>
          <w:szCs w:val="24"/>
        </w:rPr>
        <w:t>predste</w:t>
      </w:r>
      <w:r>
        <w:rPr>
          <w:rFonts w:cs="Times New Roman" w:hAnsi="Times New Roman" w:ascii="Times New Roman"/>
          <w:sz w:val="24"/>
          <w:szCs w:val="24"/>
        </w:rPr>
        <w:t>č</w:t>
      </w:r>
      <w:r w:rsidR="00451485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jno</w:t>
      </w:r>
      <w:r w:rsidR="00451485">
        <w:rPr>
          <w:rFonts w:cs="Times New Roman" w:hAnsi="Times New Roman" w:ascii="Times New Roman"/>
          <w:sz w:val="24"/>
          <w:szCs w:val="24"/>
        </w:rPr>
        <w:t>m</w:t>
      </w:r>
      <w:r>
        <w:rPr>
          <w:rFonts w:cs="Times New Roman" w:hAnsi="Times New Roman" w:ascii="Times New Roman"/>
          <w:sz w:val="24"/>
          <w:szCs w:val="24"/>
        </w:rPr>
        <w:t xml:space="preserve"> postupku nad dužnikom HYDRO-RATARSTVO d.o.o. za poljoprivredu, Lupoglav, Lupoglav 39a, OIB: 68006291065, u povodu prijedloga predlagatelja RI-PETROL d.o.o. Rijeka, Martinkovac 143/3, OIB: 59083099647, za</w:t>
      </w:r>
      <w:r w:rsidRPr="00402136">
        <w:rPr>
          <w:rFonts w:cs="Times New Roman" w:hAnsi="Times New Roman" w:ascii="Times New Roman"/>
          <w:sz w:val="24"/>
          <w:szCs w:val="24"/>
        </w:rPr>
        <w:t xml:space="preserve"> otvaranjem predstečajnog postupka,  </w:t>
      </w:r>
    </w:p>
    <w:p w:rsidRDefault="00291724" w:rsidP="00291724" w:rsidR="00291724" w:rsidRPr="0040213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91724" w:rsidP="00291724" w:rsidR="00291724" w:rsidRPr="004021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t>z a k lj u č i o   j e</w:t>
      </w:r>
    </w:p>
    <w:p w:rsidRDefault="00291724" w:rsidP="00291724" w:rsidR="0029172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91724" w:rsidP="00291724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91724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6557B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6557B8" w:rsidRPr="00C5592A">
        <w:rPr>
          <w:rFonts w:cs="Times New Roman" w:hAnsi="Times New Roman" w:ascii="Times New Roman"/>
          <w:sz w:val="24"/>
          <w:szCs w:val="24"/>
        </w:rPr>
        <w:t xml:space="preserve">financijsko vještačenje po vještakinji Bojani Galinac </w:t>
      </w:r>
      <w:r w:rsidR="00703763" w:rsidRPr="00C5592A">
        <w:rPr>
          <w:rFonts w:cs="Times New Roman" w:hAnsi="Times New Roman" w:ascii="Times New Roman"/>
          <w:sz w:val="24"/>
          <w:szCs w:val="24"/>
        </w:rPr>
        <w:t>iz</w:t>
      </w:r>
      <w:r w:rsidR="006557B8" w:rsidRPr="00C5592A">
        <w:rPr>
          <w:rFonts w:cs="Times New Roman" w:hAnsi="Times New Roman" w:ascii="Times New Roman"/>
          <w:sz w:val="24"/>
          <w:szCs w:val="24"/>
        </w:rPr>
        <w:t xml:space="preserve"> Pule, Viška 24</w:t>
      </w:r>
      <w:r w:rsidR="00C5592A" w:rsidRPr="00C5592A">
        <w:rPr>
          <w:rFonts w:cs="Times New Roman" w:hAnsi="Times New Roman" w:ascii="Times New Roman"/>
          <w:sz w:val="24"/>
          <w:szCs w:val="24"/>
        </w:rPr>
        <w:t>, iz trgovačkog društva GALPROM d.o.o. Pula, Jadreški 98</w:t>
      </w:r>
      <w:r w:rsidR="006557B8" w:rsidRPr="00C5592A">
        <w:rPr>
          <w:rFonts w:cs="Times New Roman" w:hAnsi="Times New Roman" w:ascii="Times New Roman"/>
          <w:sz w:val="24"/>
          <w:szCs w:val="24"/>
        </w:rPr>
        <w:t>, na okolnosti:</w:t>
      </w:r>
    </w:p>
    <w:p w:rsidRDefault="006557B8" w:rsidP="00291724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da li u odnosu na dužnika, na dan 06. ožujka 2019. godine, posto</w:t>
      </w:r>
      <w:r w:rsidR="00451485">
        <w:rPr>
          <w:rFonts w:cs="Times New Roman" w:hAnsi="Times New Roman" w:ascii="Times New Roman"/>
          <w:sz w:val="24"/>
          <w:szCs w:val="24"/>
        </w:rPr>
        <w:t>ji neki od razloga za otvaranje</w:t>
      </w:r>
      <w:r>
        <w:rPr>
          <w:rFonts w:cs="Times New Roman" w:hAnsi="Times New Roman" w:ascii="Times New Roman"/>
          <w:sz w:val="24"/>
          <w:szCs w:val="24"/>
        </w:rPr>
        <w:t xml:space="preserve"> stečajnog postupka, i to nesposobnost za plaćanje (čl. 6. Stečajnog zakona (Narodne novine </w:t>
      </w:r>
      <w:r w:rsidRPr="00831DE5">
        <w:rPr>
          <w:rFonts w:cs="Times New Roman" w:hAnsi="Times New Roman" w:ascii="Times New Roman"/>
          <w:sz w:val="24"/>
          <w:szCs w:val="24"/>
        </w:rPr>
        <w:t xml:space="preserve">71/15, </w:t>
      </w:r>
      <w:r>
        <w:rPr>
          <w:rFonts w:cs="Times New Roman" w:hAnsi="Times New Roman" w:ascii="Times New Roman"/>
          <w:sz w:val="24"/>
          <w:szCs w:val="24"/>
        </w:rPr>
        <w:t xml:space="preserve">104/17, </w:t>
      </w:r>
      <w:r w:rsidRPr="00831DE5">
        <w:rPr>
          <w:rFonts w:cs="Times New Roman" w:hAnsi="Times New Roman" w:ascii="Times New Roman"/>
          <w:sz w:val="24"/>
          <w:szCs w:val="24"/>
        </w:rPr>
        <w:t>dalje: SZ)</w:t>
      </w:r>
      <w:r w:rsidR="00703763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 xml:space="preserve"> i/ili prezaduženost (čl. 7. SZ-a) ili pak predstečajni razlog (čl. 4. SZ).</w:t>
      </w:r>
    </w:p>
    <w:p w:rsidRDefault="006557B8" w:rsidP="00291724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557B8" w:rsidP="00291724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Pri izradi nalaza i mišljenja vještakinja će izvršiti uvid u svu poslovnu dokumentaciju dužnika, uključivo i „Prijedlog predstečajne nagodbe, Plan financijskog i operativnog restrukturiranja“, koji prileži spisu.</w:t>
      </w:r>
    </w:p>
    <w:p w:rsidRDefault="006557B8" w:rsidP="00291724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557B8" w:rsidP="00291724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III. Dužnik je dužan učiniti vještakinji dostupnom svu dokumentaciju koj</w:t>
      </w:r>
      <w:r w:rsidR="00DD396D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ista zatraži. </w:t>
      </w:r>
    </w:p>
    <w:p w:rsidRDefault="006557B8" w:rsidP="00291724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557B8" w:rsidP="00291724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IV. Ako je potrebno, radi pribave određene dokumentacije kojom ne raspolaže dužnik, vještakinja će istu pribaviti od tijela koja tom dokumentacijom raspolažu, na temelju ovog zaključka, ili će se obratiti sudu.</w:t>
      </w:r>
    </w:p>
    <w:p w:rsidRDefault="006557B8" w:rsidP="00291724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557B8" w:rsidP="00291724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V. Vještakinja je dužn</w:t>
      </w:r>
      <w:r w:rsidR="00451485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nalaz i mišljenje izraditi prema pravilima struke.</w:t>
      </w:r>
    </w:p>
    <w:p w:rsidRDefault="006557B8" w:rsidP="00291724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557B8" w:rsidP="00291724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VI. Vještakinja je duž</w:t>
      </w:r>
      <w:r w:rsidR="00703763">
        <w:rPr>
          <w:rFonts w:cs="Times New Roman" w:hAnsi="Times New Roman" w:ascii="Times New Roman"/>
          <w:sz w:val="24"/>
          <w:szCs w:val="24"/>
        </w:rPr>
        <w:t>n</w:t>
      </w:r>
      <w:r w:rsidR="00EC2646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nalaz i mišljenje dostaviti sud</w:t>
      </w:r>
      <w:r w:rsidR="00703763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>, u 2 primjerka, u roku od 30 dana od dana primitka ovog zaključka.</w:t>
      </w:r>
    </w:p>
    <w:p w:rsidRDefault="006557B8" w:rsidP="00291724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557B8" w:rsidP="006557B8" w:rsidR="006557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6557B8" w:rsidP="006557B8" w:rsidR="006557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557B8" w:rsidP="006557B8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06. ožujka 2019. godine sud je zaprimio prijedlog vjerovnika za otvaranjem predstečajnog postupka nad dužnikom. </w:t>
      </w:r>
    </w:p>
    <w:p w:rsidRDefault="006557B8" w:rsidP="006557B8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557B8" w:rsidP="006557B8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Uvidom u dokumentaciju u spisu sud nije mogao utvrditi da li u odnosu na dužnika postoji predstečjani razlog ili pak jed</w:t>
      </w:r>
      <w:r w:rsidR="00451485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n ili oba stečajna razloga.</w:t>
      </w:r>
    </w:p>
    <w:p w:rsidRDefault="006557B8" w:rsidP="006557B8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557B8" w:rsidP="006557B8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Kako sud ne raspolaže potrebnim stručnim znanjem za utvrđivanjem navedenih </w:t>
      </w:r>
      <w:r w:rsidR="00451485">
        <w:rPr>
          <w:rFonts w:cs="Times New Roman" w:hAnsi="Times New Roman" w:ascii="Times New Roman"/>
          <w:sz w:val="24"/>
          <w:szCs w:val="24"/>
        </w:rPr>
        <w:t>okolnosti</w:t>
      </w:r>
      <w:r>
        <w:rPr>
          <w:rFonts w:cs="Times New Roman" w:hAnsi="Times New Roman" w:ascii="Times New Roman"/>
          <w:sz w:val="24"/>
          <w:szCs w:val="24"/>
        </w:rPr>
        <w:t xml:space="preserve"> to je odredio provedbu vještačenja.</w:t>
      </w:r>
    </w:p>
    <w:p w:rsidRDefault="006557B8" w:rsidP="006557B8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557B8" w:rsidP="006557B8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Radi navedenog odlučeno je kao u izreci ovog zaključka.</w:t>
      </w:r>
    </w:p>
    <w:p w:rsidRDefault="006557B8" w:rsidP="006557B8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91724" w:rsidP="00EC2646" w:rsidR="00291724" w:rsidRPr="002917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91724">
        <w:rPr>
          <w:rFonts w:cs="Times New Roman" w:hAnsi="Times New Roman" w:ascii="Times New Roman"/>
          <w:sz w:val="24"/>
          <w:szCs w:val="24"/>
        </w:rPr>
        <w:t xml:space="preserve">U Pazinu, dana </w:t>
      </w:r>
      <w:r w:rsidR="00C5592A">
        <w:rPr>
          <w:rFonts w:cs="Times New Roman" w:hAnsi="Times New Roman" w:ascii="Times New Roman"/>
          <w:sz w:val="24"/>
          <w:szCs w:val="24"/>
        </w:rPr>
        <w:t>1</w:t>
      </w:r>
      <w:r w:rsidR="006557B8">
        <w:rPr>
          <w:rFonts w:cs="Times New Roman" w:hAnsi="Times New Roman" w:ascii="Times New Roman"/>
          <w:sz w:val="24"/>
          <w:szCs w:val="24"/>
        </w:rPr>
        <w:t xml:space="preserve">. </w:t>
      </w:r>
      <w:r w:rsidR="00C5592A">
        <w:rPr>
          <w:rFonts w:cs="Times New Roman" w:hAnsi="Times New Roman" w:ascii="Times New Roman"/>
          <w:sz w:val="24"/>
          <w:szCs w:val="24"/>
        </w:rPr>
        <w:t>travnja</w:t>
      </w:r>
      <w:r w:rsidRPr="00291724">
        <w:rPr>
          <w:rFonts w:cs="Times New Roman" w:hAnsi="Times New Roman" w:ascii="Times New Roman"/>
          <w:sz w:val="24"/>
          <w:szCs w:val="24"/>
        </w:rPr>
        <w:t xml:space="preserve"> 2019.</w:t>
      </w:r>
    </w:p>
    <w:p w:rsidRDefault="00291724" w:rsidP="00291724" w:rsidR="00291724" w:rsidRPr="002917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91724" w:rsidP="00291724" w:rsidR="00291724" w:rsidRPr="00291724">
      <w:pPr>
        <w:spacing w:lineRule="auto" w:line="240" w:after="0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291724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1C012C" w:rsidP="00291724" w:rsidR="00291724" w:rsidRPr="00291724">
      <w:pPr>
        <w:spacing w:lineRule="auto" w:line="240" w:after="0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</w:t>
      </w:r>
      <w:r w:rsidR="00291724" w:rsidRPr="00291724">
        <w:rPr>
          <w:rFonts w:cs="Times New Roman" w:hAnsi="Times New Roman" w:ascii="Times New Roman"/>
          <w:sz w:val="24"/>
          <w:szCs w:val="24"/>
        </w:rPr>
        <w:t>ijana Licul</w:t>
      </w:r>
      <w:r w:rsidR="004C2F83">
        <w:rPr>
          <w:rFonts w:cs="Times New Roman" w:hAnsi="Times New Roman" w:ascii="Times New Roman"/>
          <w:sz w:val="24"/>
          <w:szCs w:val="24"/>
        </w:rPr>
        <w:t>, v. r.</w:t>
      </w:r>
    </w:p>
    <w:p w:rsidRDefault="006557B8" w:rsidP="00291724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557B8" w:rsidP="00291724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557B8" w:rsidP="00291724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91724" w:rsidP="00291724" w:rsidR="00291724" w:rsidRPr="00291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9172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91724" w:rsidP="00291724" w:rsidR="00291724" w:rsidRPr="0029172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91724">
        <w:rPr>
          <w:rFonts w:cs="Times New Roman" w:hAnsi="Times New Roman" w:ascii="Times New Roman"/>
          <w:sz w:val="24"/>
          <w:szCs w:val="24"/>
        </w:rPr>
        <w:t>Protiv zaključka nije dopušten pravni lijek.</w:t>
      </w:r>
    </w:p>
    <w:p w:rsidRDefault="006557B8" w:rsidP="00291724" w:rsidR="006557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91724" w:rsidP="00291724" w:rsidR="00291724" w:rsidRPr="00291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91724">
        <w:rPr>
          <w:rFonts w:cs="Times New Roman" w:hAnsi="Times New Roman" w:ascii="Times New Roman"/>
          <w:sz w:val="24"/>
          <w:szCs w:val="24"/>
        </w:rPr>
        <w:t>DNA:</w:t>
      </w:r>
    </w:p>
    <w:p w:rsidRDefault="00291724" w:rsidP="001C012C" w:rsidR="00291724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291724">
        <w:rPr>
          <w:rFonts w:cs="Times New Roman" w:hAnsi="Times New Roman" w:ascii="Times New Roman"/>
          <w:sz w:val="24"/>
          <w:szCs w:val="24"/>
        </w:rPr>
        <w:t>- e-oglasna ploča suda 8 dana</w:t>
      </w:r>
    </w:p>
    <w:p w:rsidRDefault="006557B8" w:rsidP="001C012C" w:rsidR="006557B8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vještakinji uz spis</w:t>
      </w:r>
    </w:p>
    <w:p w:rsidRDefault="006557B8" w:rsidP="001C012C" w:rsidR="006557B8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6557B8" w:rsidP="001C012C" w:rsidR="006557B8" w:rsidRPr="00291724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6557B8" w:rsidR="006557B8" w:rsidRPr="00291724">
      <w:headerReference w:type="default" r:id="rId7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7B8" w:rsidP="006557B8" w:rsidR="006557B8">
      <w:pPr>
        <w:spacing w:lineRule="auto" w:line="240" w:after="0"/>
      </w:pPr>
      <w:r>
        <w:separator/>
      </w:r>
    </w:p>
  </w:endnote>
  <w:endnote w:id="0" w:type="continuationSeparator">
    <w:p w:rsidRDefault="006557B8" w:rsidP="006557B8" w:rsidR="006557B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7B8" w:rsidP="006557B8" w:rsidR="006557B8">
      <w:pPr>
        <w:spacing w:lineRule="auto" w:line="240" w:after="0"/>
      </w:pPr>
      <w:r>
        <w:separator/>
      </w:r>
    </w:p>
  </w:footnote>
  <w:footnote w:id="0" w:type="continuationSeparator">
    <w:p w:rsidRDefault="006557B8" w:rsidP="006557B8" w:rsidR="006557B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5646522"/>
      <w:docPartObj>
        <w:docPartGallery w:val="Page Numbers (Top of Page)"/>
        <w:docPartUnique/>
      </w:docPartObj>
    </w:sdtPr>
    <w:sdtEndPr/>
    <w:sdtContent>
      <w:p w:rsidRDefault="006557B8" w:rsidP="006557B8" w:rsidR="006557B8">
        <w:pPr>
          <w:spacing w:lineRule="auto" w:line="240" w:after="0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6557B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557B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557B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C3AB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557B8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6557B8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  <w:t>posl. broj: 4 St-97/19</w:t>
        </w:r>
      </w:p>
      <w:p w:rsidRDefault="00AC3AB9" w:rsidR="006557B8">
        <w:pPr>
          <w:pStyle w:val="Zaglavlje"/>
          <w:jc w:val="center"/>
        </w:pPr>
      </w:p>
    </w:sdtContent>
  </w:sdt>
  <w:p w:rsidRDefault="006557B8" w:rsidR="006557B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6539F"/>
    <w:rsid w:val="00020C1F"/>
    <w:rsid w:val="001C012C"/>
    <w:rsid w:val="00291724"/>
    <w:rsid w:val="0035006F"/>
    <w:rsid w:val="00451485"/>
    <w:rsid w:val="004C2F83"/>
    <w:rsid w:val="006557B8"/>
    <w:rsid w:val="00703763"/>
    <w:rsid w:val="008C7C57"/>
    <w:rsid w:val="00AC3AB9"/>
    <w:rsid w:val="00B6539F"/>
    <w:rsid w:val="00BD1AC0"/>
    <w:rsid w:val="00C5592A"/>
    <w:rsid w:val="00DD396D"/>
    <w:rsid w:val="00EC2646"/>
    <w:rsid w:val="00ED6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01DF1-2C7C-4CD0-B25A-4326AAC1AD1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9172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63CB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63CB"/>
    <w:rPr>
      <w:rFonts w:cs="Segoe UI" w:hAnsi="Segoe UI" w:asci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6557B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57B8"/>
  </w:style>
  <w:style w:styleId="Podnoje" w:type="paragraph">
    <w:name w:val="footer"/>
    <w:basedOn w:val="Normal"/>
    <w:link w:val="PodnojeChar"/>
    <w:uiPriority w:val="99"/>
    <w:unhideWhenUsed/>
    <w:rsid w:val="006557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57B8"/>
  </w:style>
  <w:style w:styleId="Tekstrezerviranogmjesta" w:type="character">
    <w:name w:val="Placeholder Text"/>
    <w:basedOn w:val="Zadanifontodlomka"/>
    <w:uiPriority w:val="99"/>
    <w:semiHidden/>
    <w:rsid w:val="00AC3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A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AB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A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A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2019.</izvorni_sadrzaj>
    <derivirana_varijabla naziv="DomainObject.Predmet.DatumOsnivanja_1">7.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St-97/2019</izvorni_sadrzaj>
    <derivirana_varijabla naziv="DomainObject.Predmet.OznakaBroj_1">St-97/2019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HYDRO-RATARSTVO d.o.o. LUPOGLAV</izvorni_sadrzaj>
    <derivirana_varijabla naziv="DomainObject.Predmet.ProtustrankaFormated_1">  HYDRO-RATARSTVO d.o.o. LUPOGLAV</derivirana_varijabla>
  </DomainObject.Predmet.ProtustrankaFormated>
  <DomainObject.Predmet.ProtustrankaFormatedOIB>
    <izvorni_sadrzaj>  HYDRO-RATARSTVO d.o.o. LUPOGLAV, OIB 68006291065</izvorni_sadrzaj>
    <derivirana_varijabla naziv="DomainObject.Predmet.ProtustrankaFormatedOIB_1">  HYDRO-RATARSTVO d.o.o. LUPOGLAV, OIB 68006291065</derivirana_varijabla>
  </DomainObject.Predmet.ProtustrankaFormatedOIB>
  <DomainObject.Predmet.ProtustrankaFormatedWithAdress>
    <izvorni_sadrzaj> HYDRO-RATARSTVO d.o.o. LUPOGLAV, Lupoglav 39 a, 52426 Lupoglav</izvorni_sadrzaj>
    <derivirana_varijabla naziv="DomainObject.Predmet.ProtustrankaFormatedWithAdress_1"> HYDRO-RATARSTVO d.o.o. LUPOGLAV, Lupoglav 39 a, 52426 Lupoglav</derivirana_varijabla>
  </DomainObject.Predmet.ProtustrankaFormatedWithAdress>
  <DomainObject.Predmet.ProtustrankaFormatedWithAdressOIB>
    <izvorni_sadrzaj> HYDRO-RATARSTVO d.o.o. LUPOGLAV, OIB 68006291065, Lupoglav 39 a, 52426 Lupoglav</izvorni_sadrzaj>
    <derivirana_varijabla naziv="DomainObject.Predmet.ProtustrankaFormatedWithAdressOIB_1"> HYDRO-RATARSTVO d.o.o. LUPOGLAV, OIB 68006291065, Lupoglav 39 a, 52426 Lupoglav</derivirana_varijabla>
  </DomainObject.Predmet.ProtustrankaFormatedWithAdressOIB>
  <DomainObject.Predmet.ProtustrankaWithAdress>
    <izvorni_sadrzaj>HYDRO-RATARSTVO d.o.o. LUPOGLAV Lupoglav 39 a, 52426 Lupoglav</izvorni_sadrzaj>
    <derivirana_varijabla naziv="DomainObject.Predmet.ProtustrankaWithAdress_1">HYDRO-RATARSTVO d.o.o. LUPOGLAV Lupoglav 39 a, 52426 Lupoglav</derivirana_varijabla>
  </DomainObject.Predmet.ProtustrankaWithAdress>
  <DomainObject.Predmet.ProtustrankaWithAdressOIB>
    <izvorni_sadrzaj>HYDRO-RATARSTVO d.o.o. LUPOGLAV, OIB 68006291065, Lupoglav 39 a, 52426 Lupoglav</izvorni_sadrzaj>
    <derivirana_varijabla naziv="DomainObject.Predmet.ProtustrankaWithAdressOIB_1">HYDRO-RATARSTVO d.o.o. LUPOGLAV, OIB 68006291065, Lupoglav 39 a, 52426 Lupoglav</derivirana_varijabla>
  </DomainObject.Predmet.ProtustrankaWithAdressOIB>
  <DomainObject.Predmet.ProtustrankaNazivFormated>
    <izvorni_sadrzaj>HYDRO-RATARSTVO d.o.o. LUPOGLAV</izvorni_sadrzaj>
    <derivirana_varijabla naziv="DomainObject.Predmet.ProtustrankaNazivFormated_1">HYDRO-RATARSTVO d.o.o. LUPOGLAV</derivirana_varijabla>
  </DomainObject.Predmet.ProtustrankaNazivFormated>
  <DomainObject.Predmet.ProtustrankaNazivFormatedOIB>
    <izvorni_sadrzaj>HYDRO-RATARSTVO d.o.o. LUPOGLAV, OIB 68006291065</izvorni_sadrzaj>
    <derivirana_varijabla naziv="DomainObject.Predmet.ProtustrankaNazivFormatedOIB_1">HYDRO-RATARSTVO d.o.o. LUPOGLAV, OIB 68006291065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 - PETROL d.o.o. RIJEKA zastupanog po punomoćniku Odvjetničko društvo Kovačević, Koren i partneri društvo s ograničenom odgovornošću</izvorni_sadrzaj>
    <derivirana_varijabla naziv="DomainObject.Predmet.StrankaFormated_1">  RI - PETROL d.o.o. RIJEKA zastupanog po punomoćniku Odvjetničko društvo Kovačević, Koren i partneri društvo s ograničenom odgovornošću</derivirana_varijabla>
  </DomainObject.Predmet.StrankaFormated>
  <DomainObject.Predmet.StrankaFormatedOIB>
    <izvorni_sadrzaj>  RI - PETROL d.o.o. RIJEKA, OIB 59083099647 zastupanog po punomoćniku Odvjetničko društvo Kovačević, Koren i partneri društvo s ograničenom odgovornošću</izvorni_sadrzaj>
    <derivirana_varijabla naziv="DomainObject.Predmet.StrankaFormatedOIB_1">  RI - PETROL d.o.o. RIJEKA, OIB 59083099647 zastupanog po punomoćniku Odvjetničko društvo Kovačević, Koren i partneri društvo s ograničenom odgovornošću</derivirana_varijabla>
  </DomainObject.Predmet.StrankaFormatedOIB>
  <DomainObject.Predmet.StrankaFormatedWithAdress>
    <izvorni_sadrzaj> RI - PETROL d.o.o. RIJEKA, Martinkovac 143/3, 51000 Rijeka zastupanog po punomoćniku Odvjetničko društvo Kovačević, Koren i partneri društvo s ograničenom odgovornošću</izvorni_sadrzaj>
    <derivirana_varijabla naziv="DomainObject.Predmet.StrankaFormatedWithAdress_1"> RI - PETROL d.o.o. RIJEKA, Martinkovac 143/3, 51000 Rijeka zastupanog po punomoćniku Odvjetničko društvo Kovačević, Koren i partneri društvo s ograničenom odgovornošću</derivirana_varijabla>
  </DomainObject.Predmet.StrankaFormatedWithAdress>
  <DomainObject.Predmet.StrankaFormatedWithAdressOIB>
    <izvorni_sadrzaj> RI - PETROL d.o.o. RIJEKA, OIB 59083099647, Martinkovac 143/3, 51000 Rijeka zastupanog po punomoćniku Odvjetničko društvo Kovačević, Koren i partneri društvo s ograničenom odgovornošću</izvorni_sadrzaj>
    <derivirana_varijabla naziv="DomainObject.Predmet.StrankaFormatedWithAdressOIB_1"> RI - PETROL d.o.o. RIJEKA, OIB 59083099647, Martinkovac 143/3, 51000 Rijeka zastupanog po punomoćniku Odvjetničko društvo Kovačević, Koren i partneri društvo s ograničenom odgovornošću</derivirana_varijabla>
  </DomainObject.Predmet.StrankaFormatedWithAdressOIB>
  <DomainObject.Predmet.StrankaWithAdress>
    <izvorni_sadrzaj>RI - PETROL d.o.o. RIJEKA Martinkovac 143/3,51000 Rijeka</izvorni_sadrzaj>
    <derivirana_varijabla naziv="DomainObject.Predmet.StrankaWithAdress_1">RI - PETROL d.o.o. RIJEKA Martinkovac 143/3,51000 Rijeka</derivirana_varijabla>
  </DomainObject.Predmet.StrankaWithAdress>
  <DomainObject.Predmet.StrankaWithAdressOIB>
    <izvorni_sadrzaj>RI - PETROL d.o.o. RIJEKA, OIB 59083099647, Martinkovac 143/3,51000 Rijeka</izvorni_sadrzaj>
    <derivirana_varijabla naziv="DomainObject.Predmet.StrankaWithAdressOIB_1">RI - PETROL d.o.o. RIJEKA, OIB 59083099647, Martinkovac 143/3,51000 Rijeka</derivirana_varijabla>
  </DomainObject.Predmet.StrankaWithAdressOIB>
  <DomainObject.Predmet.StrankaNazivFormated>
    <izvorni_sadrzaj>RI - PETROL d.o.o. RIJEKA</izvorni_sadrzaj>
    <derivirana_varijabla naziv="DomainObject.Predmet.StrankaNazivFormated_1">RI - PETROL d.o.o. RIJEKA</derivirana_varijabla>
  </DomainObject.Predmet.StrankaNazivFormated>
  <DomainObject.Predmet.StrankaNazivFormatedOIB>
    <izvorni_sadrzaj>RI - PETROL d.o.o. RIJEKA, OIB 59083099647</izvorni_sadrzaj>
    <derivirana_varijabla naziv="DomainObject.Predmet.StrankaNazivFormatedOIB_1">RI - PETROL d.o.o. RIJEKA, OIB 59083099647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RI - PETROL d.o.o. RIJEKA zastupanog po punomoćniku Odvjetničko društvo Kovačević, Koren i partneri društvo s ograničenom odgovornošću</item>
    </izvorni_sadrzaj>
    <derivirana_varijabla naziv="DomainObject.Predmet.StrankaListFormated_1">
      <item>RI - PETROL d.o.o. RIJEKA zastupanog po punomoćniku Odvjetničko društvo Kovačević, Koren i partneri društvo s ograničenom odgovornošću</item>
    </derivirana_varijabla>
  </DomainObject.Predmet.StrankaListFormated>
  <DomainObject.Predmet.StrankaListFormatedOIB>
    <izvorni_sadrzaj>
      <item>RI - PETROL d.o.o. RIJEKA, OIB 59083099647 zastupanog po punomoćniku Odvjetničko društvo Kovačević, Koren i partneri društvo s ograničenom odgovornošću</item>
    </izvorni_sadrzaj>
    <derivirana_varijabla naziv="DomainObject.Predmet.StrankaListFormatedOIB_1">
      <item>RI - PETROL d.o.o. RIJEKA, OIB 59083099647 zastupanog po punomoćniku Odvjetničko društvo Kovačević, Koren i partneri društvo s ograničenom odgovornošću</item>
    </derivirana_varijabla>
  </DomainObject.Predmet.StrankaListFormatedOIB>
  <DomainObject.Predmet.StrankaListFormatedWithAdress>
    <izvorni_sadrzaj>
      <item>RI - PETROL d.o.o. RIJEKA, Martinkovac 143/3, 51000 Rijeka zastupanog po punomoćniku Odvjetničko društvo Kovačević, Koren i partneri društvo s ograničenom odgovornošću</item>
    </izvorni_sadrzaj>
    <derivirana_varijabla naziv="DomainObject.Predmet.StrankaListFormatedWithAdress_1">
      <item>RI - PETROL d.o.o. RIJEKA, Martinkovac 143/3, 51000 Rijeka zastupanog po punomoćniku Odvjetničko društvo Kovačević, Koren i partneri društvo s ograničenom odgovornošću</item>
    </derivirana_varijabla>
  </DomainObject.Predmet.StrankaListFormatedWithAdress>
  <DomainObject.Predmet.StrankaListFormatedWithAdressOIB>
    <izvorni_sadrzaj>
      <item>RI - PETROL d.o.o. RIJEKA, OIB 59083099647, Martinkovac 143/3, 51000 Rijeka zastupanog po punomoćniku Odvjetničko društvo Kovačević, Koren i partneri društvo s ograničenom odgovornošću</item>
    </izvorni_sadrzaj>
    <derivirana_varijabla naziv="DomainObject.Predmet.StrankaListFormatedWithAdressOIB_1">
      <item>RI - PETROL d.o.o. RIJEKA, OIB 59083099647, Martinkovac 143/3, 51000 Rijeka zastupanog po punomoćniku Odvjetničko društvo Kovačević, Koren i partneri društvo s ograničenom odgovornošću</item>
    </derivirana_varijabla>
  </DomainObject.Predmet.StrankaListFormatedWithAdressOIB>
  <DomainObject.Predmet.StrankaListNazivFormated>
    <izvorni_sadrzaj>
      <item>RI - PETROL d.o.o. RIJEKA</item>
    </izvorni_sadrzaj>
    <derivirana_varijabla naziv="DomainObject.Predmet.StrankaListNazivFormated_1">
      <item>RI - PETROL d.o.o. RIJEKA</item>
    </derivirana_varijabla>
  </DomainObject.Predmet.StrankaListNazivFormated>
  <DomainObject.Predmet.StrankaListNazivFormatedOIB>
    <izvorni_sadrzaj>
      <item>RI - PETROL d.o.o. RIJEKA, OIB 59083099647</item>
    </izvorni_sadrzaj>
    <derivirana_varijabla naziv="DomainObject.Predmet.StrankaListNazivFormatedOIB_1">
      <item>RI - PETROL d.o.o. RIJEKA, OIB 59083099647</item>
    </derivirana_varijabla>
  </DomainObject.Predmet.StrankaListNazivFormatedOIB>
  <DomainObject.Predmet.ProtuStrankaListFormated>
    <izvorni_sadrzaj>
      <item>HYDRO-RATARSTVO d.o.o. LUPOGLAV</item>
    </izvorni_sadrzaj>
    <derivirana_varijabla naziv="DomainObject.Predmet.ProtuStrankaListFormated_1">
      <item>HYDRO-RATARSTVO d.o.o. LUPOGLAV</item>
    </derivirana_varijabla>
  </DomainObject.Predmet.ProtuStrankaListFormated>
  <DomainObject.Predmet.ProtuStrankaListFormatedOIB>
    <izvorni_sadrzaj>
      <item>HYDRO-RATARSTVO d.o.o. LUPOGLAV, OIB 68006291065</item>
    </izvorni_sadrzaj>
    <derivirana_varijabla naziv="DomainObject.Predmet.ProtuStrankaListFormatedOIB_1">
      <item>HYDRO-RATARSTVO d.o.o. LUPOGLAV, OIB 68006291065</item>
    </derivirana_varijabla>
  </DomainObject.Predmet.ProtuStrankaListFormatedOIB>
  <DomainObject.Predmet.ProtuStrankaListFormatedWithAdress>
    <izvorni_sadrzaj>
      <item>HYDRO-RATARSTVO d.o.o. LUPOGLAV, Lupoglav 39 a, 52426 Lupoglav</item>
    </izvorni_sadrzaj>
    <derivirana_varijabla naziv="DomainObject.Predmet.ProtuStrankaListFormatedWithAdress_1">
      <item>HYDRO-RATARSTVO d.o.o. LUPOGLAV, Lupoglav 39 a, 52426 Lupoglav</item>
    </derivirana_varijabla>
  </DomainObject.Predmet.ProtuStrankaListFormatedWithAdress>
  <DomainObject.Predmet.ProtuStrankaListFormatedWithAdressOIB>
    <izvorni_sadrzaj>
      <item>HYDRO-RATARSTVO d.o.o. LUPOGLAV, OIB 68006291065, Lupoglav 39 a, 52426 Lupoglav</item>
    </izvorni_sadrzaj>
    <derivirana_varijabla naziv="DomainObject.Predmet.ProtuStrankaListFormatedWithAdressOIB_1">
      <item>HYDRO-RATARSTVO d.o.o. LUPOGLAV, OIB 68006291065, Lupoglav 39 a, 52426 Lupoglav</item>
    </derivirana_varijabla>
  </DomainObject.Predmet.ProtuStrankaListFormatedWithAdressOIB>
  <DomainObject.Predmet.ProtuStrankaListNazivFormated>
    <izvorni_sadrzaj>
      <item>HYDRO-RATARSTVO d.o.o. LUPOGLAV</item>
    </izvorni_sadrzaj>
    <derivirana_varijabla naziv="DomainObject.Predmet.ProtuStrankaListNazivFormated_1">
      <item>HYDRO-RATARSTVO d.o.o. LUPOGLAV</item>
    </derivirana_varijabla>
  </DomainObject.Predmet.ProtuStrankaListNazivFormated>
  <DomainObject.Predmet.ProtuStrankaListNazivFormatedOIB>
    <izvorni_sadrzaj>
      <item>HYDRO-RATARSTVO d.o.o. LUPOGLAV, OIB 68006291065</item>
    </izvorni_sadrzaj>
    <derivirana_varijabla naziv="DomainObject.Predmet.ProtuStrankaListNazivFormatedOIB_1">
      <item>HYDRO-RATARSTVO d.o.o. LUPOGLAV, OIB 68006291065</item>
    </derivirana_varijabla>
  </DomainObject.Predmet.ProtuStrankaListNazivFormatedOIB>
  <DomainObject.Predmet.OstaliListFormated>
    <izvorni_sadrzaj>
      <item>Odvjetničko društvo Kovačević, Koren i partneri društvo s ograničenom odgovornošću punomoćnik sudionika u postupku RI - PETROL d.o.o. RIJEKA</item>
    </izvorni_sadrzaj>
    <derivirana_varijabla naziv="DomainObject.Predmet.OstaliListFormated_1">
      <item>Odvjetničko društvo Kovačević, Koren i partneri društvo s ograničenom odgovornošću punomoćnik sudionika u postupku RI - PETROL d.o.o. RIJEKA</item>
    </derivirana_varijabla>
  </DomainObject.Predmet.OstaliListFormated>
  <DomainObject.Predmet.OstaliListFormatedOIB>
    <izvorni_sadrzaj>
      <item>Odvjetničko društvo Kovačević, Koren i partneri društvo s ograničenom odgovornošću, OIB 50475527807 punomoćnik sudionika u postupku RI - PETROL d.o.o. RIJEKA</item>
    </izvorni_sadrzaj>
    <derivirana_varijabla naziv="DomainObject.Predmet.OstaliListFormatedOIB_1">
      <item>Odvjetničko društvo Kovačević, Koren i partneri društvo s ograničenom odgovornošću, OIB 50475527807 punomoćnik sudionika u postupku RI - PETROL d.o.o. RIJEKA</item>
    </derivirana_varijabla>
  </DomainObject.Predmet.OstaliListFormatedOIB>
  <DomainObject.Predmet.OstaliListFormatedWithAdress>
    <izvorni_sadrzaj>
      <item>Odvjetničko društvo Kovačević, Koren i partneri društvo s ograničenom odgovornošću, Frana Supila 6/III, 51000 Rijeka punomoćnik sudionika u postupku RI - PETROL d.o.o. RIJEKA</item>
    </izvorni_sadrzaj>
    <derivirana_varijabla naziv="DomainObject.Predmet.OstaliListFormatedWithAdress_1">
      <item>Odvjetničko društvo Kovačević, Koren i partneri društvo s ograničenom odgovornošću, Frana Supila 6/III, 51000 Rijeka punomoćnik sudionika u postupku RI - PETROL d.o.o. RIJEKA</item>
    </derivirana_varijabla>
  </DomainObject.Predmet.OstaliListFormatedWithAdress>
  <DomainObject.Predmet.OstaliListFormatedWithAdressOIB>
    <izvorni_sadrzaj>
      <item>Odvjetničko društvo Kovačević, Koren i partneri društvo s ograničenom odgovornošću, OIB 50475527807, Frana Supila 6/III, 51000 Rijeka punomoćnik sudionika u postupku RI - PETROL d.o.o. RIJEKA</item>
    </izvorni_sadrzaj>
    <derivirana_varijabla naziv="DomainObject.Predmet.OstaliListFormatedWithAdressOIB_1">
      <item>Odvjetničko društvo Kovačević, Koren i partneri društvo s ograničenom odgovornošću, OIB 50475527807, Frana Supila 6/III, 51000 Rijeka punomoćnik sudionika u postupku RI - PETROL d.o.o. RIJEKA</item>
    </derivirana_varijabla>
  </DomainObject.Predmet.OstaliListFormatedWithAdressOIB>
  <DomainObject.Predmet.OstaliListNazivFormated>
    <izvorni_sadrzaj>
      <item>Odvjetničko društvo Kovačević, Koren i partneri društvo s ograničenom odgovornošću</item>
    </izvorni_sadrzaj>
    <derivirana_varijabla naziv="DomainObject.Predmet.OstaliListNazivFormated_1">
      <item>Odvjetničko društvo Kovačević, Koren i partneri društvo s ograničenom odgovornošću</item>
    </derivirana_varijabla>
  </DomainObject.Predmet.OstaliListNazivFormated>
  <DomainObject.Predmet.OstaliListNazivFormatedOIB>
    <izvorni_sadrzaj>
      <item>Odvjetničko društvo Kovačević, Koren i partneri društvo s ograničenom odgovornošću, OIB 50475527807</item>
    </izvorni_sadrzaj>
    <derivirana_varijabla naziv="DomainObject.Predmet.OstaliListNazivFormatedOIB_1">
      <item>Odvjetničko društvo Kovačević, Koren i partneri društvo s ograničenom odgovornošću, OIB 50475527807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 - PETROL d.o.o. RIJEKA</izvorni_sadrzaj>
    <derivirana_varijabla naziv="DomainObject.Predmet.StrankaIDrugi_1">RI - PETROL d.o.o. RIJEKA</derivirana_varijabla>
  </DomainObject.Predmet.StrankaIDrugi>
  <DomainObject.Predmet.ProtustrankaIDrugi>
    <izvorni_sadrzaj>HYDRO-RATARSTVO d.o.o. LUPOGLAV</izvorni_sadrzaj>
    <derivirana_varijabla naziv="DomainObject.Predmet.ProtustrankaIDrugi_1">HYDRO-RATARSTVO d.o.o. LUPOGLAV</derivirana_varijabla>
  </DomainObject.Predmet.ProtustrankaIDrugi>
  <DomainObject.Predmet.StrankaIDrugiAdressOIB>
    <izvorni_sadrzaj>RI - PETROL d.o.o. RIJEKA, OIB 59083099647, Martinkovac 143/3, 51000 Rijeka</izvorni_sadrzaj>
    <derivirana_varijabla naziv="DomainObject.Predmet.StrankaIDrugiAdressOIB_1">RI - PETROL d.o.o. RIJEKA, OIB 59083099647, Martinkovac 143/3, 51000 Rijeka</derivirana_varijabla>
  </DomainObject.Predmet.StrankaIDrugiAdressOIB>
  <DomainObject.Predmet.ProtustrankaIDrugiAdressOIB>
    <izvorni_sadrzaj>HYDRO-RATARSTVO d.o.o. LUPOGLAV, OIB 68006291065, Lupoglav 39 a, 52426 Lupoglav</izvorni_sadrzaj>
    <derivirana_varijabla naziv="DomainObject.Predmet.ProtustrankaIDrugiAdressOIB_1">HYDRO-RATARSTVO d.o.o. LUPOGLAV, OIB 68006291065, Lupoglav 39 a,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 - PETROL d.o.o. RIJEKA</item>
      <item>HYDRO-RATARSTVO d.o.o. LUPOGLAV</item>
      <item>Odvjetničko društvo Kovačević, Koren i partneri društvo s ograničenom odgovornošću</item>
    </izvorni_sadrzaj>
    <derivirana_varijabla naziv="DomainObject.Predmet.SudioniciListNaziv_1">
      <item>RI - PETROL d.o.o. RIJEKA</item>
      <item>HYDRO-RATARSTVO d.o.o. LUPOGLAV</item>
      <item>Odvjetničko društvo Kovačević, Koren i partneri društvo s ograničenom odgovornošću</item>
    </derivirana_varijabla>
  </DomainObject.Predmet.SudioniciListNaziv>
  <DomainObject.Predmet.SudioniciListAdressOIB>
    <izvorni_sadrzaj>
      <item>RI - PETROL d.o.o. RIJEKA, OIB 59083099647, Martinkovac 143/3,51000 Rijeka</item>
      <item>HYDRO-RATARSTVO d.o.o. LUPOGLAV, OIB 68006291065, Lupoglav 39 a,52426 Lupoglav</item>
      <item>Odvjetničko društvo Kovačević, Koren i partneri društvo s ograničenom odgovornošću, OIB 50475527807, Frana Supila 6/III,51000 Rijeka</item>
    </izvorni_sadrzaj>
    <derivirana_varijabla naziv="DomainObject.Predmet.SudioniciListAdressOIB_1">
      <item>RI - PETROL d.o.o. RIJEKA, OIB 59083099647, Martinkovac 143/3,51000 Rijeka</item>
      <item>HYDRO-RATARSTVO d.o.o. LUPOGLAV, OIB 68006291065, Lupoglav 39 a,52426 Lupoglav</item>
      <item>Odvjetničko društvo Kovačević, Koren i partneri društvo s ograničenom odgovornošću, OIB 50475527807, Frana Supila 6/III,51000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59083099647</item>
      <item>, OIB 68006291065</item>
      <item>, OIB 50475527807</item>
    </izvorni_sadrzaj>
    <derivirana_varijabla naziv="DomainObject.Predmet.SudioniciListNazivOIB_1">
      <item>, OIB 59083099647</item>
      <item>, OIB 68006291065</item>
      <item>, OIB 50475527807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339</properties:Words>
  <properties:Characters>1888</properties:Characters>
  <properties:Lines>71</properties:Lines>
  <properties:Paragraphs>26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2019-03-29T13:18:00Z</dcterms:created>
  <dc:creator>Tijana Licul</dc:creator>
  <dc:description/>
  <cp:keywords/>
  <cp:lastModifiedBy>Sanja Prodan</cp:lastModifiedBy>
  <cp:lastPrinted>2019-04-01T13:05:00Z</cp:lastPrinted>
  <dcterms:modified xmlns:xsi="http://www.w3.org/2001/XMLSchema-instance" xsi:type="dcterms:W3CDTF">2019-04-01T13:06:00Z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(st9719, hydro-ratarstvo, vještačenje.docx)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