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aba7b" w14:paraId="c3aba7b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811C25">
        <w:t>4</w:t>
      </w:r>
      <w:r w:rsidR="00677F38">
        <w:t>067</w:t>
      </w:r>
      <w:r w:rsidR="00322A8D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</w:t>
      </w:r>
      <w:r w:rsidR="00EA17B5">
        <w:t>2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677F38" w:rsidR="00677F38">
      <w:pPr>
        <w:jc w:val="both"/>
      </w:pPr>
      <w:r>
        <w:t xml:space="preserve">I           Za dužnika </w:t>
      </w:r>
      <w:r w:rsidR="00677F38">
        <w:t>NAFTASERVIS d.o.o.Zagreb, Bulvanova 16, OIB 69313810368.</w:t>
      </w:r>
    </w:p>
    <w:p w:rsidRDefault="00E115E7" w:rsidP="00E115E7" w:rsidR="00E115E7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677F38">
        <w:t>8.762,93</w:t>
      </w:r>
      <w:r w:rsidR="007E3CB3">
        <w:t xml:space="preserve"> kn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00E91" w:rsidR="002D6087">
      <w:pPr>
        <w:ind w:left="2124"/>
        <w:jc w:val="center"/>
      </w:pPr>
      <w:r>
        <w:t xml:space="preserve">Zagreb, </w:t>
      </w:r>
      <w:r w:rsidR="005078D8">
        <w:t>2</w:t>
      </w:r>
      <w:r w:rsidR="00EA17B5">
        <w:t>2</w:t>
      </w:r>
      <w:r w:rsidR="00B86588">
        <w:t>. siječnja</w:t>
      </w:r>
      <w:r>
        <w:t xml:space="preserve"> 2016.</w:t>
      </w:r>
    </w:p>
    <w:p w:rsidRDefault="005E02BD" w:rsidP="00300E91" w:rsidR="005E02BD">
      <w:pPr>
        <w:ind w:left="2124"/>
        <w:jc w:val="center"/>
      </w:pPr>
    </w:p>
    <w:p w:rsidRDefault="00422F97" w:rsidP="00422F97" w:rsidR="00422F97" w:rsidRPr="003D78D9">
      <w:pPr>
        <w:ind w:left="3540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Pr="003D78D9">
        <w:t xml:space="preserve">SUDAC: </w:t>
      </w:r>
    </w:p>
    <w:p w:rsidRDefault="00422F97" w:rsidP="00CF23FE" w:rsidR="00422F97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422F97" w:rsidP="00CF23FE" w:rsidR="00422F97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422F97" w:rsidP="00CF23FE" w:rsidR="00422F97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79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5210"/>
    <w:rsid w:val="000D6E67"/>
    <w:rsid w:val="000E3FC7"/>
    <w:rsid w:val="000E6F6B"/>
    <w:rsid w:val="000F3AA1"/>
    <w:rsid w:val="000F6BA9"/>
    <w:rsid w:val="000F7AD4"/>
    <w:rsid w:val="00102BDC"/>
    <w:rsid w:val="00113FB2"/>
    <w:rsid w:val="001154E0"/>
    <w:rsid w:val="00121C3F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94053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55DEB"/>
    <w:rsid w:val="00361F1A"/>
    <w:rsid w:val="003662D7"/>
    <w:rsid w:val="003674B4"/>
    <w:rsid w:val="00372586"/>
    <w:rsid w:val="00376AC8"/>
    <w:rsid w:val="003901AA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22F97"/>
    <w:rsid w:val="00423CD9"/>
    <w:rsid w:val="004248A2"/>
    <w:rsid w:val="00431CAD"/>
    <w:rsid w:val="004333EF"/>
    <w:rsid w:val="00433C73"/>
    <w:rsid w:val="00443D16"/>
    <w:rsid w:val="004503D9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32DE"/>
    <w:rsid w:val="006E5536"/>
    <w:rsid w:val="006E7515"/>
    <w:rsid w:val="00701A10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C25"/>
    <w:rsid w:val="008120DF"/>
    <w:rsid w:val="008144A5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C796A"/>
    <w:rsid w:val="009D0114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21501"/>
    <w:rsid w:val="00A32718"/>
    <w:rsid w:val="00A4106F"/>
    <w:rsid w:val="00A44E9E"/>
    <w:rsid w:val="00A47C59"/>
    <w:rsid w:val="00A50763"/>
    <w:rsid w:val="00A6088E"/>
    <w:rsid w:val="00A65131"/>
    <w:rsid w:val="00A652A7"/>
    <w:rsid w:val="00A65904"/>
    <w:rsid w:val="00A71764"/>
    <w:rsid w:val="00A75C8E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4792"/>
    <w:rsid w:val="00AC6467"/>
    <w:rsid w:val="00AD260B"/>
    <w:rsid w:val="00AD4C07"/>
    <w:rsid w:val="00AD5D70"/>
    <w:rsid w:val="00AD79A6"/>
    <w:rsid w:val="00AD7D43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9C796A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9C796A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9C796A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9C796A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4067</izvorni_sadrzaj>
    <derivirana_varijabla naziv="DomainObject.Predmet.Broj_1">4067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St-4067/2015</izvorni_sadrzaj>
    <derivirana_varijabla naziv="DomainObject.Predmet.OznakaBroj_1">St-4067/2015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NAFTASERVIS d.o.o.</izvorni_sadrzaj>
    <derivirana_varijabla naziv="DomainObject.Predmet.ProtustrankaFormated_1">  NAFTASERVIS d.o.o.</derivirana_varijabla>
  </DomainObject.Predmet.ProtustrankaFormated>
  <DomainObject.Predmet.ProtustrankaFormatedOIB>
    <izvorni_sadrzaj>  NAFTASERVIS d.o.o., OIB 69313810368</izvorni_sadrzaj>
    <derivirana_varijabla naziv="DomainObject.Predmet.ProtustrankaFormatedOIB_1">  NAFTASERVIS d.o.o., OIB 69313810368</derivirana_varijabla>
  </DomainObject.Predmet.ProtustrankaFormatedOIB>
  <DomainObject.Predmet.ProtustrankaFormatedWithAdress>
    <izvorni_sadrzaj> NAFTASERVIS d.o.o., Bulvanova 16, 10000 Zagreb</izvorni_sadrzaj>
    <derivirana_varijabla naziv="DomainObject.Predmet.ProtustrankaFormatedWithAdress_1"> NAFTASERVIS d.o.o., Bulvanova 16, 10000 Zagreb</derivirana_varijabla>
  </DomainObject.Predmet.ProtustrankaFormatedWithAdress>
  <DomainObject.Predmet.ProtustrankaFormatedWithAdressOIB>
    <izvorni_sadrzaj> NAFTASERVIS d.o.o., OIB 69313810368, Bulvanova 16, 10000 Zagreb</izvorni_sadrzaj>
    <derivirana_varijabla naziv="DomainObject.Predmet.ProtustrankaFormatedWithAdressOIB_1"> NAFTASERVIS d.o.o., OIB 69313810368, Bulvanova 16, 10000 Zagreb</derivirana_varijabla>
  </DomainObject.Predmet.ProtustrankaFormatedWithAdressOIB>
  <DomainObject.Predmet.ProtustrankaWithAdress>
    <izvorni_sadrzaj>NAFTASERVIS d.o.o. Bulvanova 16, 10000 Zagreb</izvorni_sadrzaj>
    <derivirana_varijabla naziv="DomainObject.Predmet.ProtustrankaWithAdress_1">NAFTASERVIS d.o.o. Bulvanova 16, 10000 Zagreb</derivirana_varijabla>
  </DomainObject.Predmet.ProtustrankaWithAdress>
  <DomainObject.Predmet.ProtustrankaWithAdressOIB>
    <izvorni_sadrzaj>NAFTASERVIS d.o.o., OIB 69313810368, Bulvanova 16, 10000 Zagreb</izvorni_sadrzaj>
    <derivirana_varijabla naziv="DomainObject.Predmet.ProtustrankaWithAdressOIB_1">NAFTASERVIS d.o.o., OIB 69313810368, Bulvanova 16, 10000 Zagreb</derivirana_varijabla>
  </DomainObject.Predmet.ProtustrankaWithAdressOIB>
  <DomainObject.Predmet.ProtustrankaNazivFormated>
    <izvorni_sadrzaj>NAFTASERVIS d.o.o.</izvorni_sadrzaj>
    <derivirana_varijabla naziv="DomainObject.Predmet.ProtustrankaNazivFormated_1">NAFTASERVIS d.o.o.</derivirana_varijabla>
  </DomainObject.Predmet.ProtustrankaNazivFormated>
  <DomainObject.Predmet.ProtustrankaNazivFormatedOIB>
    <izvorni_sadrzaj>NAFTASERVIS d.o.o., OIB 69313810368</izvorni_sadrzaj>
    <derivirana_varijabla naziv="DomainObject.Predmet.ProtustrankaNazivFormatedOIB_1">NAFTASERVIS d.o.o., OIB 69313810368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NAFTASERVIS d.o.o.</item>
    </izvorni_sadrzaj>
    <derivirana_varijabla naziv="DomainObject.Predmet.ProtuStrankaListFormated_1">
      <item>NAFTASERVIS d.o.o.</item>
    </derivirana_varijabla>
  </DomainObject.Predmet.ProtuStrankaListFormated>
  <DomainObject.Predmet.ProtuStrankaListFormatedOIB>
    <izvorni_sadrzaj>
      <item>NAFTASERVIS d.o.o., OIB 69313810368</item>
    </izvorni_sadrzaj>
    <derivirana_varijabla naziv="DomainObject.Predmet.ProtuStrankaListFormatedOIB_1">
      <item>NAFTASERVIS d.o.o., OIB 69313810368</item>
    </derivirana_varijabla>
  </DomainObject.Predmet.ProtuStrankaListFormatedOIB>
  <DomainObject.Predmet.ProtuStrankaListFormatedWithAdress>
    <izvorni_sadrzaj>
      <item>NAFTASERVIS d.o.o., Bulvanova 16, 10000 Zagreb</item>
    </izvorni_sadrzaj>
    <derivirana_varijabla naziv="DomainObject.Predmet.ProtuStrankaListFormatedWithAdress_1">
      <item>NAFTASERVIS d.o.o., Bulvanova 16, 10000 Zagreb</item>
    </derivirana_varijabla>
  </DomainObject.Predmet.ProtuStrankaListFormatedWithAdress>
  <DomainObject.Predmet.ProtuStrankaListFormatedWithAdressOIB>
    <izvorni_sadrzaj>
      <item>NAFTASERVIS d.o.o., OIB 69313810368, Bulvanova 16, 10000 Zagreb</item>
    </izvorni_sadrzaj>
    <derivirana_varijabla naziv="DomainObject.Predmet.ProtuStrankaListFormatedWithAdressOIB_1">
      <item>NAFTASERVIS d.o.o., OIB 69313810368, Bulvanova 16, 10000 Zagreb</item>
    </derivirana_varijabla>
  </DomainObject.Predmet.ProtuStrankaListFormatedWithAdressOIB>
  <DomainObject.Predmet.ProtuStrankaListNazivFormated>
    <izvorni_sadrzaj>
      <item>NAFTASERVIS d.o.o.</item>
    </izvorni_sadrzaj>
    <derivirana_varijabla naziv="DomainObject.Predmet.ProtuStrankaListNazivFormated_1">
      <item>NAFTASERVIS d.o.o.</item>
    </derivirana_varijabla>
  </DomainObject.Predmet.ProtuStrankaListNazivFormated>
  <DomainObject.Predmet.ProtuStrankaListNazivFormatedOIB>
    <izvorni_sadrzaj>
      <item>NAFTASERVIS d.o.o., OIB 69313810368</item>
    </izvorni_sadrzaj>
    <derivirana_varijabla naziv="DomainObject.Predmet.ProtuStrankaListNazivFormatedOIB_1">
      <item>NAFTASERVIS d.o.o., OIB 69313810368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NAFTASERVIS d.o.o.</izvorni_sadrzaj>
    <derivirana_varijabla naziv="DomainObject.Predmet.ProtustrankaIDrugi_1">NAFTASERVIS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NAFTASERVIS d.o.o., OIB 69313810368, Bulvanova 16, 10000 Zagreb</izvorni_sadrzaj>
    <derivirana_varijabla naziv="DomainObject.Predmet.ProtustrankaIDrugiAdressOIB_1">NAFTASERVIS d.o.o., OIB 69313810368, Bulvanova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NAFTASERVIS d.o.o.</item>
    </izvorni_sadrzaj>
    <derivirana_varijabla naziv="DomainObject.Predmet.SudioniciListNaziv_1">
      <item>FINA Regionalni centar Zagreb</item>
      <item>NAFTASERVIS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NAFTASERVIS d.o.o., OIB 69313810368, Bulvanova 16,10000 Zagreb</item>
    </izvorni_sadrzaj>
    <derivirana_varijabla naziv="DomainObject.Predmet.SudioniciListAdressOIB_1">
      <item>FINA Regionalni centar Zagreb, OIB 85821130368, Trg svibanjskih žrtava 1995. br 1,10000 Zagreb</item>
      <item>NAFTASERVIS d.o.o., OIB 69313810368, Bulvanova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69313810368</item>
    </izvorni_sadrzaj>
    <derivirana_varijabla naziv="DomainObject.Predmet.SudioniciListNazivOIB_1">
      <item>, OIB 85821130368</item>
      <item>, OIB 69313810368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D2FEE5-CC0E-4017-B74F-D426AB3BD8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237</properties:Words>
  <properties:Characters>1312</properties:Characters>
  <properties:Lines>84</properties:Lines>
  <properties:Paragraphs>18</properties:Paragraphs>
  <properties:TotalTime>338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2016-01-22T07:54:00Z</cp:lastPrinted>
  <dcterms:modified xmlns:xsi="http://www.w3.org/2001/XMLSchema-instance" xsi:type="dcterms:W3CDTF">2016-01-22T09:54:00Z</dcterms:modified>
  <cp:revision>102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