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921a" w14:paraId="0dc921a" w:rsidRDefault="00433769" w:rsidP="00F936E8" w:rsidR="00695AD9">
      <w:pPr>
        <w:jc w:val="right"/>
        <w15:collapsed w:val="false"/>
      </w:pPr>
      <w:r>
        <w:t>6</w:t>
      </w:r>
      <w:r w:rsidR="00014568">
        <w:t xml:space="preserve"> St-</w:t>
      </w:r>
      <w:r w:rsidR="00230449">
        <w:t>8/12-190</w:t>
      </w:r>
    </w:p>
    <w:p w:rsidRDefault="0043361D" w:rsidP="0043361D" w:rsidR="0043361D">
      <w:r>
        <w:rPr>
          <w:rStyle w:val="Naglaeno"/>
        </w:rPr>
        <w:t xml:space="preserve">             </w:t>
      </w:r>
      <w:r w:rsidR="0028239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43361D" w:rsidR="0043361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361D" w:rsidP="0043361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D278DD">
        <w:t xml:space="preserve"> </w:t>
      </w:r>
      <w:r>
        <w:t>E</w:t>
      </w:r>
      <w:r w:rsidR="00D278DD">
        <w:t xml:space="preserve"> </w:t>
      </w:r>
      <w:r>
        <w:t>P</w:t>
      </w:r>
      <w:r w:rsidR="00D278DD">
        <w:t xml:space="preserve"> </w:t>
      </w:r>
      <w:r>
        <w:t>U</w:t>
      </w:r>
      <w:r w:rsidR="00D278DD">
        <w:t xml:space="preserve"> </w:t>
      </w:r>
      <w:r>
        <w:t>B</w:t>
      </w:r>
      <w:r w:rsidR="00D278DD">
        <w:t xml:space="preserve"> </w:t>
      </w:r>
      <w:r>
        <w:t>L</w:t>
      </w:r>
      <w:r w:rsidR="00D278DD">
        <w:t xml:space="preserve">  </w:t>
      </w:r>
      <w:r>
        <w:t>I</w:t>
      </w:r>
      <w:r w:rsidR="00D278DD">
        <w:t xml:space="preserve"> </w:t>
      </w:r>
      <w:r>
        <w:t>K</w:t>
      </w:r>
      <w:r w:rsidR="00D278DD">
        <w:t xml:space="preserve"> </w:t>
      </w:r>
      <w:r>
        <w:t>A</w:t>
      </w:r>
      <w:r w:rsidR="00D278DD">
        <w:t xml:space="preserve"> </w:t>
      </w:r>
      <w:r>
        <w:t xml:space="preserve"> H</w:t>
      </w:r>
      <w:r w:rsidR="00D278DD">
        <w:t xml:space="preserve"> </w:t>
      </w:r>
      <w:r>
        <w:t>R</w:t>
      </w:r>
      <w:r w:rsidR="00D278DD">
        <w:t xml:space="preserve"> </w:t>
      </w:r>
      <w:r>
        <w:t>V</w:t>
      </w:r>
      <w:r w:rsidR="00D278DD">
        <w:t xml:space="preserve"> </w:t>
      </w:r>
      <w:r>
        <w:t>A</w:t>
      </w:r>
      <w:r w:rsidR="00D278DD">
        <w:t xml:space="preserve"> </w:t>
      </w:r>
      <w:r>
        <w:t>T</w:t>
      </w:r>
      <w:r w:rsidR="00D278DD">
        <w:t xml:space="preserve"> </w:t>
      </w:r>
      <w:r>
        <w:t>S</w:t>
      </w:r>
      <w:r w:rsidR="00D278DD">
        <w:t xml:space="preserve"> </w:t>
      </w:r>
      <w:r>
        <w:t>K</w:t>
      </w:r>
      <w:r w:rsidR="00D278DD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F936E8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4572F5" w:rsidR="004572F5">
      <w:pPr>
        <w:jc w:val="both"/>
      </w:pPr>
      <w:r>
        <w:tab/>
      </w:r>
      <w:r w:rsidR="00111E95">
        <w:t xml:space="preserve">Trgovački sud u Osijeku, </w:t>
      </w:r>
      <w:r w:rsidR="00884EF5">
        <w:t xml:space="preserve"> po stečajnoj sutkinji Nadi Roso</w:t>
      </w:r>
      <w:r w:rsidR="00111E95">
        <w:t>, u stečajnom postupku nad</w:t>
      </w:r>
      <w:r w:rsidR="00D00866">
        <w:t xml:space="preserve"> </w:t>
      </w:r>
      <w:r w:rsidR="00884EF5">
        <w:t>dužnikom</w:t>
      </w:r>
      <w:r w:rsidR="00111E95">
        <w:t xml:space="preserve">: </w:t>
      </w:r>
      <w:r w:rsidR="00677B9D" w:rsidRPr="00677B9D">
        <w:rPr>
          <w:b/>
        </w:rPr>
        <w:t>MAĐAREVIĆ d.o.o. "u stečaju" Satnica, Školska 53, MBS 030011356 OIB 14221984464</w:t>
      </w:r>
      <w:r w:rsidR="00111E95">
        <w:rPr>
          <w:b/>
          <w:bCs/>
        </w:rPr>
        <w:t>,</w:t>
      </w:r>
      <w:r w:rsidR="00B72377">
        <w:t xml:space="preserve"> dana </w:t>
      </w:r>
      <w:r w:rsidR="00230449">
        <w:t>18. travnja 2018</w:t>
      </w:r>
      <w:r w:rsidR="009959AA">
        <w:t>. g.</w:t>
      </w:r>
      <w:r w:rsidR="00111E95">
        <w:t>,</w:t>
      </w:r>
    </w:p>
    <w:p w:rsidRDefault="00677B9D" w:rsidP="00F936E8" w:rsidR="00695AD9">
      <w:pPr>
        <w:tabs>
          <w:tab w:pos="1260" w:val="left"/>
        </w:tabs>
        <w:jc w:val="both"/>
      </w:pPr>
      <w:r>
        <w:tab/>
      </w:r>
    </w:p>
    <w:p w:rsidRDefault="00F936E8" w:rsidP="00F936E8" w:rsidR="00F936E8">
      <w:pPr>
        <w:tabs>
          <w:tab w:pos="1260" w:val="left"/>
        </w:tabs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  <w:r w:rsidR="00F936E8">
        <w:t xml:space="preserve"> :</w:t>
      </w:r>
    </w:p>
    <w:p w:rsidRDefault="00695AD9" w:rsidR="00695AD9">
      <w:pPr>
        <w:jc w:val="both"/>
      </w:pPr>
    </w:p>
    <w:p w:rsidRDefault="00763833" w:rsidR="00763833" w:rsidRPr="00D278DD">
      <w:pPr>
        <w:jc w:val="both"/>
      </w:pPr>
    </w:p>
    <w:p w:rsidRDefault="00677B9D" w:rsidP="00D278DD" w:rsidR="00677B9D" w:rsidRPr="00230449">
      <w:pPr>
        <w:pStyle w:val="Odlomakpopisa"/>
        <w:numPr>
          <w:ilvl w:val="0"/>
          <w:numId w:val="24"/>
        </w:numPr>
        <w:tabs>
          <w:tab w:pos="3045" w:val="left"/>
        </w:tabs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230449">
        <w:rPr>
          <w:rFonts w:hAnsi="Times New Roman" w:ascii="Times New Roman"/>
          <w:sz w:val="24"/>
          <w:szCs w:val="24"/>
        </w:rPr>
        <w:t>Prihvaća se ponuda ponuditelja</w:t>
      </w:r>
      <w:r w:rsidR="00EC5235" w:rsidRPr="00230449">
        <w:rPr>
          <w:rFonts w:hAnsi="Times New Roman" w:ascii="Times New Roman"/>
          <w:sz w:val="24"/>
          <w:szCs w:val="24"/>
        </w:rPr>
        <w:t xml:space="preserve"> </w:t>
      </w:r>
      <w:r w:rsidR="00D278DD" w:rsidRPr="00230449">
        <w:rPr>
          <w:rFonts w:hAnsi="Times New Roman" w:ascii="Times New Roman"/>
          <w:sz w:val="24"/>
          <w:szCs w:val="24"/>
        </w:rPr>
        <w:t xml:space="preserve"> </w:t>
      </w:r>
      <w:r w:rsidR="00230449" w:rsidRPr="00230449">
        <w:rPr>
          <w:rFonts w:hAnsi="Times New Roman" w:ascii="Times New Roman"/>
          <w:sz w:val="24"/>
          <w:szCs w:val="24"/>
        </w:rPr>
        <w:t xml:space="preserve">Robert </w:t>
      </w:r>
      <w:proofErr w:type="spellStart"/>
      <w:r w:rsidR="00230449" w:rsidRPr="00230449">
        <w:rPr>
          <w:rFonts w:hAnsi="Times New Roman" w:ascii="Times New Roman"/>
          <w:sz w:val="24"/>
          <w:szCs w:val="24"/>
        </w:rPr>
        <w:t>Tomulić</w:t>
      </w:r>
      <w:proofErr w:type="spellEnd"/>
      <w:r w:rsidR="00230449" w:rsidRPr="00230449">
        <w:rPr>
          <w:rFonts w:hAnsi="Times New Roman" w:ascii="Times New Roman"/>
          <w:sz w:val="24"/>
          <w:szCs w:val="24"/>
        </w:rPr>
        <w:t xml:space="preserve"> broj OI: 112286096 PP Rovinj, Rovinj, S. Radića 9 </w:t>
      </w:r>
      <w:r w:rsidRPr="00230449">
        <w:rPr>
          <w:rFonts w:hAnsi="Times New Roman" w:ascii="Times New Roman"/>
          <w:sz w:val="24"/>
          <w:szCs w:val="24"/>
        </w:rPr>
        <w:t xml:space="preserve">za kupovinu nekretnina u vlasništvu stečajnog dužnika </w:t>
      </w:r>
      <w:r w:rsidRPr="00230449">
        <w:rPr>
          <w:rFonts w:hAnsi="Times New Roman" w:ascii="Times New Roman"/>
          <w:b/>
          <w:sz w:val="24"/>
          <w:szCs w:val="24"/>
        </w:rPr>
        <w:t xml:space="preserve">MAĐAREVIĆ d.o.o. "u stečaju" Satnica, Školska 53, MBS 030011356 OIB 14221984464 </w:t>
      </w:r>
      <w:r w:rsidRPr="00230449">
        <w:rPr>
          <w:rFonts w:hAnsi="Times New Roman" w:ascii="Times New Roman"/>
          <w:sz w:val="24"/>
          <w:szCs w:val="24"/>
        </w:rPr>
        <w:t xml:space="preserve">i to upisane </w:t>
      </w:r>
      <w:r w:rsidR="00EC5235" w:rsidRPr="00230449">
        <w:rPr>
          <w:rFonts w:hAnsi="Times New Roman" w:ascii="Times New Roman"/>
          <w:sz w:val="24"/>
          <w:szCs w:val="24"/>
        </w:rPr>
        <w:t xml:space="preserve"> u:</w:t>
      </w:r>
    </w:p>
    <w:p w:rsidRDefault="00EC5235" w:rsidP="00EC5235" w:rsidR="00EC5235" w:rsidRPr="00230449">
      <w:pPr>
        <w:pStyle w:val="Odlomakpopisa"/>
        <w:spacing w:lineRule="auto" w:line="240" w:after="0"/>
        <w:ind w:left="1428"/>
        <w:jc w:val="both"/>
        <w:rPr>
          <w:rFonts w:hAnsi="Times New Roman" w:ascii="Times New Roman"/>
          <w:sz w:val="24"/>
          <w:szCs w:val="24"/>
        </w:rPr>
      </w:pPr>
    </w:p>
    <w:p w:rsidRDefault="00230449" w:rsidP="00230449" w:rsidR="00230449" w:rsidRPr="0023044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proofErr w:type="spellStart"/>
      <w:r w:rsidRPr="00230449">
        <w:rPr>
          <w:rFonts w:hAnsi="Times New Roman" w:ascii="Times New Roman"/>
          <w:sz w:val="24"/>
          <w:szCs w:val="24"/>
        </w:rPr>
        <w:t>zk.ul</w:t>
      </w:r>
      <w:proofErr w:type="spellEnd"/>
      <w:r w:rsidRPr="00230449">
        <w:rPr>
          <w:rFonts w:hAnsi="Times New Roman" w:ascii="Times New Roman"/>
          <w:sz w:val="24"/>
          <w:szCs w:val="24"/>
        </w:rPr>
        <w:t>. 1023 poduložak  1 k.o. Valpovo,</w:t>
      </w:r>
    </w:p>
    <w:p w:rsidRDefault="00230449" w:rsidP="00230449" w:rsidR="00677B9D" w:rsidRPr="0023044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230449">
        <w:rPr>
          <w:rFonts w:hAnsi="Times New Roman" w:ascii="Times New Roman"/>
          <w:sz w:val="24"/>
          <w:szCs w:val="24"/>
        </w:rPr>
        <w:t xml:space="preserve">- 1. ETAŽA 2280/10000 u naravi poslovni prostor, u ukupnoj površini od 690 m2  u diobnom planu označen </w:t>
      </w:r>
      <w:proofErr w:type="spellStart"/>
      <w:r w:rsidRPr="00230449">
        <w:rPr>
          <w:rFonts w:hAnsi="Times New Roman" w:ascii="Times New Roman"/>
          <w:sz w:val="24"/>
          <w:szCs w:val="24"/>
        </w:rPr>
        <w:t>svjetlonarančastom</w:t>
      </w:r>
      <w:proofErr w:type="spellEnd"/>
      <w:r w:rsidRPr="00230449">
        <w:rPr>
          <w:rFonts w:hAnsi="Times New Roman" w:ascii="Times New Roman"/>
          <w:sz w:val="24"/>
          <w:szCs w:val="24"/>
        </w:rPr>
        <w:t xml:space="preserve"> bojom, a koji se nalazi na kč.br. 1996 k.o. Valpovo u stambeno-poslovnoj zgradi</w:t>
      </w:r>
      <w:r w:rsidR="00677B9D" w:rsidRPr="00230449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Pr="00230449">
        <w:rPr>
          <w:rFonts w:hAnsi="Times New Roman" w:ascii="Times New Roman"/>
          <w:b/>
          <w:sz w:val="24"/>
          <w:szCs w:val="24"/>
        </w:rPr>
        <w:t>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230449">
        <w:rPr>
          <w:rFonts w:hAnsi="Times New Roman" w:ascii="Times New Roman"/>
          <w:b/>
          <w:sz w:val="24"/>
          <w:szCs w:val="24"/>
        </w:rPr>
        <w:t>130.000,00 kn</w:t>
      </w:r>
      <w:r w:rsidR="00677B9D" w:rsidRPr="00230449">
        <w:rPr>
          <w:rFonts w:hAnsi="Times New Roman" w:ascii="Times New Roman"/>
          <w:sz w:val="24"/>
          <w:szCs w:val="24"/>
        </w:rPr>
        <w:t xml:space="preserve"> </w:t>
      </w:r>
      <w:r w:rsidR="00EC5235" w:rsidRPr="00230449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677B9D" w:rsidRPr="00230449">
        <w:rPr>
          <w:rFonts w:hAnsi="Times New Roman" w:ascii="Times New Roman"/>
          <w:sz w:val="24"/>
          <w:szCs w:val="24"/>
        </w:rPr>
        <w:t>te mu se ujedno i dosuđuj</w:t>
      </w:r>
      <w:r w:rsidR="00F936E8" w:rsidRPr="00230449">
        <w:rPr>
          <w:rFonts w:hAnsi="Times New Roman" w:ascii="Times New Roman"/>
          <w:sz w:val="24"/>
          <w:szCs w:val="24"/>
        </w:rPr>
        <w:t>u</w:t>
      </w:r>
      <w:r w:rsidR="00677B9D" w:rsidRPr="00230449">
        <w:rPr>
          <w:rFonts w:hAnsi="Times New Roman" w:ascii="Times New Roman"/>
          <w:sz w:val="24"/>
          <w:szCs w:val="24"/>
        </w:rPr>
        <w:t xml:space="preserve"> naveden</w:t>
      </w:r>
      <w:r w:rsidR="00F936E8" w:rsidRPr="00230449">
        <w:rPr>
          <w:rFonts w:hAnsi="Times New Roman" w:ascii="Times New Roman"/>
          <w:sz w:val="24"/>
          <w:szCs w:val="24"/>
        </w:rPr>
        <w:t>e</w:t>
      </w:r>
      <w:r w:rsidR="00677B9D" w:rsidRPr="00230449">
        <w:rPr>
          <w:rFonts w:hAnsi="Times New Roman" w:ascii="Times New Roman"/>
          <w:sz w:val="24"/>
          <w:szCs w:val="24"/>
        </w:rPr>
        <w:t xml:space="preserve"> nekretnin</w:t>
      </w:r>
      <w:r w:rsidR="00F936E8" w:rsidRPr="00230449">
        <w:rPr>
          <w:rFonts w:hAnsi="Times New Roman" w:ascii="Times New Roman"/>
          <w:sz w:val="24"/>
          <w:szCs w:val="24"/>
        </w:rPr>
        <w:t>e</w:t>
      </w:r>
      <w:r w:rsidR="00677B9D" w:rsidRPr="00230449">
        <w:rPr>
          <w:rFonts w:hAnsi="Times New Roman" w:ascii="Times New Roman"/>
          <w:sz w:val="24"/>
          <w:szCs w:val="24"/>
        </w:rPr>
        <w:t>.</w:t>
      </w:r>
    </w:p>
    <w:p w:rsidRDefault="00677B9D" w:rsidP="00677B9D" w:rsidR="00677B9D" w:rsidRPr="00230449"/>
    <w:p w:rsidRDefault="009959AA" w:rsidP="009959AA" w:rsidR="009959AA" w:rsidRPr="00230449"/>
    <w:p w:rsidRDefault="00D278DD" w:rsidP="00D278DD" w:rsidR="00D278DD" w:rsidRPr="00961516">
      <w:pPr>
        <w:pStyle w:val="Bezprored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 w:rsidRPr="00230449">
        <w:rPr>
          <w:rFonts w:hAnsi="Times New Roman" w:ascii="Times New Roman"/>
          <w:sz w:val="24"/>
          <w:szCs w:val="24"/>
        </w:rPr>
        <w:t>Nalaže se ponuditelju</w:t>
      </w:r>
      <w:r w:rsidRPr="00D278DD">
        <w:rPr>
          <w:rFonts w:hAnsi="Times New Roman" w:ascii="Times New Roman"/>
          <w:sz w:val="24"/>
          <w:szCs w:val="24"/>
        </w:rPr>
        <w:t xml:space="preserve"> uplata </w:t>
      </w:r>
      <w:proofErr w:type="spellStart"/>
      <w:r w:rsidRPr="00D278DD">
        <w:rPr>
          <w:rFonts w:hAnsi="Times New Roman" w:ascii="Times New Roman"/>
          <w:sz w:val="24"/>
          <w:szCs w:val="24"/>
        </w:rPr>
        <w:t>kupovnine</w:t>
      </w:r>
      <w:proofErr w:type="spellEnd"/>
      <w:r w:rsidRPr="00D278DD">
        <w:rPr>
          <w:rFonts w:hAnsi="Times New Roman" w:ascii="Times New Roman"/>
          <w:sz w:val="24"/>
          <w:szCs w:val="24"/>
        </w:rPr>
        <w:t>, umanjene za iznos položene jamčevine, u roku od 45 dana od</w:t>
      </w:r>
      <w:r w:rsidRPr="00004B62">
        <w:rPr>
          <w:rFonts w:hAnsi="Times New Roman" w:ascii="Times New Roman"/>
          <w:sz w:val="24"/>
          <w:szCs w:val="24"/>
        </w:rPr>
        <w:t xml:space="preserve"> dana pravomoćnosti rješenja o dosudi na žiro račun Trgovačkog suda u Osijeku broj: IBAN</w:t>
      </w:r>
      <w:r w:rsidRPr="00961516">
        <w:rPr>
          <w:rFonts w:hAnsi="Times New Roman" w:ascii="Times New Roman"/>
          <w:sz w:val="24"/>
          <w:szCs w:val="24"/>
        </w:rPr>
        <w:t>: HR3123900011300000200 kod Hrvatske poštanske banke, model: HR05, poziv na broj: 272-</w:t>
      </w:r>
      <w:r>
        <w:rPr>
          <w:rFonts w:hAnsi="Times New Roman" w:ascii="Times New Roman"/>
          <w:sz w:val="24"/>
          <w:szCs w:val="24"/>
        </w:rPr>
        <w:t>8-12</w:t>
      </w:r>
      <w:r w:rsidRPr="00961516">
        <w:rPr>
          <w:rFonts w:hAnsi="Times New Roman" w:ascii="Times New Roman"/>
          <w:sz w:val="24"/>
          <w:szCs w:val="24"/>
        </w:rPr>
        <w:t>.</w:t>
      </w:r>
    </w:p>
    <w:p w:rsidRDefault="00D278DD" w:rsidP="00D278DD" w:rsidR="00D278DD" w:rsidRPr="0096151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D278DD" w:rsidP="00D278DD" w:rsidR="00D278DD">
      <w:pPr>
        <w:numPr>
          <w:ilvl w:val="0"/>
          <w:numId w:val="24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D278DD" w:rsidP="00D278DD" w:rsidR="00D278DD" w:rsidRPr="0096151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D278DD" w:rsidP="00D278DD" w:rsidR="00D278DD" w:rsidRPr="00961516">
      <w:pPr>
        <w:pStyle w:val="Bezprored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 w:rsidRPr="00961516">
        <w:rPr>
          <w:rFonts w:hAnsi="Times New Roman" w:ascii="Times New Roman"/>
          <w:sz w:val="24"/>
          <w:szCs w:val="24"/>
        </w:rPr>
        <w:t xml:space="preserve">Nakon pravomoćnosti ovog rješenja i nakon što kupac položi </w:t>
      </w:r>
      <w:proofErr w:type="spellStart"/>
      <w:r w:rsidRPr="00961516">
        <w:rPr>
          <w:rFonts w:hAnsi="Times New Roman" w:ascii="Times New Roman"/>
          <w:sz w:val="24"/>
          <w:szCs w:val="24"/>
        </w:rPr>
        <w:t>kupovninu</w:t>
      </w:r>
      <w:proofErr w:type="spellEnd"/>
      <w:r w:rsidRPr="00961516">
        <w:rPr>
          <w:rFonts w:hAnsi="Times New Roman" w:ascii="Times New Roman"/>
          <w:sz w:val="24"/>
          <w:szCs w:val="24"/>
        </w:rPr>
        <w:t>, te se u zemljišnu knjigu uknjiži u njegovu korist pravo vlasništva na dosuđenim nekretninama, brisat će se prava, tereti i zabilježbe, upisane na nekretninama.</w:t>
      </w:r>
    </w:p>
    <w:p w:rsidRDefault="00D278DD" w:rsidP="00D278DD" w:rsidR="00D278DD" w:rsidRPr="0096151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D278DD" w:rsidP="00D278DD" w:rsidR="00D278DD" w:rsidRPr="00961516">
      <w:pPr>
        <w:pStyle w:val="Bezprored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 w:rsidRPr="00961516">
        <w:rPr>
          <w:rFonts w:hAnsi="Times New Roman" w:ascii="Times New Roman"/>
          <w:sz w:val="24"/>
          <w:szCs w:val="24"/>
        </w:rPr>
        <w:lastRenderedPageBreak/>
        <w:t xml:space="preserve">Nakon što ponuditelj položi </w:t>
      </w:r>
      <w:proofErr w:type="spellStart"/>
      <w:r w:rsidRPr="00961516">
        <w:rPr>
          <w:rFonts w:hAnsi="Times New Roman" w:ascii="Times New Roman"/>
          <w:sz w:val="24"/>
          <w:szCs w:val="24"/>
        </w:rPr>
        <w:t>kupovninu</w:t>
      </w:r>
      <w:proofErr w:type="spellEnd"/>
      <w:r w:rsidRPr="00961516">
        <w:rPr>
          <w:rFonts w:hAnsi="Times New Roman" w:ascii="Times New Roman"/>
          <w:sz w:val="24"/>
          <w:szCs w:val="24"/>
        </w:rPr>
        <w:t xml:space="preserve"> i nakon pravomoćnosti ovog rješenja nekretnine će se predati kupcu, a temeljem posebnog zaključka.</w:t>
      </w:r>
    </w:p>
    <w:p w:rsidRDefault="00D278DD" w:rsidP="00D278DD" w:rsidR="00D278DD" w:rsidRPr="00961516">
      <w:pPr>
        <w:pStyle w:val="Bezproreda"/>
        <w:rPr>
          <w:rFonts w:hAnsi="Times New Roman" w:ascii="Times New Roman"/>
          <w:sz w:val="24"/>
          <w:szCs w:val="24"/>
        </w:rPr>
      </w:pPr>
    </w:p>
    <w:p w:rsidRDefault="00D278DD" w:rsidP="00D278DD" w:rsidR="00D278DD" w:rsidRPr="0096151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9959AA" w:rsidP="009959AA" w:rsidR="009959AA" w:rsidRPr="0031747D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959AA" w:rsidP="009959AA" w:rsidR="009959AA" w:rsidRPr="0031747D">
      <w:pPr>
        <w:jc w:val="center"/>
      </w:pPr>
      <w:r w:rsidRPr="0031747D">
        <w:t>O b r a z l o ž e n j e</w:t>
      </w:r>
    </w:p>
    <w:p w:rsidRDefault="009959AA" w:rsidP="009959AA" w:rsidR="009959AA" w:rsidRPr="0031747D"/>
    <w:p w:rsidRDefault="009959AA" w:rsidP="009959AA" w:rsidR="009959AA" w:rsidRPr="0031747D"/>
    <w:p w:rsidRDefault="00D278DD" w:rsidP="00D278DD" w:rsidR="00D278DD" w:rsidRPr="00961516">
      <w:pPr>
        <w:ind w:firstLine="708"/>
        <w:jc w:val="both"/>
      </w:pPr>
      <w:r w:rsidRPr="00961516">
        <w:t xml:space="preserve">Na  javnoj dražbi </w:t>
      </w:r>
      <w:r>
        <w:t xml:space="preserve">održanoj dana </w:t>
      </w:r>
      <w:r w:rsidR="00230449">
        <w:t>12. travnja 2018</w:t>
      </w:r>
      <w:r w:rsidRPr="00961516">
        <w:t>.</w:t>
      </w:r>
      <w:r w:rsidR="00230449">
        <w:t xml:space="preserve"> </w:t>
      </w:r>
      <w:r w:rsidRPr="00961516">
        <w:t xml:space="preserve">g. za imovinu u vlasništvu stečajnog dužnika kao </w:t>
      </w:r>
      <w:r w:rsidR="00230449">
        <w:t>najbolji</w:t>
      </w:r>
      <w:r w:rsidRPr="00961516">
        <w:t xml:space="preserve"> ponuditelj ponudu je istakao ponuditelj naveden u točki 1. izreke ovog rješenja.</w:t>
      </w:r>
    </w:p>
    <w:p w:rsidRDefault="00D278DD" w:rsidP="00D278DD" w:rsidR="00D278DD" w:rsidRPr="00961516">
      <w:pPr>
        <w:ind w:firstLine="708"/>
        <w:jc w:val="both"/>
      </w:pPr>
      <w:proofErr w:type="spellStart"/>
      <w:r w:rsidRPr="00961516">
        <w:t>Razlučni</w:t>
      </w:r>
      <w:proofErr w:type="spellEnd"/>
      <w:r w:rsidRPr="00961516">
        <w:t xml:space="preserve"> vjerovnik </w:t>
      </w:r>
      <w:r w:rsidR="00230449">
        <w:t xml:space="preserve">Repromaterijal d.o.o. je odustao od dražbovanja te je nakon počeka 10 minuta utvrđeno da je Robert </w:t>
      </w:r>
      <w:proofErr w:type="spellStart"/>
      <w:r w:rsidR="00230449">
        <w:t>Tomulić</w:t>
      </w:r>
      <w:proofErr w:type="spellEnd"/>
      <w:r w:rsidR="00230449">
        <w:t xml:space="preserve"> ponudio cijenu od 130.000,00 kn te nema novih ponuda</w:t>
      </w:r>
      <w:r w:rsidRPr="00961516">
        <w:t xml:space="preserve">, ispunjeni su uvjeti iz zaključka o određivanju prodaje od </w:t>
      </w:r>
      <w:r w:rsidR="00230449">
        <w:t>7. ožujka 2018</w:t>
      </w:r>
      <w:r>
        <w:t>. g.</w:t>
      </w:r>
      <w:r w:rsidRPr="00961516">
        <w:t xml:space="preserve"> i oglasa za usmenu javnu dražbu, sud je prihvatio ovu ponudu, te imovinu u vlasništvu stečajnog dužnika dosudio kao u točki 1. izreke ovog rješenja.</w:t>
      </w:r>
    </w:p>
    <w:p w:rsidRDefault="00D278DD" w:rsidP="00D278DD" w:rsidR="00D278DD" w:rsidRPr="00961516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1516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961516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805A3F" w:rsidP="00805A3F" w:rsidR="00805A3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D0D31" w:rsidP="00805A3F" w:rsidR="000D0D3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D0D31" w:rsidP="00805A3F" w:rsidR="000D0D31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230449">
        <w:t>18. travnja 2018. g.</w:t>
      </w:r>
    </w:p>
    <w:p w:rsidRDefault="002D5ECD" w:rsidP="00763833" w:rsidR="002D5ECD">
      <w:pPr>
        <w:pStyle w:val="Tijeloteksta"/>
        <w:jc w:val="center"/>
      </w:pPr>
    </w:p>
    <w:p w:rsidRDefault="002D5ECD" w:rsidP="00763833" w:rsidR="002D5ECD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884EF5">
        <w:t xml:space="preserve">  </w:t>
      </w:r>
      <w:r w:rsidR="006E0454">
        <w:t xml:space="preserve">      </w:t>
      </w:r>
      <w:r w:rsidR="00884EF5">
        <w:t>STEČAJNA SUTKINJA</w:t>
      </w:r>
    </w:p>
    <w:p w:rsidRDefault="005E558D" w:rsidR="00767088">
      <w:pPr>
        <w:pStyle w:val="Tijeloteksta"/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42591E">
        <w:t xml:space="preserve">    </w:t>
      </w:r>
      <w:r w:rsidR="001A4840">
        <w:t xml:space="preserve">   </w:t>
      </w:r>
      <w:r w:rsidR="0042591E">
        <w:t xml:space="preserve">  </w:t>
      </w:r>
      <w:r>
        <w:t>Nada Roso</w:t>
      </w:r>
    </w:p>
    <w:p w:rsidRDefault="000D0D31" w:rsidR="000D0D31">
      <w:pPr>
        <w:pStyle w:val="Tijeloteksta"/>
      </w:pPr>
    </w:p>
    <w:p w:rsidRDefault="000D0D31" w:rsidR="000D0D31">
      <w:pPr>
        <w:pStyle w:val="Tijeloteksta"/>
        <w:rPr>
          <w:b/>
          <w:bCs/>
        </w:rPr>
      </w:pP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0D0D31" w:rsidR="000D0D31">
      <w:pPr>
        <w:pStyle w:val="Tijeloteksta"/>
        <w:rPr>
          <w:b/>
          <w:bCs/>
        </w:rPr>
      </w:pPr>
    </w:p>
    <w:p w:rsidRDefault="000D0D31" w:rsidR="000D0D31">
      <w:pPr>
        <w:pStyle w:val="Tijeloteksta"/>
        <w:rPr>
          <w:b/>
          <w:bCs/>
        </w:rPr>
      </w:pPr>
    </w:p>
    <w:p w:rsidRDefault="005E4A9F" w:rsidP="005E4A9F" w:rsidR="005E4A9F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230449" w:rsidP="005E4A9F" w:rsidR="00230449" w:rsidRPr="00230449">
      <w:pPr>
        <w:numPr>
          <w:ilvl w:val="0"/>
          <w:numId w:val="23"/>
        </w:numPr>
        <w:jc w:val="both"/>
        <w:rPr>
          <w:sz w:val="22"/>
          <w:szCs w:val="22"/>
        </w:rPr>
      </w:pPr>
      <w:r>
        <w:t xml:space="preserve">Robert </w:t>
      </w:r>
      <w:proofErr w:type="spellStart"/>
      <w:r>
        <w:t>Tomulić</w:t>
      </w:r>
      <w:proofErr w:type="spellEnd"/>
      <w:r>
        <w:t xml:space="preserve">, Rijeka, </w:t>
      </w:r>
      <w:proofErr w:type="spellStart"/>
      <w:r>
        <w:t>Crnčićeva</w:t>
      </w:r>
      <w:proofErr w:type="spellEnd"/>
      <w:r>
        <w:t xml:space="preserve"> 1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ŽDO </w:t>
      </w:r>
      <w:r w:rsidR="002D5ECD">
        <w:rPr>
          <w:sz w:val="22"/>
          <w:szCs w:val="22"/>
        </w:rPr>
        <w:t>Osijek</w:t>
      </w:r>
    </w:p>
    <w:p w:rsidRDefault="00230449" w:rsidP="005E4A9F" w:rsidR="00230449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proofErr w:type="spellStart"/>
      <w:r>
        <w:rPr>
          <w:sz w:val="22"/>
          <w:szCs w:val="22"/>
        </w:rPr>
        <w:t>razlučnog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vj</w:t>
      </w:r>
      <w:proofErr w:type="spellEnd"/>
      <w:r>
        <w:rPr>
          <w:sz w:val="22"/>
          <w:szCs w:val="22"/>
        </w:rPr>
        <w:t xml:space="preserve">. Repromaterijal d.o.o. pun. Artur </w:t>
      </w:r>
      <w:proofErr w:type="spellStart"/>
      <w:r>
        <w:rPr>
          <w:sz w:val="22"/>
          <w:szCs w:val="22"/>
        </w:rPr>
        <w:t>Fišbah</w:t>
      </w:r>
      <w:proofErr w:type="spellEnd"/>
      <w:r>
        <w:rPr>
          <w:sz w:val="22"/>
          <w:szCs w:val="22"/>
        </w:rPr>
        <w:t xml:space="preserve"> odvjetnik u Osijeku</w:t>
      </w:r>
    </w:p>
    <w:p w:rsidRDefault="00230449" w:rsidP="005E4A9F" w:rsidR="00230449" w:rsidRPr="00230449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st. uprav. Ivan Perković,</w:t>
      </w:r>
      <w:r w:rsidRPr="00230449">
        <w:rPr>
          <w:b/>
        </w:rPr>
        <w:t xml:space="preserve"> </w:t>
      </w:r>
      <w:proofErr w:type="spellStart"/>
      <w:r w:rsidRPr="00230449">
        <w:t>Josipovac</w:t>
      </w:r>
      <w:proofErr w:type="spellEnd"/>
      <w:r w:rsidRPr="00230449">
        <w:t xml:space="preserve"> K. Branimira 9</w:t>
      </w:r>
    </w:p>
    <w:p w:rsidRDefault="005E4A9F" w:rsidP="005E4A9F" w:rsidR="0064651E">
      <w:pPr>
        <w:numPr>
          <w:ilvl w:val="0"/>
          <w:numId w:val="23"/>
        </w:numPr>
        <w:jc w:val="both"/>
        <w:rPr>
          <w:sz w:val="22"/>
          <w:szCs w:val="22"/>
        </w:rPr>
      </w:pPr>
      <w:r w:rsidRPr="0064651E">
        <w:rPr>
          <w:sz w:val="22"/>
          <w:szCs w:val="22"/>
        </w:rPr>
        <w:t>e-</w:t>
      </w:r>
      <w:proofErr w:type="spellStart"/>
      <w:r w:rsidRPr="0064651E">
        <w:rPr>
          <w:sz w:val="22"/>
          <w:szCs w:val="22"/>
        </w:rPr>
        <w:t>ogl</w:t>
      </w:r>
      <w:proofErr w:type="spellEnd"/>
      <w:r w:rsidRPr="0064651E">
        <w:rPr>
          <w:sz w:val="22"/>
          <w:szCs w:val="22"/>
        </w:rPr>
        <w:t>. pl.</w:t>
      </w:r>
      <w:r w:rsidR="00406680" w:rsidRPr="0064651E">
        <w:rPr>
          <w:sz w:val="22"/>
          <w:szCs w:val="22"/>
        </w:rPr>
        <w:t xml:space="preserve"> </w:t>
      </w:r>
    </w:p>
    <w:p w:rsidRDefault="00D730AE" w:rsidP="005E4A9F" w:rsidR="005E4A9F" w:rsidRPr="0064651E">
      <w:pPr>
        <w:numPr>
          <w:ilvl w:val="0"/>
          <w:numId w:val="23"/>
        </w:numPr>
        <w:jc w:val="both"/>
        <w:rPr>
          <w:sz w:val="22"/>
          <w:szCs w:val="22"/>
        </w:rPr>
      </w:pPr>
      <w:r w:rsidRPr="0064651E">
        <w:rPr>
          <w:bCs/>
        </w:rPr>
        <w:t>Općinsk</w:t>
      </w:r>
      <w:r w:rsidR="002D5ECD" w:rsidRPr="0064651E">
        <w:rPr>
          <w:bCs/>
        </w:rPr>
        <w:t>i sud u Osijeku SS Valpov</w:t>
      </w:r>
      <w:r w:rsidR="0064651E">
        <w:rPr>
          <w:bCs/>
        </w:rPr>
        <w:t>o</w:t>
      </w:r>
      <w:r w:rsidR="002D5ECD" w:rsidRPr="0064651E">
        <w:rPr>
          <w:bCs/>
        </w:rPr>
        <w:t xml:space="preserve"> zemljišnoknjižni odjel Valpovo</w:t>
      </w:r>
      <w:r w:rsidRPr="0064651E">
        <w:rPr>
          <w:sz w:val="22"/>
          <w:szCs w:val="22"/>
        </w:rPr>
        <w:t xml:space="preserve"> </w:t>
      </w:r>
      <w:r w:rsidR="005E4A9F" w:rsidRPr="0064651E">
        <w:rPr>
          <w:sz w:val="22"/>
          <w:szCs w:val="22"/>
        </w:rPr>
        <w:t>– nakon pravomoćnosti</w:t>
      </w:r>
    </w:p>
    <w:p w:rsidRDefault="005E4A9F" w:rsidP="00E217F8" w:rsidR="00E217F8">
      <w:pPr>
        <w:numPr>
          <w:ilvl w:val="0"/>
          <w:numId w:val="23"/>
        </w:numPr>
        <w:jc w:val="both"/>
      </w:pPr>
      <w:r w:rsidRPr="00406680">
        <w:rPr>
          <w:sz w:val="22"/>
          <w:szCs w:val="22"/>
        </w:rPr>
        <w:t>K-</w:t>
      </w:r>
      <w:r w:rsidR="00230449">
        <w:rPr>
          <w:sz w:val="22"/>
          <w:szCs w:val="22"/>
        </w:rPr>
        <w:t>18.5.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6E0454" w:rsidP="006E0454" w:rsidR="006E0454">
      <w:pPr>
        <w:pStyle w:val="Tijeloteksta"/>
      </w:pPr>
      <w:bookmarkStart w:name="_GoBack" w:id="0"/>
      <w:bookmarkEnd w:id="0"/>
    </w:p>
    <w:sectPr w:rsidR="006E0454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928" w:rsidR="00483928">
      <w:r>
        <w:separator/>
      </w:r>
    </w:p>
  </w:endnote>
  <w:endnote w:id="0" w:type="continuationSeparator">
    <w:p w:rsidRDefault="00483928" w:rsidR="00483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928" w:rsidR="00483928">
      <w:r>
        <w:separator/>
      </w:r>
    </w:p>
  </w:footnote>
  <w:footnote w:id="0" w:type="continuationSeparator">
    <w:p w:rsidRDefault="00483928" w:rsidR="004839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595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677B9D" w:rsidR="00677B9D">
    <w:pPr>
      <w:jc w:val="right"/>
    </w:pPr>
    <w:r>
      <w:tab/>
    </w:r>
    <w:r>
      <w:tab/>
    </w:r>
    <w:r w:rsidR="00D278DD">
      <w:t>6 St-8/12-169</w:t>
    </w:r>
  </w:p>
  <w:p w:rsidRDefault="00F50565" w:rsidP="00D730AE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E5FDC"/>
    <w:multiLevelType w:val="hybridMultilevel"/>
    <w:tmpl w:val="4A3A27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0336B40"/>
    <w:multiLevelType w:val="hybridMultilevel"/>
    <w:tmpl w:val="F3941C94"/>
    <w:lvl w:tplc="F89E5526" w:ilvl="0">
      <w:start w:val="1"/>
      <w:numFmt w:val="decimal"/>
      <w:lvlText w:val="%1."/>
      <w:lvlJc w:val="left"/>
      <w:pPr>
        <w:ind w:hanging="360" w:left="1068"/>
      </w:pPr>
      <w:rPr>
        <w:rFonts w:hAnsi="Calibri" w:ascii="Calibri"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74670C0"/>
    <w:multiLevelType w:val="hybridMultilevel"/>
    <w:tmpl w:val="E700AD22"/>
    <w:lvl w:tplc="912256A2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3D77E99"/>
    <w:multiLevelType w:val="hybridMultilevel"/>
    <w:tmpl w:val="A732A420"/>
    <w:lvl w:tplc="7626EBD4" w:ilvl="0">
      <w:start w:val="10"/>
      <w:numFmt w:val="bullet"/>
      <w:lvlText w:val="-"/>
      <w:lvlJc w:val="left"/>
      <w:pPr>
        <w:ind w:hanging="360" w:left="177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0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3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5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7"/>
  </w:num>
  <w:num w:numId="3">
    <w:abstractNumId w:val="20"/>
  </w:num>
  <w:num w:numId="4">
    <w:abstractNumId w:val="10"/>
  </w:num>
  <w:num w:numId="5">
    <w:abstractNumId w:val="18"/>
  </w:num>
  <w:num w:numId="6">
    <w:abstractNumId w:val="22"/>
  </w:num>
  <w:num w:numId="7">
    <w:abstractNumId w:val="23"/>
  </w:num>
  <w:num w:numId="8">
    <w:abstractNumId w:val="12"/>
  </w:num>
  <w:num w:numId="9">
    <w:abstractNumId w:val="24"/>
  </w:num>
  <w:num w:numId="10">
    <w:abstractNumId w:val="3"/>
  </w:num>
  <w:num w:numId="11">
    <w:abstractNumId w:val="8"/>
  </w:num>
  <w:num w:numId="12">
    <w:abstractNumId w:val="26"/>
  </w:num>
  <w:num w:numId="13">
    <w:abstractNumId w:val="1"/>
  </w:num>
  <w:num w:numId="14">
    <w:abstractNumId w:val="15"/>
  </w:num>
  <w:num w:numId="15">
    <w:abstractNumId w:val="6"/>
  </w:num>
  <w:num w:numId="16">
    <w:abstractNumId w:val="11"/>
  </w:num>
  <w:num w:numId="17">
    <w:abstractNumId w:val="19"/>
  </w:num>
  <w:num w:numId="18">
    <w:abstractNumId w:val="2"/>
  </w:num>
  <w:num w:numId="19">
    <w:abstractNumId w:val="27"/>
  </w:num>
  <w:num w:numId="20">
    <w:abstractNumId w:val="25"/>
  </w:num>
  <w:num w:numId="21">
    <w:abstractNumId w:val="7"/>
  </w:num>
  <w:num w:numId="22">
    <w:abstractNumId w:val="13"/>
  </w:num>
  <w:num w:numId="23">
    <w:abstractNumId w:val="21"/>
  </w:num>
  <w:num w:numId="24">
    <w:abstractNumId w:val="9"/>
  </w:num>
  <w:num w:numId="25">
    <w:abstractNumId w:val="5"/>
  </w:num>
  <w:num w:numId="26">
    <w:abstractNumId w:val="16"/>
  </w:num>
  <w:num w:numId="27">
    <w:abstractNumId w:val="4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57B9"/>
    <w:rsid w:val="00014568"/>
    <w:rsid w:val="00015C57"/>
    <w:rsid w:val="00020F00"/>
    <w:rsid w:val="000261A8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0D31"/>
    <w:rsid w:val="000D4086"/>
    <w:rsid w:val="000F4A51"/>
    <w:rsid w:val="00103E2E"/>
    <w:rsid w:val="00111312"/>
    <w:rsid w:val="00111E95"/>
    <w:rsid w:val="00114985"/>
    <w:rsid w:val="0011607C"/>
    <w:rsid w:val="0012580D"/>
    <w:rsid w:val="00155956"/>
    <w:rsid w:val="00157D89"/>
    <w:rsid w:val="00165DD6"/>
    <w:rsid w:val="0017291E"/>
    <w:rsid w:val="0018745E"/>
    <w:rsid w:val="00193FD2"/>
    <w:rsid w:val="001A4840"/>
    <w:rsid w:val="001A7119"/>
    <w:rsid w:val="001B691C"/>
    <w:rsid w:val="001C7225"/>
    <w:rsid w:val="001E06D7"/>
    <w:rsid w:val="00230449"/>
    <w:rsid w:val="00241F8E"/>
    <w:rsid w:val="00242171"/>
    <w:rsid w:val="002531DC"/>
    <w:rsid w:val="00261DD7"/>
    <w:rsid w:val="0028239B"/>
    <w:rsid w:val="0029177B"/>
    <w:rsid w:val="002A0808"/>
    <w:rsid w:val="002B5105"/>
    <w:rsid w:val="002C4815"/>
    <w:rsid w:val="002C7BB6"/>
    <w:rsid w:val="002D1B9F"/>
    <w:rsid w:val="002D3C4E"/>
    <w:rsid w:val="002D5ECD"/>
    <w:rsid w:val="002E17E8"/>
    <w:rsid w:val="002E6AA0"/>
    <w:rsid w:val="002F78B9"/>
    <w:rsid w:val="00316FFD"/>
    <w:rsid w:val="00333655"/>
    <w:rsid w:val="0033428F"/>
    <w:rsid w:val="00356610"/>
    <w:rsid w:val="00356785"/>
    <w:rsid w:val="0035718F"/>
    <w:rsid w:val="00363AC4"/>
    <w:rsid w:val="00365EB5"/>
    <w:rsid w:val="003A0718"/>
    <w:rsid w:val="003C1D60"/>
    <w:rsid w:val="003C46CC"/>
    <w:rsid w:val="003E5EEC"/>
    <w:rsid w:val="003F0E69"/>
    <w:rsid w:val="0040357C"/>
    <w:rsid w:val="00405CDB"/>
    <w:rsid w:val="00406680"/>
    <w:rsid w:val="0042591E"/>
    <w:rsid w:val="0043361D"/>
    <w:rsid w:val="00433769"/>
    <w:rsid w:val="00437703"/>
    <w:rsid w:val="004572F5"/>
    <w:rsid w:val="00470300"/>
    <w:rsid w:val="004729F3"/>
    <w:rsid w:val="00483928"/>
    <w:rsid w:val="004879A8"/>
    <w:rsid w:val="004B1F30"/>
    <w:rsid w:val="004B3AE7"/>
    <w:rsid w:val="004B3D9B"/>
    <w:rsid w:val="004D374F"/>
    <w:rsid w:val="004E03C2"/>
    <w:rsid w:val="0052368D"/>
    <w:rsid w:val="00551F22"/>
    <w:rsid w:val="0055370E"/>
    <w:rsid w:val="00575B4B"/>
    <w:rsid w:val="0059588D"/>
    <w:rsid w:val="005A2FC0"/>
    <w:rsid w:val="005A6222"/>
    <w:rsid w:val="005B3265"/>
    <w:rsid w:val="005B609C"/>
    <w:rsid w:val="005B6CBA"/>
    <w:rsid w:val="005C4314"/>
    <w:rsid w:val="005C4C45"/>
    <w:rsid w:val="005D2CAF"/>
    <w:rsid w:val="005D76EF"/>
    <w:rsid w:val="005E4A9F"/>
    <w:rsid w:val="005E558D"/>
    <w:rsid w:val="006012CC"/>
    <w:rsid w:val="00602FFC"/>
    <w:rsid w:val="00627641"/>
    <w:rsid w:val="006315D8"/>
    <w:rsid w:val="0064651E"/>
    <w:rsid w:val="00666DFD"/>
    <w:rsid w:val="00672D37"/>
    <w:rsid w:val="00677B9D"/>
    <w:rsid w:val="00695AD9"/>
    <w:rsid w:val="00697153"/>
    <w:rsid w:val="006976A3"/>
    <w:rsid w:val="006B17D9"/>
    <w:rsid w:val="006C1EE3"/>
    <w:rsid w:val="006C20C3"/>
    <w:rsid w:val="006D6978"/>
    <w:rsid w:val="006E0454"/>
    <w:rsid w:val="006F3607"/>
    <w:rsid w:val="00722DB7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E4DD9"/>
    <w:rsid w:val="00801C75"/>
    <w:rsid w:val="00805A3F"/>
    <w:rsid w:val="00830B2E"/>
    <w:rsid w:val="008326A9"/>
    <w:rsid w:val="008419B9"/>
    <w:rsid w:val="00847615"/>
    <w:rsid w:val="00864CDA"/>
    <w:rsid w:val="0088426E"/>
    <w:rsid w:val="00884EF5"/>
    <w:rsid w:val="008A300F"/>
    <w:rsid w:val="008A3350"/>
    <w:rsid w:val="008C1963"/>
    <w:rsid w:val="008D37BB"/>
    <w:rsid w:val="009017F0"/>
    <w:rsid w:val="00901EED"/>
    <w:rsid w:val="00902607"/>
    <w:rsid w:val="0090684A"/>
    <w:rsid w:val="00925E5F"/>
    <w:rsid w:val="00931542"/>
    <w:rsid w:val="0094128C"/>
    <w:rsid w:val="009449C7"/>
    <w:rsid w:val="009516A0"/>
    <w:rsid w:val="00973133"/>
    <w:rsid w:val="009959AA"/>
    <w:rsid w:val="009A7753"/>
    <w:rsid w:val="009B72A4"/>
    <w:rsid w:val="009D0CEC"/>
    <w:rsid w:val="009E299F"/>
    <w:rsid w:val="00A3682D"/>
    <w:rsid w:val="00A41D6B"/>
    <w:rsid w:val="00A439AD"/>
    <w:rsid w:val="00A5689D"/>
    <w:rsid w:val="00A652E1"/>
    <w:rsid w:val="00A72031"/>
    <w:rsid w:val="00AA02FE"/>
    <w:rsid w:val="00AA7BA7"/>
    <w:rsid w:val="00AB71FE"/>
    <w:rsid w:val="00B03E35"/>
    <w:rsid w:val="00B11FDD"/>
    <w:rsid w:val="00B2515B"/>
    <w:rsid w:val="00B258D3"/>
    <w:rsid w:val="00B2798C"/>
    <w:rsid w:val="00B47CF8"/>
    <w:rsid w:val="00B52408"/>
    <w:rsid w:val="00B56C02"/>
    <w:rsid w:val="00B6770E"/>
    <w:rsid w:val="00B72377"/>
    <w:rsid w:val="00BA388C"/>
    <w:rsid w:val="00BA441E"/>
    <w:rsid w:val="00BC5C48"/>
    <w:rsid w:val="00BE316E"/>
    <w:rsid w:val="00BF70F3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00866"/>
    <w:rsid w:val="00D11521"/>
    <w:rsid w:val="00D16D3E"/>
    <w:rsid w:val="00D26304"/>
    <w:rsid w:val="00D278DD"/>
    <w:rsid w:val="00D3268C"/>
    <w:rsid w:val="00D42D3E"/>
    <w:rsid w:val="00D57538"/>
    <w:rsid w:val="00D6245A"/>
    <w:rsid w:val="00D730AE"/>
    <w:rsid w:val="00D75407"/>
    <w:rsid w:val="00D82AD0"/>
    <w:rsid w:val="00DA30BE"/>
    <w:rsid w:val="00DB4348"/>
    <w:rsid w:val="00E13240"/>
    <w:rsid w:val="00E14F81"/>
    <w:rsid w:val="00E20D25"/>
    <w:rsid w:val="00E217F8"/>
    <w:rsid w:val="00E269A3"/>
    <w:rsid w:val="00E31F9E"/>
    <w:rsid w:val="00E35E51"/>
    <w:rsid w:val="00E6367B"/>
    <w:rsid w:val="00E71337"/>
    <w:rsid w:val="00E7394B"/>
    <w:rsid w:val="00EB185D"/>
    <w:rsid w:val="00EC5235"/>
    <w:rsid w:val="00ED1853"/>
    <w:rsid w:val="00EF2B4D"/>
    <w:rsid w:val="00F25F91"/>
    <w:rsid w:val="00F46F70"/>
    <w:rsid w:val="00F50565"/>
    <w:rsid w:val="00F63D27"/>
    <w:rsid w:val="00F661AF"/>
    <w:rsid w:val="00F70CCD"/>
    <w:rsid w:val="00F8328B"/>
    <w:rsid w:val="00F936E8"/>
    <w:rsid w:val="00FA0CE4"/>
    <w:rsid w:val="00FB51B1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Popis" w:type="paragraph">
    <w:name w:val="List"/>
    <w:basedOn w:val="Normal"/>
    <w:rsid w:val="00677B9D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9959AA"/>
    <w:rPr>
      <w:sz w:val="24"/>
      <w:szCs w:val="24"/>
    </w:rPr>
  </w:style>
  <w:style w:customStyle="true" w:styleId="Bezproreda1" w:type="paragraph">
    <w:name w:val="Bez proreda1"/>
    <w:uiPriority w:val="1"/>
    <w:qFormat/>
    <w:rsid w:val="00230449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59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59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9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9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9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Popis" w:type="paragraph">
    <w:name w:val="List"/>
    <w:basedOn w:val="Normal"/>
    <w:rsid w:val="00677B9D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9959AA"/>
    <w:rPr>
      <w:sz w:val="24"/>
      <w:szCs w:val="24"/>
    </w:rPr>
  </w:style>
  <w:style w:customStyle="1" w:styleId="Bezproreda1" w:type="paragraph">
    <w:name w:val="Bez proreda1"/>
    <w:uiPriority w:val="1"/>
    <w:qFormat/>
    <w:rsid w:val="00230449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59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59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9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9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9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4897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19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71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Kuna, OIB 91163445700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Kuna, OIB 91163445700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91163445700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91163445700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69D681-A5D0-4308-81A8-3377A0B25A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523</properties:Words>
  <properties:Characters>2633</properties:Characters>
  <properties:Lines>138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2018-04-17T09:14:00Z</dcterms:created>
  <dc:creator>banka</dc:creator>
  <cp:lastModifiedBy>Danijela Sekulić</cp:lastModifiedBy>
  <cp:lastPrinted>2018-04-17T09:14:00Z</cp:lastPrinted>
  <dcterms:modified xmlns:xsi="http://www.w3.org/2001/XMLSchema-instance" xsi:type="dcterms:W3CDTF">2018-04-18T05:58:00Z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(MAĐAREVIĆ TOMULIĆ.docx)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