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2f10" w14:paraId="f202f10" w:rsidRDefault="003D4EEA" w:rsidP="00910611" w:rsidR="003D4EEA">
      <w:pPr>
        <w:ind w:firstLine="708"/>
        <w15:collapsed w:val="false"/>
      </w:pPr>
      <w:bookmarkStart w:name="_GoBack" w:id="0"/>
      <w:bookmarkEnd w:id="0"/>
      <w:r>
        <w:t xml:space="preserve">     </w:t>
      </w:r>
      <w:r>
        <w:rPr>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D4EEA" w:rsidP="00910611" w:rsidR="003D4EEA">
      <w:r>
        <w:rPr>
          <w:rFonts w:eastAsia="MS Mincho"/>
        </w:rPr>
        <w:t xml:space="preserve">   REPUBLIKA HRVATSKA</w:t>
      </w:r>
    </w:p>
    <w:p w:rsidRDefault="003D4EEA" w:rsidP="00910611" w:rsidR="003D4EEA">
      <w:r>
        <w:rPr>
          <w:rFonts w:eastAsia="MS Mincho"/>
        </w:rPr>
        <w:t>TRGOVAČKI SUD U RIJECI</w:t>
      </w:r>
    </w:p>
    <w:p w:rsidRDefault="003D4EEA" w:rsidR="003D4EEA" w:rsidRPr="00910611">
      <w:pPr>
        <w:rPr>
          <w:rFonts w:eastAsia="MS Mincho"/>
        </w:rPr>
      </w:pPr>
      <w:r>
        <w:rPr>
          <w:rFonts w:eastAsia="MS Mincho"/>
        </w:rPr>
        <w:t xml:space="preserve">       Rijeka, Zadarska 1 i 3</w:t>
      </w:r>
    </w:p>
    <w:p w:rsidRDefault="002C1E6C" w:rsidP="002C1E6C" w:rsidR="002C1E6C" w:rsidRPr="004008DD">
      <w:pPr>
        <w:rPr>
          <w:rFonts w:hAnsi="Times New Roman" w:ascii="Times New Roman"/>
        </w:rPr>
      </w:pPr>
    </w:p>
    <w:p w:rsidRDefault="00E53495" w:rsidP="002C1E6C" w:rsidR="00E53495" w:rsidRPr="004008DD">
      <w:pPr>
        <w:rPr>
          <w:rFonts w:hAnsi="Times New Roman" w:ascii="Times New Roman"/>
        </w:rPr>
      </w:pPr>
    </w:p>
    <w:p w:rsidRDefault="00F20E9A" w:rsidP="002C1E6C" w:rsidR="00F20E9A" w:rsidRPr="004008DD">
      <w:pPr>
        <w:rPr>
          <w:rFonts w:hAnsi="Times New Roman" w:ascii="Times New Roman"/>
          <w:b w:val="false"/>
          <w:lang w:val="hr-HR"/>
        </w:rPr>
      </w:pPr>
    </w:p>
    <w:p w:rsidRDefault="00F20E9A" w:rsidP="002C1E6C" w:rsidR="00F20E9A">
      <w:pPr>
        <w:rPr>
          <w:rFonts w:hAnsi="Times New Roman" w:ascii="Times New Roman"/>
          <w:b w:val="false"/>
          <w:lang w:val="hr-HR"/>
        </w:rPr>
      </w:pPr>
    </w:p>
    <w:p w:rsidRDefault="005213D4" w:rsidP="002C1E6C" w:rsidR="005213D4">
      <w:pPr>
        <w:rPr>
          <w:rFonts w:hAnsi="Times New Roman" w:ascii="Times New Roman"/>
          <w:b w:val="false"/>
          <w:lang w:val="hr-HR"/>
        </w:rPr>
      </w:pP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 xml:space="preserve">Trgovački sud u Rijeci,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804870" w:rsidRPr="00804870">
        <w:rPr>
          <w:rFonts w:hAnsi="Times New Roman" w:ascii="Times New Roman"/>
          <w:lang w:val="hr-HR"/>
        </w:rPr>
        <w:t>EUROMONTING GRUPA EM d.o.o. PULA, Sv. Polikarpa 8, OIB 97255185858</w:t>
      </w:r>
      <w:r w:rsidR="00B413C2" w:rsidRPr="00804870">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804870">
        <w:rPr>
          <w:rFonts w:hAnsi="Times New Roman" w:ascii="Times New Roman"/>
          <w:b w:val="false"/>
          <w:lang w:val="hr-HR"/>
        </w:rPr>
        <w:t>23. studenog</w:t>
      </w:r>
      <w:r w:rsidR="00185D12">
        <w:rPr>
          <w:rFonts w:hAnsi="Times New Roman" w:ascii="Times New Roman"/>
          <w:b w:val="false"/>
          <w:lang w:val="hr-HR"/>
        </w:rPr>
        <w:t xml:space="preserve">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804870" w:rsidRPr="00804870">
        <w:rPr>
          <w:rFonts w:hAnsi="Times New Roman" w:ascii="Times New Roman"/>
          <w:lang w:val="hr-HR"/>
        </w:rPr>
        <w:t>EUROMONTING GRUPA EM d.o.o. PULA, Sv. Polikarpa 8, OIB 97255185858,</w:t>
      </w:r>
      <w:r w:rsidR="00944AB1" w:rsidRPr="00C67912">
        <w:rPr>
          <w:rFonts w:hAnsi="Times New Roman" w:ascii="Times New Roman"/>
          <w:b w:val="false"/>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804870" w:rsidP="009B1DFB" w:rsidR="009B1DFB" w:rsidRPr="004008DD">
      <w:pPr>
        <w:jc w:val="center"/>
        <w:rPr>
          <w:rFonts w:hAnsi="Times New Roman" w:ascii="Times New Roman"/>
          <w:lang w:val="hr-HR"/>
        </w:rPr>
      </w:pPr>
      <w:r>
        <w:rPr>
          <w:rFonts w:hAnsi="Times New Roman" w:ascii="Times New Roman"/>
          <w:lang w:val="hr-HR"/>
        </w:rPr>
        <w:t>30. siječnja</w:t>
      </w:r>
      <w:r w:rsidR="00222927">
        <w:rPr>
          <w:rFonts w:hAnsi="Times New Roman" w:ascii="Times New Roman"/>
          <w:lang w:val="hr-HR"/>
        </w:rPr>
        <w:t xml:space="preserve"> </w:t>
      </w:r>
      <w:r w:rsidR="007769D8">
        <w:rPr>
          <w:rFonts w:hAnsi="Times New Roman" w:ascii="Times New Roman"/>
          <w:lang w:val="hr-HR"/>
        </w:rPr>
        <w:t>201</w:t>
      </w:r>
      <w:r>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11:</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804870">
        <w:rPr>
          <w:rFonts w:hAnsi="Times New Roman" w:ascii="Times New Roman"/>
          <w:b w:val="false"/>
          <w:lang w:val="hr-HR"/>
        </w:rPr>
        <w:t>21</w:t>
      </w:r>
      <w:r w:rsidR="000C3EC0">
        <w:rPr>
          <w:rFonts w:hAnsi="Times New Roman" w:ascii="Times New Roman"/>
          <w:b w:val="false"/>
          <w:lang w:val="hr-HR"/>
        </w:rPr>
        <w:t xml:space="preserve">. </w:t>
      </w:r>
      <w:r w:rsidR="00804870">
        <w:rPr>
          <w:rFonts w:hAnsi="Times New Roman" w:ascii="Times New Roman"/>
          <w:b w:val="false"/>
          <w:lang w:val="hr-HR"/>
        </w:rPr>
        <w:t>studenog</w:t>
      </w:r>
      <w:r w:rsidR="00944AB1">
        <w:rPr>
          <w:rFonts w:hAnsi="Times New Roman" w:ascii="Times New Roman"/>
          <w:b w:val="false"/>
          <w:lang w:val="hr-HR"/>
        </w:rPr>
        <w:t xml:space="preserve"> 201</w:t>
      </w:r>
      <w:r>
        <w:rPr>
          <w:rFonts w:hAnsi="Times New Roman" w:ascii="Times New Roman"/>
          <w:b w:val="false"/>
          <w:lang w:val="hr-HR"/>
        </w:rPr>
        <w:t>6</w:t>
      </w:r>
      <w:r w:rsidR="004F58B8" w:rsidRPr="004008DD">
        <w:rPr>
          <w:rFonts w:hAnsi="Times New Roman" w:ascii="Times New Roman"/>
          <w:b w:val="false"/>
          <w:lang w:val="hr-HR"/>
        </w:rPr>
        <w:t>.</w:t>
      </w:r>
      <w:r>
        <w:rPr>
          <w:rFonts w:hAnsi="Times New Roman" w:ascii="Times New Roman"/>
          <w:b w:val="false"/>
          <w:lang w:val="hr-HR"/>
        </w:rPr>
        <w:t xml:space="preserve"> </w:t>
      </w:r>
      <w:r w:rsidR="004F58B8" w:rsidRPr="004008DD">
        <w:rPr>
          <w:rFonts w:hAnsi="Times New Roman" w:ascii="Times New Roman"/>
          <w:b w:val="false"/>
          <w:lang w:val="hr-HR"/>
        </w:rPr>
        <w:t>g</w:t>
      </w:r>
      <w:r>
        <w:rPr>
          <w:rFonts w:hAnsi="Times New Roman" w:ascii="Times New Roman"/>
          <w:b w:val="false"/>
          <w:lang w:val="hr-HR"/>
        </w:rPr>
        <w:t>odine</w:t>
      </w:r>
      <w:r w:rsidR="00F20E9A" w:rsidRPr="004008DD">
        <w:rPr>
          <w:rFonts w:hAnsi="Times New Roman" w:ascii="Times New Roman"/>
          <w:b w:val="false"/>
          <w:lang w:val="hr-HR"/>
        </w:rPr>
        <w:t xml:space="preserve"> 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(NN 71/15) </w:t>
      </w:r>
      <w:r w:rsidRPr="004008DD">
        <w:rPr>
          <w:rFonts w:hAnsi="Times New Roman" w:ascii="Times New Roman"/>
          <w:b w:val="false"/>
          <w:lang w:val="hr-HR"/>
        </w:rPr>
        <w:t xml:space="preserve">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CF38D4">
        <w:rPr>
          <w:rFonts w:hAnsi="Times New Roman" w:ascii="Times New Roman"/>
          <w:b w:val="false"/>
          <w:lang w:val="hr-HR"/>
        </w:rPr>
        <w:t xml:space="preserve"> </w:t>
      </w: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lastRenderedPageBreak/>
        <w:tab/>
        <w:t>Valjalo je stoga, temeljem čl.</w:t>
      </w:r>
      <w:r w:rsidR="007769D8">
        <w:rPr>
          <w:rFonts w:hAnsi="Times New Roman" w:ascii="Times New Roman"/>
          <w:b w:val="false"/>
          <w:lang w:val="hr-HR"/>
        </w:rPr>
        <w:t>1</w:t>
      </w:r>
      <w:r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 dalje: SZ)</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804870">
        <w:rPr>
          <w:rFonts w:hAnsi="Times New Roman" w:ascii="Times New Roman"/>
          <w:b w:val="false"/>
          <w:lang w:val="hr-HR"/>
        </w:rPr>
        <w:t>23. studenog</w:t>
      </w:r>
      <w:r w:rsidR="00185D12">
        <w:rPr>
          <w:rFonts w:hAnsi="Times New Roman" w:ascii="Times New Roman"/>
          <w:b w:val="false"/>
          <w:lang w:val="hr-HR"/>
        </w:rPr>
        <w:t xml:space="preserve">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CF38D4">
        <w:rPr>
          <w:rFonts w:hAnsi="Times New Roman" w:ascii="Times New Roman"/>
          <w:b w:val="false"/>
          <w:sz w:val="20"/>
          <w:szCs w:val="20"/>
          <w:lang w:val="hr-HR"/>
        </w:rPr>
        <w:t xml:space="preserve"> </w:t>
      </w:r>
      <w:r w:rsidR="00222927">
        <w:rPr>
          <w:rFonts w:hAnsi="Times New Roman" w:ascii="Times New Roman"/>
          <w:b w:val="false"/>
          <w:sz w:val="20"/>
          <w:szCs w:val="20"/>
          <w:lang w:val="hr-HR"/>
        </w:rPr>
        <w:t xml:space="preserve"> </w:t>
      </w:r>
      <w:r w:rsidR="00804870">
        <w:rPr>
          <w:rFonts w:hAnsi="Times New Roman" w:ascii="Times New Roman"/>
          <w:b w:val="false"/>
          <w:sz w:val="20"/>
          <w:szCs w:val="20"/>
          <w:lang w:val="hr-HR"/>
        </w:rPr>
        <w:t>Loris Rak</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804870">
        <w:rPr>
          <w:rFonts w:hAnsi="Times New Roman" w:ascii="Times New Roman"/>
          <w:b w:val="false"/>
          <w:sz w:val="20"/>
          <w:szCs w:val="20"/>
          <w:lang w:val="hr-HR"/>
        </w:rPr>
        <w:t>23.11</w:t>
      </w:r>
      <w:r w:rsidR="00DF5637">
        <w:rPr>
          <w:rFonts w:hAnsi="Times New Roman" w:ascii="Times New Roman"/>
          <w:b w:val="false"/>
          <w:sz w:val="20"/>
          <w:szCs w:val="20"/>
          <w:lang w:val="hr-HR"/>
        </w:rPr>
        <w:t>.</w:t>
      </w:r>
      <w:r w:rsidR="00CF38D4">
        <w:rPr>
          <w:rFonts w:hAnsi="Times New Roman" w:ascii="Times New Roman"/>
          <w:b w:val="false"/>
          <w:sz w:val="20"/>
          <w:szCs w:val="20"/>
          <w:lang w:val="hr-HR"/>
        </w:rPr>
        <w:t>2016</w:t>
      </w:r>
      <w:r w:rsidR="00636619" w:rsidRPr="007769D8">
        <w:rPr>
          <w:rFonts w:hAnsi="Times New Roman" w:ascii="Times New Roman"/>
          <w:b w:val="false"/>
          <w:sz w:val="20"/>
          <w:szCs w:val="20"/>
          <w:lang w:val="hr-HR"/>
        </w:rPr>
        <w:t>.g.</w:t>
      </w: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4E6002">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27193D">
      <w:rPr>
        <w:rFonts w:hAnsi="Times New Roman" w:ascii="Times New Roman"/>
        <w:b w:val="false"/>
      </w:rPr>
      <w:t>141/11-280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C3EC0"/>
    <w:rsid w:val="000E2343"/>
    <w:rsid w:val="00100EE4"/>
    <w:rsid w:val="001148FC"/>
    <w:rsid w:val="00185D12"/>
    <w:rsid w:val="001E3D17"/>
    <w:rsid w:val="001F6B26"/>
    <w:rsid w:val="00222927"/>
    <w:rsid w:val="0027193D"/>
    <w:rsid w:val="00293BA8"/>
    <w:rsid w:val="002C1E6C"/>
    <w:rsid w:val="002D0933"/>
    <w:rsid w:val="0032557C"/>
    <w:rsid w:val="00334419"/>
    <w:rsid w:val="00334CF7"/>
    <w:rsid w:val="00335E44"/>
    <w:rsid w:val="003A723A"/>
    <w:rsid w:val="003D3775"/>
    <w:rsid w:val="003D4EEA"/>
    <w:rsid w:val="004008DD"/>
    <w:rsid w:val="00430F3D"/>
    <w:rsid w:val="004645C9"/>
    <w:rsid w:val="0047625E"/>
    <w:rsid w:val="004828A8"/>
    <w:rsid w:val="004954C1"/>
    <w:rsid w:val="004C4E64"/>
    <w:rsid w:val="004D3354"/>
    <w:rsid w:val="004E6002"/>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42FC4"/>
    <w:rsid w:val="00857894"/>
    <w:rsid w:val="00861661"/>
    <w:rsid w:val="008677D5"/>
    <w:rsid w:val="008B6671"/>
    <w:rsid w:val="008D6EFB"/>
    <w:rsid w:val="00927DF8"/>
    <w:rsid w:val="00944AB1"/>
    <w:rsid w:val="009B1DFB"/>
    <w:rsid w:val="009E0FB6"/>
    <w:rsid w:val="00A03719"/>
    <w:rsid w:val="00A067C3"/>
    <w:rsid w:val="00A23EAA"/>
    <w:rsid w:val="00A85437"/>
    <w:rsid w:val="00AA2FCA"/>
    <w:rsid w:val="00B413C2"/>
    <w:rsid w:val="00B55375"/>
    <w:rsid w:val="00B610B2"/>
    <w:rsid w:val="00B77384"/>
    <w:rsid w:val="00BC14FF"/>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D4EEA"/>
    <w:rPr>
      <w:color w:val="808080"/>
      <w:bdr w:space="0" w:sz="0" w:color="auto" w:val="none"/>
      <w:shd w:fill="auto" w:color="auto" w:val="clear"/>
    </w:rPr>
  </w:style>
  <w:style w:customStyle="true" w:styleId="eSPISCCParagraphDefaultFont" w:type="character">
    <w:name w:val="eSPIS_CC_Paragraph Default Font"/>
    <w:basedOn w:val="Zadanifontodlomka"/>
    <w:rsid w:val="003D4E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4EE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D4E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4E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D4EEA"/>
    <w:rPr>
      <w:color w:val="808080"/>
      <w:bdr w:color="auto" w:space="0" w:sz="0" w:val="none"/>
      <w:shd w:color="auto" w:fill="auto" w:val="clear"/>
    </w:rPr>
  </w:style>
  <w:style w:customStyle="1" w:styleId="eSPISCCParagraphDefaultFont" w:type="character">
    <w:name w:val="eSPIS_CC_Paragraph Default Font"/>
    <w:basedOn w:val="Zadanifontodlomka"/>
    <w:rsid w:val="003D4E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4EE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D4E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4E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St-141/2011-280</izvorni_sadrzaj>
    <derivirana_varijabla naziv="DomainObject.Oznaka_1">St-141/2011-280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2011.</izvorni_sadrzaj>
    <derivirana_varijabla naziv="DomainObject.Predmet.DatumOsnivanja_1">8.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St-141/2011</izvorni_sadrzaj>
    <derivirana_varijabla naziv="DomainObject.Predmet.OznakaBroj_1">St-141/2011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EUROMONTING GRUPA EM d.o.o.  Pula</izvorni_sadrzaj>
    <derivirana_varijabla naziv="DomainObject.Predmet.ProtustrankaFormated_1">  EUROMONTING GRUPA EM d.o.o.  Pula</derivirana_varijabla>
  </DomainObject.Predmet.ProtustrankaFormated>
  <DomainObject.Predmet.ProtustrankaFormatedOIB>
    <izvorni_sadrzaj>  EUROMONTING GRUPA EM d.o.o.  Pula, OIB 97255185858</izvorni_sadrzaj>
    <derivirana_varijabla naziv="DomainObject.Predmet.ProtustrankaFormatedOIB_1">  EUROMONTING GRUPA EM d.o.o.  Pula, OIB 97255185858</derivirana_varijabla>
  </DomainObject.Predmet.ProtustrankaFormatedOIB>
  <DomainObject.Predmet.ProtustrankaFormatedWithAdress>
    <izvorni_sadrzaj> EUROMONTING GRUPA EM d.o.o.  Pula, Sv. Polikarpa 8, 52 100 Pula</izvorni_sadrzaj>
    <derivirana_varijabla naziv="DomainObject.Predmet.ProtustrankaFormatedWithAdress_1"> EUROMONTING GRUPA EM d.o.o.  Pula, Sv. Polikarpa 8, 52 100 Pula</derivirana_varijabla>
  </DomainObject.Predmet.ProtustrankaFormatedWithAdress>
  <DomainObject.Predmet.ProtustrankaFormatedWithAdressOIB>
    <izvorni_sadrzaj> EUROMONTING GRUPA EM d.o.o.  Pula, OIB 97255185858, Sv. Polikarpa 8, 52 100 Pula</izvorni_sadrzaj>
    <derivirana_varijabla naziv="DomainObject.Predmet.ProtustrankaFormatedWithAdressOIB_1"> EUROMONTING GRUPA EM d.o.o.  Pula, OIB 97255185858, Sv. Polikarpa 8, 52 100 Pula</derivirana_varijabla>
  </DomainObject.Predmet.ProtustrankaFormatedWithAdressOIB>
  <DomainObject.Predmet.ProtustrankaWithAdress>
    <izvorni_sadrzaj>EUROMONTING GRUPA EM d.o.o.  Pula Sv. Polikarpa 8, 52 100 Pula</izvorni_sadrzaj>
    <derivirana_varijabla naziv="DomainObject.Predmet.ProtustrankaWithAdress_1">EUROMONTING GRUPA EM d.o.o.  Pula Sv. Polikarpa 8, 52 100 Pula</derivirana_varijabla>
  </DomainObject.Predmet.ProtustrankaWithAdress>
  <DomainObject.Predmet.ProtustrankaWithAdressOIB>
    <izvorni_sadrzaj>EUROMONTING GRUPA EM d.o.o.  Pula, OIB 97255185858, Sv. Polikarpa 8, 52 100 Pula</izvorni_sadrzaj>
    <derivirana_varijabla naziv="DomainObject.Predmet.ProtustrankaWithAdressOIB_1">EUROMONTING GRUPA EM d.o.o.  Pula, OIB 97255185858, Sv. Polikarpa 8, 52 100 Pula</derivirana_varijabla>
  </DomainObject.Predmet.ProtustrankaWithAdressOIB>
  <DomainObject.Predmet.ProtustrankaNazivFormated>
    <izvorni_sadrzaj>EUROMONTING GRUPA EM d.o.o.  Pula</izvorni_sadrzaj>
    <derivirana_varijabla naziv="DomainObject.Predmet.ProtustrankaNazivFormated_1">EUROMONTING GRUPA EM d.o.o.  Pula</derivirana_varijabla>
  </DomainObject.Predmet.ProtustrankaNazivFormated>
  <DomainObject.Predmet.ProtustrankaNazivFormatedOIB>
    <izvorni_sadrzaj>EUROMONTING GRUPA EM d.o.o.  Pula, OIB 97255185858</izvorni_sadrzaj>
    <derivirana_varijabla naziv="DomainObject.Predmet.ProtustrankaNazivFormatedOIB_1">EUROMONTING GRUPA EM d.o.o.  Pula, OIB 97255185858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KORADO BESTULIĆ</izvorni_sadrzaj>
    <derivirana_varijabla naziv="DomainObject.Predmet.StrankaFormated_1">  KORADO BESTULIĆ</derivirana_varijabla>
  </DomainObject.Predmet.StrankaFormated>
  <DomainObject.Predmet.StrankaFormatedOIB>
    <izvorni_sadrzaj>  KORADO BESTULIĆ, OIB 84496004437</izvorni_sadrzaj>
    <derivirana_varijabla naziv="DomainObject.Predmet.StrankaFormatedOIB_1">  KORADO BESTULIĆ, OIB 84496004437</derivirana_varijabla>
  </DomainObject.Predmet.StrankaFormatedOIB>
  <DomainObject.Predmet.StrankaFormatedWithAdress>
    <izvorni_sadrzaj> KORADO BESTULIĆ, 52 100 Pula</izvorni_sadrzaj>
    <derivirana_varijabla naziv="DomainObject.Predmet.StrankaFormatedWithAdress_1"> KORADO BESTULIĆ, 52 100 Pula</derivirana_varijabla>
  </DomainObject.Predmet.StrankaFormatedWithAdress>
  <DomainObject.Predmet.StrankaFormatedWithAdressOIB>
    <izvorni_sadrzaj> KORADO BESTULIĆ, OIB 84496004437, 52 100 Pula</izvorni_sadrzaj>
    <derivirana_varijabla naziv="DomainObject.Predmet.StrankaFormatedWithAdressOIB_1"> KORADO BESTULIĆ, OIB 84496004437, 52 100 Pula</derivirana_varijabla>
  </DomainObject.Predmet.StrankaFormatedWithAdressOIB>
  <DomainObject.Predmet.StrankaWithAdress>
    <izvorni_sadrzaj>KORADO BESTULIĆ 52 100 Pula</izvorni_sadrzaj>
    <derivirana_varijabla naziv="DomainObject.Predmet.StrankaWithAdress_1">KORADO BESTULIĆ 52 100 Pula</derivirana_varijabla>
  </DomainObject.Predmet.StrankaWithAdress>
  <DomainObject.Predmet.StrankaWithAdressOIB>
    <izvorni_sadrzaj>KORADO BESTULIĆ, OIB 84496004437, 52 100 Pula</izvorni_sadrzaj>
    <derivirana_varijabla naziv="DomainObject.Predmet.StrankaWithAdressOIB_1">KORADO BESTULIĆ, OIB 84496004437, 52 100 Pula</derivirana_varijabla>
  </DomainObject.Predmet.StrankaWithAdressOIB>
  <DomainObject.Predmet.StrankaNazivFormated>
    <izvorni_sadrzaj>KORADO BESTULIĆ</izvorni_sadrzaj>
    <derivirana_varijabla naziv="DomainObject.Predmet.StrankaNazivFormated_1">KORADO BESTULIĆ</derivirana_varijabla>
  </DomainObject.Predmet.StrankaNazivFormated>
  <DomainObject.Predmet.StrankaNazivFormatedOIB>
    <izvorni_sadrzaj>KORADO BESTULIĆ, OIB 84496004437</izvorni_sadrzaj>
    <derivirana_varijabla naziv="DomainObject.Predmet.StrankaNazivFormatedOIB_1">KORADO BESTULIĆ, OIB 84496004437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KORADO BESTULIĆ</item>
    </izvorni_sadrzaj>
    <derivirana_varijabla naziv="DomainObject.Predmet.StrankaListFormated_1">
      <item>KORADO BESTULIĆ</item>
    </derivirana_varijabla>
  </DomainObject.Predmet.StrankaListFormated>
  <DomainObject.Predmet.StrankaListFormatedOIB>
    <izvorni_sadrzaj>
      <item>KORADO BESTULIĆ, OIB 84496004437</item>
    </izvorni_sadrzaj>
    <derivirana_varijabla naziv="DomainObject.Predmet.StrankaListFormatedOIB_1">
      <item>KORADO BESTULIĆ, OIB 84496004437</item>
    </derivirana_varijabla>
  </DomainObject.Predmet.StrankaListFormatedOIB>
  <DomainObject.Predmet.StrankaListFormatedWithAdress>
    <izvorni_sadrzaj>
      <item>KORADO BESTULIĆ, 52 100 Pula</item>
    </izvorni_sadrzaj>
    <derivirana_varijabla naziv="DomainObject.Predmet.StrankaListFormatedWithAdress_1">
      <item>KORADO BESTULIĆ, 52 100 Pula</item>
    </derivirana_varijabla>
  </DomainObject.Predmet.StrankaListFormatedWithAdress>
  <DomainObject.Predmet.StrankaListFormatedWithAdressOIB>
    <izvorni_sadrzaj>
      <item>KORADO BESTULIĆ, OIB 84496004437, 52 100 Pula</item>
    </izvorni_sadrzaj>
    <derivirana_varijabla naziv="DomainObject.Predmet.StrankaListFormatedWithAdressOIB_1">
      <item>KORADO BESTULIĆ, OIB 84496004437, 52 100 Pula</item>
    </derivirana_varijabla>
  </DomainObject.Predmet.StrankaListFormatedWithAdressOIB>
  <DomainObject.Predmet.StrankaListNazivFormated>
    <izvorni_sadrzaj>
      <item>KORADO BESTULIĆ</item>
    </izvorni_sadrzaj>
    <derivirana_varijabla naziv="DomainObject.Predmet.StrankaListNazivFormated_1">
      <item>KORADO BESTULIĆ</item>
    </derivirana_varijabla>
  </DomainObject.Predmet.StrankaListNazivFormated>
  <DomainObject.Predmet.StrankaListNazivFormatedOIB>
    <izvorni_sadrzaj>
      <item>KORADO BESTULIĆ, OIB 84496004437</item>
    </izvorni_sadrzaj>
    <derivirana_varijabla naziv="DomainObject.Predmet.StrankaListNazivFormatedOIB_1">
      <item>KORADO BESTULIĆ, OIB 84496004437</item>
    </derivirana_varijabla>
  </DomainObject.Predmet.StrankaListNazivFormatedOIB>
  <DomainObject.Predmet.ProtuStrankaListFormated>
    <izvorni_sadrzaj>
      <item>EUROMONTING GRUPA EM d.o.o.  Pula</item>
    </izvorni_sadrzaj>
    <derivirana_varijabla naziv="DomainObject.Predmet.ProtuStrankaListFormated_1">
      <item>EUROMONTING GRUPA EM d.o.o.  Pula</item>
    </derivirana_varijabla>
  </DomainObject.Predmet.ProtuStrankaListFormated>
  <DomainObject.Predmet.ProtuStrankaListFormatedOIB>
    <izvorni_sadrzaj>
      <item>EUROMONTING GRUPA EM d.o.o.  Pula, OIB 97255185858</item>
    </izvorni_sadrzaj>
    <derivirana_varijabla naziv="DomainObject.Predmet.ProtuStrankaListFormatedOIB_1">
      <item>EUROMONTING GRUPA EM d.o.o.  Pula, OIB 97255185858</item>
    </derivirana_varijabla>
  </DomainObject.Predmet.ProtuStrankaListFormatedOIB>
  <DomainObject.Predmet.ProtuStrankaListFormatedWithAdress>
    <izvorni_sadrzaj>
      <item>EUROMONTING GRUPA EM d.o.o.  Pula, Sv. Polikarpa 8, 52 100 Pula</item>
    </izvorni_sadrzaj>
    <derivirana_varijabla naziv="DomainObject.Predmet.ProtuStrankaListFormatedWithAdress_1">
      <item>EUROMONTING GRUPA EM d.o.o.  Pula, Sv. Polikarpa 8, 52 100 Pula</item>
    </derivirana_varijabla>
  </DomainObject.Predmet.ProtuStrankaListFormatedWithAdress>
  <DomainObject.Predmet.ProtuStrankaListFormatedWithAdressOIB>
    <izvorni_sadrzaj>
      <item>EUROMONTING GRUPA EM d.o.o.  Pula, OIB 97255185858, Sv. Polikarpa 8, 52 100 Pula</item>
    </izvorni_sadrzaj>
    <derivirana_varijabla naziv="DomainObject.Predmet.ProtuStrankaListFormatedWithAdressOIB_1">
      <item>EUROMONTING GRUPA EM d.o.o.  Pula, OIB 97255185858, Sv. Polikarpa 8, 52 100 Pula</item>
    </derivirana_varijabla>
  </DomainObject.Predmet.ProtuStrankaListFormatedWithAdressOIB>
  <DomainObject.Predmet.ProtuStrankaListNazivFormated>
    <izvorni_sadrzaj>
      <item>EUROMONTING GRUPA EM d.o.o.  Pula</item>
    </izvorni_sadrzaj>
    <derivirana_varijabla naziv="DomainObject.Predmet.ProtuStrankaListNazivFormated_1">
      <item>EUROMONTING GRUPA EM d.o.o.  Pula</item>
    </derivirana_varijabla>
  </DomainObject.Predmet.ProtuStrankaListNazivFormated>
  <DomainObject.Predmet.ProtuStrankaListNazivFormatedOIB>
    <izvorni_sadrzaj>
      <item>EUROMONTING GRUPA EM d.o.o.  Pula, OIB 97255185858</item>
    </izvorni_sadrzaj>
    <derivirana_varijabla naziv="DomainObject.Predmet.ProtuStrankaListNazivFormatedOIB_1">
      <item>EUROMONTING GRUPA EM d.o.o.  Pula, OIB 97255185858</item>
    </derivirana_varijabla>
  </DomainObject.Predmet.ProtuStrankaListNazivFormatedOIB>
  <DomainObject.Predmet.OstaliListFormated>
    <izvorni_sadrzaj>
      <item>Giuseppe Lupieri</item>
      <item>LORIS RAK</item>
      <item>VTS</item>
      <item>POREZNA UPRAVA</item>
      <item>Merima Ibrahimović</item>
      <item>Giuseppe Lupieri</item>
      <item>Ivana Bilić Komparić</item>
      <item>Mirko Korotaj</item>
      <item>Miran Maćešić</item>
      <item>VLADIMIR Veljović</item>
    </izvorni_sadrzaj>
    <derivirana_varijabla naziv="DomainObject.Predmet.OstaliListFormated_1">
      <item>Giuseppe Lupieri</item>
      <item>LORIS RAK</item>
      <item>VTS</item>
      <item>POREZNA UPRAVA</item>
      <item>Merima Ibrahimović</item>
      <item>Giuseppe Lupieri</item>
      <item>Ivana Bilić Komparić</item>
      <item>Mirko Korotaj</item>
      <item>Miran Maćešić</item>
      <item>VLADIMIR Veljović</item>
    </derivirana_varijabla>
  </DomainObject.Predmet.OstaliListFormated>
  <DomainObject.Predmet.OstaliListFormatedOIB>
    <izvorni_sadrzaj>
      <item>Giuseppe Lupieri</item>
      <item>LORIS RAK, OIB 81830822007</item>
      <item>VTS</item>
      <item>POREZNA UPRAVA</item>
      <item>Merima Ibrahimović</item>
      <item>Giuseppe Lupieri, OIB 54930718558</item>
      <item>Ivana Bilić Komparić</item>
      <item>Mirko Korotaj</item>
      <item>Miran Maćešić</item>
      <item>VLADIMIR Veljović</item>
    </izvorni_sadrzaj>
    <derivirana_varijabla naziv="DomainObject.Predmet.OstaliListFormatedOIB_1">
      <item>Giuseppe Lupieri</item>
      <item>LORIS RAK, OIB 81830822007</item>
      <item>VTS</item>
      <item>POREZNA UPRAVA</item>
      <item>Merima Ibrahimović</item>
      <item>Giuseppe Lupieri, OIB 54930718558</item>
      <item>Ivana Bilić Komparić</item>
      <item>Mirko Korotaj</item>
      <item>Miran Maćešić</item>
      <item>VLADIMIR Veljović</item>
    </derivirana_varijabla>
  </DomainObject.Predmet.OstaliListFormatedOIB>
  <DomainObject.Predmet.OstaliListFormatedWithAdress>
    <izvorni_sadrzaj>
      <item>Giuseppe Lupieri</item>
      <item>LORIS RAK, ZAGRABAČKA 18, 51000 Rijeka</item>
      <item>VTS, Berislavićeva 11, 10000 Zagreb</item>
      <item>POREZNA UPRAVA</item>
      <item>Merima Ibrahimović, Dobrilina 9, 52100 Pula</item>
      <item>Giuseppe Lupieri, 1. Maja 5, 52100 Vodnjan</item>
      <item>Ivana Bilić Komparić</item>
      <item>Mirko Korotaj, Pod Kaštelom 4, 51000 Rijeka</item>
      <item>Miran Maćešić, 51 000 Rijeka</item>
      <item>VLADIMIR Veljović, Rijeka</item>
    </izvorni_sadrzaj>
    <derivirana_varijabla naziv="DomainObject.Predmet.OstaliListFormatedWithAdress_1">
      <item>Giuseppe Lupieri</item>
      <item>LORIS RAK, ZAGRABAČKA 18, 51000 Rijeka</item>
      <item>VTS, Berislavićeva 11, 10000 Zagreb</item>
      <item>POREZNA UPRAVA</item>
      <item>Merima Ibrahimović, Dobrilina 9, 52100 Pula</item>
      <item>Giuseppe Lupieri, 1. Maja 5, 52100 Vodnjan</item>
      <item>Ivana Bilić Komparić</item>
      <item>Mirko Korotaj, Pod Kaštelom 4, 51000 Rijeka</item>
      <item>Miran Maćešić, 51 000 Rijeka</item>
      <item>VLADIMIR Veljović, Rijeka</item>
    </derivirana_varijabla>
  </DomainObject.Predmet.OstaliListFormatedWithAdress>
  <DomainObject.Predmet.OstaliListFormatedWithAdressOIB>
    <izvorni_sadrzaj>
      <item>Giuseppe Lupieri</item>
      <item>LORIS RAK, OIB 81830822007, ZAGRABAČKA 18, 51000 Rijeka</item>
      <item>VTS, Berislavićeva 11, 10000 Zagreb</item>
      <item>POREZNA UPRAVA</item>
      <item>Merima Ibrahimović, Dobrilina 9, 52100 Pula</item>
      <item>Giuseppe Lupieri, OIB 54930718558, 1. Maja 5, 52100 Vodnjan</item>
      <item>Ivana Bilić Komparić</item>
      <item>Mirko Korotaj, Pod Kaštelom 4, 51000 Rijeka</item>
      <item>Miran Maćešić, 51 000 Rijeka</item>
      <item>VLADIMIR Veljović, Rijeka</item>
    </izvorni_sadrzaj>
    <derivirana_varijabla naziv="DomainObject.Predmet.OstaliListFormatedWithAdressOIB_1">
      <item>Giuseppe Lupieri</item>
      <item>LORIS RAK, OIB 81830822007, ZAGRABAČKA 18, 51000 Rijeka</item>
      <item>VTS, Berislavićeva 11, 10000 Zagreb</item>
      <item>POREZNA UPRAVA</item>
      <item>Merima Ibrahimović, Dobrilina 9, 52100 Pula</item>
      <item>Giuseppe Lupieri, OIB 54930718558, 1. Maja 5, 52100 Vodnjan</item>
      <item>Ivana Bilić Komparić</item>
      <item>Mirko Korotaj, Pod Kaštelom 4, 51000 Rijeka</item>
      <item>Miran Maćešić, 51 000 Rijeka</item>
      <item>VLADIMIR Veljović, Rijeka</item>
    </derivirana_varijabla>
  </DomainObject.Predmet.OstaliListFormatedWithAdressOIB>
  <DomainObject.Predmet.OstaliListNazivFormated>
    <izvorni_sadrzaj>
      <item>Giuseppe Lupieri</item>
      <item>LORIS RAK</item>
      <item>VTS</item>
      <item>POREZNA UPRAVA</item>
      <item>Merima Ibrahimović</item>
      <item>Giuseppe Lupieri</item>
      <item>Ivana Bilić Komparić</item>
      <item>Mirko Korotaj</item>
      <item>Miran Maćešić</item>
      <item>VLADIMIR Veljović</item>
    </izvorni_sadrzaj>
    <derivirana_varijabla naziv="DomainObject.Predmet.OstaliListNazivFormated_1">
      <item>Giuseppe Lupieri</item>
      <item>LORIS RAK</item>
      <item>VTS</item>
      <item>POREZNA UPRAVA</item>
      <item>Merima Ibrahimović</item>
      <item>Giuseppe Lupieri</item>
      <item>Ivana Bilić Komparić</item>
      <item>Mirko Korotaj</item>
      <item>Miran Maćešić</item>
      <item>VLADIMIR Veljović</item>
    </derivirana_varijabla>
  </DomainObject.Predmet.OstaliListNazivFormated>
  <DomainObject.Predmet.OstaliListNazivFormatedOIB>
    <izvorni_sadrzaj>
      <item>Giuseppe Lupieri</item>
      <item>LORIS RAK, OIB 81830822007</item>
      <item>VTS</item>
      <item>POREZNA UPRAVA</item>
      <item>Merima Ibrahimović</item>
      <item>Giuseppe Lupieri, OIB 54930718558</item>
      <item>Ivana Bilić Komparić</item>
      <item>Mirko Korotaj</item>
      <item>Miran Maćešić</item>
      <item>VLADIMIR Veljović</item>
    </izvorni_sadrzaj>
    <derivirana_varijabla naziv="DomainObject.Predmet.OstaliListNazivFormatedOIB_1">
      <item>Giuseppe Lupieri</item>
      <item>LORIS RAK, OIB 81830822007</item>
      <item>VTS</item>
      <item>POREZNA UPRAVA</item>
      <item>Merima Ibrahimović</item>
      <item>Giuseppe Lupieri, OIB 54930718558</item>
      <item>Ivana Bilić Komparić</item>
      <item>Mirko Korotaj</item>
      <item>Miran Maćešić</item>
      <item>VLADIMIR Veljović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St-141/2011-280</izvorni_sadrzaj>
    <derivirana_varijabla naziv="DomainObject.PoslovniBrojDokumenta_1">St-141/2011-280</derivirana_varijabla>
  </DomainObject.PoslovniBrojDokumenta>
  <DomainObject.Predmet.StrankaIDrugi>
    <izvorni_sadrzaj>KORADO BESTULIĆ</izvorni_sadrzaj>
    <derivirana_varijabla naziv="DomainObject.Predmet.StrankaIDrugi_1">KORADO BESTULIĆ</derivirana_varijabla>
  </DomainObject.Predmet.StrankaIDrugi>
  <DomainObject.Predmet.ProtustrankaIDrugi>
    <izvorni_sadrzaj>EUROMONTING GRUPA EM d.o.o.  Pula</izvorni_sadrzaj>
    <derivirana_varijabla naziv="DomainObject.Predmet.ProtustrankaIDrugi_1">EUROMONTING GRUPA EM d.o.o.  Pula</derivirana_varijabla>
  </DomainObject.Predmet.ProtustrankaIDrugi>
  <DomainObject.Predmet.StrankaIDrugiAdressOIB>
    <izvorni_sadrzaj>KORADO BESTULIĆ, OIB 84496004437, 52 100 Pula</izvorni_sadrzaj>
    <derivirana_varijabla naziv="DomainObject.Predmet.StrankaIDrugiAdressOIB_1">KORADO BESTULIĆ, OIB 84496004437, 52 100 Pula</derivirana_varijabla>
  </DomainObject.Predmet.StrankaIDrugiAdressOIB>
  <DomainObject.Predmet.ProtustrankaIDrugiAdressOIB>
    <izvorni_sadrzaj>EUROMONTING GRUPA EM d.o.o.  Pula, OIB 97255185858, Sv. Polikarpa 8, 52 100 Pula</izvorni_sadrzaj>
    <derivirana_varijabla naziv="DomainObject.Predmet.ProtustrankaIDrugiAdressOIB_1">EUROMONTING GRUPA EM d.o.o.  Pula, OIB 97255185858, Sv. Polikarpa 8,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EUROMONTING GRUPA EM d.o.o.  Pula</item>
      <item>KORADO BESTULIĆ</item>
      <item>Giuseppe Lupieri</item>
      <item>LORIS RAK</item>
      <item>VTS</item>
      <item>POREZNA UPRAVA</item>
      <item>Merima Ibrahimović</item>
      <item>Giuseppe Lupieri</item>
      <item>Ivana Bilić Komparić</item>
      <item>Mirko Korotaj</item>
      <item>Miran Maćešić</item>
      <item>VLADIMIR Veljović</item>
    </izvorni_sadrzaj>
    <derivirana_varijabla naziv="DomainObject.Predmet.SudioniciListNaziv_1">
      <item>EUROMONTING GRUPA EM d.o.o.  Pula</item>
      <item>KORADO BESTULIĆ</item>
      <item>Giuseppe Lupieri</item>
      <item>LORIS RAK</item>
      <item>VTS</item>
      <item>POREZNA UPRAVA</item>
      <item>Merima Ibrahimović</item>
      <item>Giuseppe Lupieri</item>
      <item>Ivana Bilić Komparić</item>
      <item>Mirko Korotaj</item>
      <item>Miran Maćešić</item>
      <item>VLADIMIR Veljović</item>
    </derivirana_varijabla>
  </DomainObject.Predmet.SudioniciListNaziv>
  <DomainObject.Predmet.SudioniciListAdressOIB>
    <izvorni_sadrzaj>
      <item>EUROMONTING GRUPA EM d.o.o.  Pula, OIB 97255185858, Sv. Polikarpa 8,52 100 Pula</item>
      <item>KORADO BESTULIĆ, OIB 84496004437, 52 100 Pula</item>
      <item>Giuseppe Lupieri</item>
      <item>LORIS RAK, OIB 81830822007, ZAGRABAČKA 18,51000 Rijeka</item>
      <item>VTS, Berislavićeva 11,10000 Zagreb</item>
      <item>POREZNA UPRAVA</item>
      <item>Merima Ibrahimović, Dobrilina 9,52100 Pula</item>
      <item>Giuseppe Lupieri, OIB 54930718558, 1. Maja 5,52100 Vodnjan</item>
      <item>Ivana Bilić Komparić</item>
      <item>Mirko Korotaj, Pod Kaštelom 4,51000 Rijeka</item>
      <item>Miran Maćešić, 51 000 Rijeka</item>
      <item>VLADIMIR Veljović, Rijeka</item>
    </izvorni_sadrzaj>
    <derivirana_varijabla naziv="DomainObject.Predmet.SudioniciListAdressOIB_1">
      <item>EUROMONTING GRUPA EM d.o.o.  Pula, OIB 97255185858, Sv. Polikarpa 8,52 100 Pula</item>
      <item>KORADO BESTULIĆ, OIB 84496004437, 52 100 Pula</item>
      <item>Giuseppe Lupieri</item>
      <item>LORIS RAK, OIB 81830822007, ZAGRABAČKA 18,51000 Rijeka</item>
      <item>VTS, Berislavićeva 11,10000 Zagreb</item>
      <item>POREZNA UPRAVA</item>
      <item>Merima Ibrahimović, Dobrilina 9,52100 Pula</item>
      <item>Giuseppe Lupieri, OIB 54930718558, 1. Maja 5,52100 Vodnjan</item>
      <item>Ivana Bilić Komparić</item>
      <item>Mirko Korotaj, Pod Kaštelom 4,51000 Rijeka</item>
      <item>Miran Maćešić, 51 000 Rijeka</item>
      <item>VLADIMIR Veljović,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97255185858</item>
      <item>, OIB 84496004437</item>
      <item>, OIB null</item>
      <item>, OIB 81830822007</item>
      <item>, OIB null</item>
      <item>, OIB null</item>
      <item>, OIB null</item>
      <item>, OIB 54930718558</item>
      <item>, OIB null</item>
      <item>, OIB null</item>
      <item>, OIB null</item>
      <item>, OIB null</item>
    </izvorni_sadrzaj>
    <derivirana_varijabla naziv="DomainObject.Predmet.SudioniciListNazivOIB_1">
      <item>, OIB 97255185858</item>
      <item>, OIB 84496004437</item>
      <item>, OIB null</item>
      <item>, OIB 81830822007</item>
      <item>, OIB null</item>
      <item>, OIB null</item>
      <item>, OIB null</item>
      <item>, OIB 54930718558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978EDF-405A-48AD-808F-A31F6A6D9A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325</properties:Words>
  <properties:Characters>1747</properties:Characters>
  <properties:Lines>67</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2016-11-23T08:38:00Z</dcterms:created>
  <dc:creator>rcerneka</dc:creator>
  <cp:lastModifiedBy>Jasna Radulović</cp:lastModifiedBy>
  <cp:lastPrinted>2016-08-29T12:59:00Z</cp:lastPrinted>
  <dcterms:modified xmlns:xsi="http://www.w3.org/2001/XMLSchema-instance" xsi:type="dcterms:W3CDTF">2016-11-23T08:53:00Z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St-141/2011-280 / Odluka - Rješenje o određivanju ročišta</vt:lpwstr>
  </prop:property>
  <prop:property name="CC_coloring" pid="4" fmtid="{D5CDD505-2E9C-101B-9397-08002B2CF9AE}">
    <vt:bool>false</vt:bool>
  </prop:property>
  <prop:property name="BrojStranica" pid="5" fmtid="{D5CDD505-2E9C-101B-9397-08002B2CF9AE}">
    <vt:i4>2</vt:i4>
  </prop:property>
</prop:Properties>
</file>