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9b61" w14:paraId="4aa9b6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061986">
        <w:t>3847/16-7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061986">
        <w:t xml:space="preserve">AGRO BMS j.d.o.o. za usluge, trgovinu i proizvodnju, OIB 56397900602, </w:t>
      </w:r>
      <w:proofErr w:type="spellStart"/>
      <w:r w:rsidR="00061986">
        <w:t>Šulinec</w:t>
      </w:r>
      <w:proofErr w:type="spellEnd"/>
      <w:r w:rsidR="00061986">
        <w:t xml:space="preserve"> (Grad Sveti Ivan Zelina), </w:t>
      </w:r>
      <w:proofErr w:type="spellStart"/>
      <w:r w:rsidR="00061986">
        <w:t>Šulinec</w:t>
      </w:r>
      <w:proofErr w:type="spellEnd"/>
      <w:r w:rsidR="00061986">
        <w:t xml:space="preserve"> 62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61986">
        <w:t xml:space="preserve">AGRO BMS j.d.o.o. za usluge, trgovinu i proizvodnju, OIB 56397900602, </w:t>
      </w:r>
      <w:proofErr w:type="spellStart"/>
      <w:r w:rsidR="00061986">
        <w:t>Šulinec</w:t>
      </w:r>
      <w:proofErr w:type="spellEnd"/>
      <w:r w:rsidR="00061986">
        <w:t xml:space="preserve"> (Grad Sveti Ivan Zelina), </w:t>
      </w:r>
      <w:proofErr w:type="spellStart"/>
      <w:r w:rsidR="00061986">
        <w:t>Šulinec</w:t>
      </w:r>
      <w:proofErr w:type="spellEnd"/>
      <w:r w:rsidR="00061986">
        <w:t xml:space="preserve"> 62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201AC2">
        <w:t>1. prosinca</w:t>
      </w:r>
      <w:r w:rsidR="00C20A9B" w:rsidRPr="00C20A9B">
        <w:t xml:space="preserve"> </w:t>
      </w:r>
      <w:r w:rsidR="00026C87">
        <w:t xml:space="preserve">2016. u </w:t>
      </w:r>
      <w:r w:rsidR="003A6AD6">
        <w:t>1</w:t>
      </w:r>
      <w:r w:rsidR="00FD4FFE">
        <w:t>1</w:t>
      </w:r>
      <w:r w:rsidR="009C20B8">
        <w:t>:</w:t>
      </w:r>
      <w:r w:rsidR="00061986">
        <w:t>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201AC2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201AC2" w:rsidR="00201AC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01AC2" w:rsidR="00201AC2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61986"/>
    <w:rsid w:val="00071509"/>
    <w:rsid w:val="00075172"/>
    <w:rsid w:val="000D43FC"/>
    <w:rsid w:val="000E19ED"/>
    <w:rsid w:val="000E1DC5"/>
    <w:rsid w:val="001A2F21"/>
    <w:rsid w:val="001C6A49"/>
    <w:rsid w:val="001F0E6B"/>
    <w:rsid w:val="00201AC2"/>
    <w:rsid w:val="0021087C"/>
    <w:rsid w:val="00212885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A6AD6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F5BEE"/>
    <w:rsid w:val="00880F0E"/>
    <w:rsid w:val="008B05F8"/>
    <w:rsid w:val="008D6FB5"/>
    <w:rsid w:val="008E60BB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371EB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  <w:rsid w:val="00FD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1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1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1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1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1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1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1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1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3847</izvorni_sadrzaj>
    <derivirana_varijabla naziv="DomainObject.Predmet.Broj_1">3847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St-3847/2016</izvorni_sadrzaj>
    <derivirana_varijabla naziv="DomainObject.Predmet.OznakaBroj_1">St-3847/2016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BMS jednostavno društvo s ograničenom odgovornošću za usluge, trgovinu i proizvodnju zastupanog po punomoćniku Stjepan Hrupec</izvorni_sadrzaj>
    <derivirana_varijabla naziv="DomainObject.Predmet.ProtustrankaFormated_1">  AGRO BMS jednostavno društvo s ograničenom odgovornošću za usluge, trgovinu i proizvodnju zastupanog po punomoćniku Stjepan Hrupec</derivirana_varijabla>
  </DomainObject.Predmet.ProtustrankaFormated>
  <DomainObject.Predmet.ProtustrankaFormatedOIB>
    <izvorni_sadrzaj>  AGRO BMS jednostavno društvo s ograničenom odgovornošću za usluge, trgovinu i proizvodnju, OIB 56397900602 zastupanog po punomoćniku Stjepan Hrupec</izvorni_sadrzaj>
    <derivirana_varijabla naziv="DomainObject.Predmet.ProtustrankaFormatedOIB_1">  AGRO BMS jednostavno društvo s ograničenom odgovornošću za usluge, trgovinu i proizvodnju, OIB 56397900602 zastupanog po punomoćniku Stjepan Hrupec</derivirana_varijabla>
  </DomainObject.Predmet.ProtustrankaFormatedOIB>
  <DomainObject.Predmet.ProtustrankaFormatedWithAdress>
    <izvorni_sadrzaj> AGRO BMS jednostavno društvo s ograničenom odgovornošću za usluge, trgovinu i proizvodnju, Šulinec 62, 10380 Šulinec zastupanog po punomoćniku Stjepan Hrupec</izvorni_sadrzaj>
    <derivirana_varijabla naziv="DomainObject.Predmet.ProtustrankaFormatedWithAdress_1"> AGRO BMS jednostavno društvo s ograničenom odgovornošću za usluge, trgovinu i proizvodnju, Šulinec 62, 10380 Šulinec zastupanog po punomoćniku Stjepan Hrupec</derivirana_varijabla>
  </DomainObject.Predmet.ProtustrankaFormatedWithAdress>
  <DomainObject.Predmet.ProtustrankaFormatedWithAdressOIB>
    <izvorni_sadrzaj> AGRO BMS jednostavno društvo s ograničenom odgovornošću za usluge, trgovinu i proizvodnju, OIB 56397900602, Šulinec 62, 10380 Šulinec zastupanog po punomoćniku Stjepan Hrupec</izvorni_sadrzaj>
    <derivirana_varijabla naziv="DomainObject.Predmet.ProtustrankaFormatedWithAdressOIB_1"> AGRO BMS jednostavno društvo s ograničenom odgovornošću za usluge, trgovinu i proizvodnju, OIB 56397900602, Šulinec 62, 10380 Šulinec zastupanog po punomoćniku Stjepan Hrupec</derivirana_varijabla>
  </DomainObject.Predmet.ProtustrankaFormatedWithAdressOIB>
  <DomainObject.Predmet.ProtustrankaWithAdress>
    <izvorni_sadrzaj>AGRO BMS jednostavno društvo s ograničenom odgovornošću za usluge, trgovinu i proizvodnju Šulinec 62, 10380 Šulinec</izvorni_sadrzaj>
    <derivirana_varijabla naziv="DomainObject.Predmet.ProtustrankaWithAdress_1">AGRO BMS jednostavno društvo s ograničenom odgovornošću za usluge, trgovinu i proizvodnju Šulinec 62, 10380 Šulinec</derivirana_varijabla>
  </DomainObject.Predmet.ProtustrankaWithAdress>
  <DomainObject.Predmet.ProtustrankaWithAdressOIB>
    <izvorni_sadrzaj>AGRO BMS jednostavno društvo s ograničenom odgovornošću za usluge, trgovinu i proizvodnju, OIB 56397900602, Šulinec 62, 10380 Šulinec</izvorni_sadrzaj>
    <derivirana_varijabla naziv="DomainObject.Predmet.ProtustrankaWithAdressOIB_1">AGRO BMS jednostavno društvo s ograničenom odgovornošću za usluge, trgovinu i proizvodnju, OIB 56397900602, Šulinec 62, 10380 Šulinec</derivirana_varijabla>
  </DomainObject.Predmet.ProtustrankaWithAdressOIB>
  <DomainObject.Predmet.ProtustrankaNazivFormated>
    <izvorni_sadrzaj>AGRO BMS jednostavno društvo s ograničenom odgovornošću za usluge, trgovinu i proizvodnju</izvorni_sadrzaj>
    <derivirana_varijabla naziv="DomainObject.Predmet.ProtustrankaNazivFormated_1">AGRO BMS jednostavno društvo s ograničenom odgovornošću za usluge, trgovinu i proizvodnju</derivirana_varijabla>
  </DomainObject.Predmet.ProtustrankaNazivFormated>
  <DomainObject.Predmet.ProtustrankaNazivFormatedOIB>
    <izvorni_sadrzaj>AGRO BMS jednostavno društvo s ograničenom odgovornošću za usluge, trgovinu i proizvodnju, OIB 56397900602</izvorni_sadrzaj>
    <derivirana_varijabla naziv="DomainObject.Predmet.ProtustrankaNazivFormatedOIB_1">AGRO BMS jednostavno društvo s ograničenom odgovornošću za usluge, trgovinu i proizvodnju, OIB 56397900602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BMS jednostavno društvo s ograničenom odgovornošću za usluge, trgovinu i proizvodnju zastupanog po punomoćniku Stjepan Hrupec</item>
    </izvorni_sadrzaj>
    <derivirana_varijabla naziv="DomainObject.Predmet.ProtuStrankaListFormated_1">
      <item>AGRO BMS jednostavno društvo s ograničenom odgovornošću za usluge, trgovinu i proizvodnju zastupanog po punomoćniku Stjepan Hrupec</item>
    </derivirana_varijabla>
  </DomainObject.Predmet.ProtuStrankaListFormated>
  <DomainObject.Predmet.ProtuStrankaListFormatedOIB>
    <izvorni_sadrzaj>
      <item>AGRO BMS jednostavno društvo s ograničenom odgovornošću za usluge, trgovinu i proizvodnju, OIB 56397900602 zastupanog po punomoćniku Stjepan Hrupec</item>
    </izvorni_sadrzaj>
    <derivirana_varijabla naziv="DomainObject.Predmet.ProtuStrankaListFormatedOIB_1">
      <item>AGRO BMS jednostavno društvo s ograničenom odgovornošću za usluge, trgovinu i proizvodnju, OIB 56397900602 zastupanog po punomoćniku Stjepan Hrupec</item>
    </derivirana_varijabla>
  </DomainObject.Predmet.ProtuStrankaListFormatedOIB>
  <DomainObject.Predmet.ProtuStrankaListFormatedWithAdress>
    <izvorni_sadrzaj>
      <item>AGRO BMS jednostavno društvo s ograničenom odgovornošću za usluge, trgovinu i proizvodnju, Šulinec 62, 10380 Šulinec zastupanog po punomoćniku Stjepan Hrupec</item>
    </izvorni_sadrzaj>
    <derivirana_varijabla naziv="DomainObject.Predmet.ProtuStrankaListFormatedWithAdress_1">
      <item>AGRO BMS jednostavno društvo s ograničenom odgovornošću za usluge, trgovinu i proizvodnju, Šulinec 62, 10380 Šulinec zastupanog po punomoćniku Stjepan Hrupec</item>
    </derivirana_varijabla>
  </DomainObject.Predmet.ProtuStrankaListFormatedWithAdress>
  <DomainObject.Predmet.ProtuStrankaListFormatedWithAdressOIB>
    <izvorni_sadrzaj>
      <item>AGRO BMS jednostavno društvo s ograničenom odgovornošću za usluge, trgovinu i proizvodnju, OIB 56397900602, Šulinec 62, 10380 Šulinec zastupanog po punomoćniku Stjepan Hrupec</item>
    </izvorni_sadrzaj>
    <derivirana_varijabla naziv="DomainObject.Predmet.ProtuStrankaListFormatedWithAdressOIB_1">
      <item>AGRO BMS jednostavno društvo s ograničenom odgovornošću za usluge, trgovinu i proizvodnju, OIB 56397900602, Šulinec 62, 10380 Šulinec zastupanog po punomoćniku Stjepan Hrupec</item>
    </derivirana_varijabla>
  </DomainObject.Predmet.ProtuStrankaListFormatedWithAdressOIB>
  <DomainObject.Predmet.ProtuStrankaListNazivFormated>
    <izvorni_sadrzaj>
      <item>AGRO BMS jednostavno društvo s ograničenom odgovornošću za usluge, trgovinu i proizvodnju</item>
    </izvorni_sadrzaj>
    <derivirana_varijabla naziv="DomainObject.Predmet.ProtuStrankaListNazivFormated_1">
      <item>AGRO BMS jednostavno društvo s ograničenom odgovornošću za usluge, trgovinu i proizvodnju</item>
    </derivirana_varijabla>
  </DomainObject.Predmet.ProtuStrankaListNazivFormated>
  <DomainObject.Predmet.ProtuStrankaListNazivFormatedOIB>
    <izvorni_sadrzaj>
      <item>AGRO BMS jednostavno društvo s ograničenom odgovornošću za usluge, trgovinu i proizvodnju, OIB 56397900602</item>
    </izvorni_sadrzaj>
    <derivirana_varijabla naziv="DomainObject.Predmet.ProtuStrankaListNazivFormatedOIB_1">
      <item>AGRO BMS jednostavno društvo s ograničenom odgovornošću za usluge, trgovinu i proizvodnju, OIB 56397900602</item>
    </derivirana_varijabla>
  </DomainObject.Predmet.ProtuStrankaListNazivFormatedOIB>
  <DomainObject.Predmet.OstaliListFormated>
    <izvorni_sadrzaj>
      <item>Stjepan Hrupec punomoćnik sudionika u postupku AGRO BMS jednostavno društvo s ograničenom odgovornošću za usluge, trgovinu i proizvodnju</item>
      <item>ZAGREBAČKA BANKA DIONIČKO DRUŠTVO</item>
    </izvorni_sadrzaj>
    <derivirana_varijabla naziv="DomainObject.Predmet.OstaliListFormated_1">
      <item>Stjepan Hrupec punomoćnik sudionika u postupku AGRO BMS jednostavno društvo s ograničenom odgovornošću za usluge, trgovinu i proizvodnju</item>
      <item>ZAGREBAČKA BANKA DIONIČKO DRUŠTVO</item>
    </derivirana_varijabla>
  </DomainObject.Predmet.OstaliListFormated>
  <DomainObject.Predmet.OstaliListFormatedOIB>
    <izvorni_sadrzaj>
      <item>Stjepan Hrupec, OIB 60648346502 punomoćnik sudionika u postupku AGRO BMS jednostavno društvo s ograničenom odgovornošću za usluge, trgovinu i proizvodnju</item>
      <item>ZAGREBAČKA BANKA DIONIČKO DRUŠTVO, OIB 92963223473</item>
    </izvorni_sadrzaj>
    <derivirana_varijabla naziv="DomainObject.Predmet.OstaliListFormatedOIB_1">
      <item>Stjepan Hrupec, OIB 60648346502 punomoćnik sudionika u postupku AGRO BMS jednostavno društvo s ograničenom odgovornošću za usluge, trgovinu i proizvodnju</item>
      <item>ZAGREBAČKA BANKA DIONIČKO DRUŠTVO, OIB 92963223473</item>
    </derivirana_varijabla>
  </DomainObject.Predmet.OstaliListFormatedOIB>
  <DomainObject.Predmet.OstaliListFormatedWithAdress>
    <izvorni_sadrzaj>
      <item>Stjepan Hrupec, Šulinec 62, 10380 Šulinec punomoćnik sudionika u postupku AGRO BMS jednostavno društvo s ograničenom odgovornošću za usluge, trgovinu i proizvodnju</item>
      <item>ZAGREBAČKA BANKA DIONIČKO DRUŠTVO, Trg bana Josipa Jelačića 10, 10000 Zagreb</item>
    </izvorni_sadrzaj>
    <derivirana_varijabla naziv="DomainObject.Predmet.OstaliListFormatedWithAdress_1">
      <item>Stjepan Hrupec, Šulinec 62, 10380 Šulinec punomoćnik sudionika u postupku AGRO BMS jednostavno društvo s ograničenom odgovornošću za usluge, trgovinu i proizvodnju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Stjepan Hrupec, OIB 60648346502, Šulinec 62, 10380 Šulinec punomoćnik sudionika u postupku AGRO BMS jednostavno društvo s ograničenom odgovornošću za usluge, trgovinu i proizvodnju</item>
      <item>ZAGREBAČKA BANKA DIONIČKO DRUŠTVO, OIB 92963223473, Trg bana Josipa Jelačića 10, 10000 Zagreb</item>
    </izvorni_sadrzaj>
    <derivirana_varijabla naziv="DomainObject.Predmet.OstaliListFormatedWithAdressOIB_1">
      <item>Stjepan Hrupec, OIB 60648346502, Šulinec 62, 10380 Šulinec punomoćnik sudionika u postupku AGRO BMS jednostavno društvo s ograničenom odgovornošću za usluge, trgovinu i proizvodnju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Stjepan Hrupec</item>
      <item>ZAGREBAČKA BANKA DIONIČKO DRUŠTVO</item>
    </izvorni_sadrzaj>
    <derivirana_varijabla naziv="DomainObject.Predmet.OstaliListNazivFormated_1">
      <item>Stjepan Hrupec</item>
      <item>ZAGREBAČKA BANKA DIONIČKO DRUŠTVO</item>
    </derivirana_varijabla>
  </DomainObject.Predmet.OstaliListNazivFormated>
  <DomainObject.Predmet.OstaliListNazivFormatedOIB>
    <izvorni_sadrzaj>
      <item>Stjepan Hrupec, OIB 60648346502</item>
      <item>ZAGREBAČKA BANKA DIONIČKO DRUŠTVO, OIB 92963223473</item>
    </izvorni_sadrzaj>
    <derivirana_varijabla naziv="DomainObject.Predmet.OstaliListNazivFormatedOIB_1">
      <item>Stjepan Hrupec, OIB 60648346502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BMS jednostavno društvo s ograničenom odgovornošću za usluge, trgovinu i proizvodnju</izvorni_sadrzaj>
    <derivirana_varijabla naziv="DomainObject.Predmet.ProtustrankaIDrugi_1">AGRO BMS jednostavno društvo s ograničenom odgovornošću za usluge,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BMS jednostavno društvo s ograničenom odgovornošću za usluge, trgovinu i proizvodnju, OIB 56397900602, Šulinec 62, 10380 Šulinec</izvorni_sadrzaj>
    <derivirana_varijabla naziv="DomainObject.Predmet.ProtustrankaIDrugiAdressOIB_1">AGRO BMS jednostavno društvo s ograničenom odgovornošću za usluge, trgovinu i proizvodnju, OIB 56397900602, Šulinec 62,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BMS jednostavno društvo s ograničenom odgovornošću za usluge, trgovinu i proizvodnju</item>
      <item>Stjepan Hrupec</item>
      <item>ZAGREBAČKA BANKA DIONIČKO DRUŠTVO</item>
    </izvorni_sadrzaj>
    <derivirana_varijabla naziv="DomainObject.Predmet.SudioniciListNaziv_1">
      <item>FINA Regionalni centar Zagreb</item>
      <item>AGRO BMS jednostavno društvo s ograničenom odgovornošću za usluge, trgovinu i proizvodnju</item>
      <item>Stjepan Hrupec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BMS jednostavno društvo s ograničenom odgovornošću za usluge, trgovinu i proizvodnju, OIB 56397900602, Šulinec 62,10380 Šulinec</item>
      <item>Stjepan Hrupec, OIB 60648346502, Šulinec 62,10380 Šulinec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AGRO BMS jednostavno društvo s ograničenom odgovornošću za usluge, trgovinu i proizvodnju, OIB 56397900602, Šulinec 62,10380 Šulinec</item>
      <item>Stjepan Hrupec, OIB 60648346502, Šulinec 62,10380 Šulinec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56397900602</item>
      <item>, OIB 60648346502</item>
      <item>, OIB 92963223473</item>
    </izvorni_sadrzaj>
    <derivirana_varijabla naziv="DomainObject.Predmet.SudioniciListNazivOIB_1">
      <item>, OIB 85821130368</item>
      <item>, OIB 56397900602</item>
      <item>, OIB 60648346502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826DE-AA78-486B-9B21-0484ABEA4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1023</properties:Characters>
  <properties:Lines>39</properties:Lines>
  <properties:Paragraphs>19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2016-10-18T07:12:00Z</cp:lastPrinted>
  <dcterms:modified xmlns:xsi="http://www.w3.org/2001/XMLSchema-instance" xsi:type="dcterms:W3CDTF">2016-10-18T07:12:00Z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