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a1855" w14:paraId="07a1855" w:rsidRDefault="008B157B" w:rsidP="00564E07" w:rsidR="00381069" w:rsidRPr="004D31A8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4D31A8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4D31A8">
      <w:pPr>
        <w:pStyle w:val="Naslov1"/>
        <w:spacing w:before="100"/>
        <w:jc w:val="both"/>
        <w:rPr>
          <w:b w:val="false"/>
        </w:rPr>
      </w:pPr>
      <w:r w:rsidRPr="004D31A8">
        <w:rPr>
          <w:b w:val="false"/>
        </w:rPr>
        <w:t>REPUBLIKA HRVATSKA</w:t>
      </w:r>
    </w:p>
    <w:p w:rsidRDefault="008B157B" w:rsidP="008B157B" w:rsidR="008B157B" w:rsidRPr="004D31A8">
      <w:pPr>
        <w:jc w:val="both"/>
      </w:pPr>
      <w:r w:rsidRPr="004D31A8">
        <w:t xml:space="preserve">TRGOVAČKI SUD U SPLITU             </w:t>
      </w:r>
      <w:r w:rsidRPr="004D31A8">
        <w:tab/>
      </w:r>
      <w:r w:rsidRPr="004D31A8">
        <w:tab/>
      </w:r>
      <w:r w:rsidRPr="004D31A8">
        <w:tab/>
      </w:r>
    </w:p>
    <w:p w:rsidRDefault="008B157B" w:rsidP="008B157B" w:rsidR="008B157B" w:rsidRPr="004D31A8">
      <w:r w:rsidRPr="004D31A8">
        <w:t>Split, Sukoišanska 6</w:t>
      </w:r>
    </w:p>
    <w:p w:rsidRDefault="008B157B" w:rsidP="008B157B" w:rsidR="008B157B" w:rsidRPr="004D31A8"/>
    <w:p w:rsidRDefault="008B157B" w:rsidP="008B157B" w:rsidR="008B157B" w:rsidRPr="004D31A8">
      <w:pPr>
        <w:pStyle w:val="Naslov1"/>
        <w:rPr>
          <w:b w:val="false"/>
        </w:rPr>
      </w:pPr>
      <w:r w:rsidRPr="004D31A8">
        <w:rPr>
          <w:b w:val="false"/>
        </w:rPr>
        <w:t>R E P U B L I K A   H R V A T S K A</w:t>
      </w:r>
    </w:p>
    <w:p w:rsidRDefault="008B157B" w:rsidP="008B157B" w:rsidR="008B157B" w:rsidRPr="004D31A8">
      <w:pPr>
        <w:rPr>
          <w:lang w:eastAsia="hr-HR"/>
        </w:rPr>
      </w:pPr>
    </w:p>
    <w:p w:rsidRDefault="008B157B" w:rsidP="008B157B" w:rsidR="008B157B" w:rsidRPr="004D31A8">
      <w:pPr>
        <w:pStyle w:val="Naslov2"/>
        <w:rPr>
          <w:bCs/>
          <w:szCs w:val="24"/>
        </w:rPr>
      </w:pPr>
      <w:r w:rsidRPr="004D31A8">
        <w:rPr>
          <w:bCs/>
          <w:szCs w:val="24"/>
        </w:rPr>
        <w:t>R J E Š E NJ E</w:t>
      </w:r>
    </w:p>
    <w:p w:rsidRDefault="008B157B" w:rsidP="008B157B" w:rsidR="008B157B" w:rsidRPr="004D31A8"/>
    <w:p w:rsidRDefault="008B157B" w:rsidP="008B157B" w:rsidR="00081C61" w:rsidRPr="004D31A8">
      <w:pPr>
        <w:pStyle w:val="Tijeloteksta"/>
        <w:rPr>
          <w:lang w:val="hr-HR"/>
        </w:rPr>
      </w:pPr>
      <w:r w:rsidRPr="004D31A8">
        <w:rPr>
          <w:lang w:val="hr-HR"/>
        </w:rPr>
        <w:tab/>
        <w:t xml:space="preserve">Trgovački sud u Splitu, po sutkinji Ani Golub Gruić, </w:t>
      </w:r>
      <w:r w:rsidR="00331266" w:rsidRPr="00331266">
        <w:rPr>
          <w:lang w:val="hr-HR"/>
        </w:rPr>
        <w:t>u postupku povodom zahtjeva FINANCIJSKE AGENCIJE, Regionalni centar Split, Podružnica Split, Mažuranićevo šetalište 24B, OIB: 85821130368, za provedbu skraćenog stečajnog postupka nad dužnikom  BEDEM d.o.o., OIB: 90384953525, Split, Zrinsko Frankopanska 64</w:t>
      </w:r>
      <w:r w:rsidR="00081C61" w:rsidRPr="004D31A8">
        <w:rPr>
          <w:szCs w:val="24"/>
          <w:lang w:val="hr-HR"/>
        </w:rPr>
        <w:t xml:space="preserve">, </w:t>
      </w:r>
      <w:r w:rsidR="00564E07" w:rsidRPr="004D31A8">
        <w:rPr>
          <w:szCs w:val="24"/>
          <w:lang w:val="hr-HR"/>
        </w:rPr>
        <w:t>dana</w:t>
      </w:r>
      <w:r w:rsidR="002046B1" w:rsidRPr="004D31A8">
        <w:rPr>
          <w:szCs w:val="24"/>
          <w:lang w:val="hr-HR"/>
        </w:rPr>
        <w:t xml:space="preserve"> </w:t>
      </w:r>
      <w:r w:rsidR="00331266">
        <w:rPr>
          <w:szCs w:val="24"/>
          <w:lang w:val="hr-HR"/>
        </w:rPr>
        <w:t>2</w:t>
      </w:r>
      <w:r w:rsidR="000B65A4">
        <w:rPr>
          <w:szCs w:val="24"/>
          <w:lang w:val="hr-HR"/>
        </w:rPr>
        <w:t>1</w:t>
      </w:r>
      <w:r w:rsidR="00761A1F" w:rsidRPr="004D31A8">
        <w:rPr>
          <w:szCs w:val="24"/>
          <w:lang w:val="hr-HR"/>
        </w:rPr>
        <w:t>. listopada</w:t>
      </w:r>
      <w:r w:rsidR="00081C61" w:rsidRPr="004D31A8">
        <w:rPr>
          <w:szCs w:val="24"/>
          <w:lang w:val="hr-HR"/>
        </w:rPr>
        <w:t xml:space="preserve"> 2016. godine </w:t>
      </w:r>
    </w:p>
    <w:p w:rsidRDefault="00381069" w:rsidP="00331266" w:rsidR="00381069" w:rsidRPr="004D31A8">
      <w:pPr>
        <w:spacing w:after="160" w:before="160"/>
        <w:jc w:val="center"/>
      </w:pPr>
      <w:r w:rsidRPr="004D31A8">
        <w:t>r i j e š i o   j e</w:t>
      </w:r>
    </w:p>
    <w:p w:rsidRDefault="00D12C50" w:rsidP="00564E07" w:rsidR="00D12C50" w:rsidRPr="004D31A8">
      <w:pPr>
        <w:spacing w:before="200"/>
        <w:ind w:firstLine="708"/>
        <w:jc w:val="both"/>
      </w:pPr>
      <w:r w:rsidRPr="004D31A8">
        <w:t xml:space="preserve">Obustavlja se skraćeni stečajni postupak nad dužnikom </w:t>
      </w:r>
      <w:r w:rsidR="00331266" w:rsidRPr="00331266">
        <w:t>BEDEM d.o.o., OIB: 90384953525, Split, Zrinsko Frankopanska 64</w:t>
      </w:r>
      <w:r w:rsidRPr="004D31A8">
        <w:t>.</w:t>
      </w:r>
    </w:p>
    <w:p w:rsidRDefault="00381069" w:rsidP="001A01D1" w:rsidR="00FE08AD" w:rsidRPr="004D31A8">
      <w:pPr>
        <w:spacing w:after="120" w:before="240"/>
        <w:jc w:val="center"/>
        <w:rPr>
          <w:szCs w:val="24"/>
        </w:rPr>
      </w:pPr>
      <w:r w:rsidRPr="004D31A8">
        <w:rPr>
          <w:szCs w:val="24"/>
        </w:rPr>
        <w:t>Obrazloženje</w:t>
      </w:r>
    </w:p>
    <w:p w:rsidRDefault="00331266" w:rsidP="00331266" w:rsidR="00331266">
      <w:pPr>
        <w:spacing w:before="200"/>
        <w:ind w:firstLine="708"/>
        <w:jc w:val="both"/>
      </w:pPr>
      <w:r>
        <w:t>Financijska agencija, Regionalni centar Split podnijela je ovom sudu 30. listopada 2015. godine zahtjev za provedbu skraćenog stečajnog postupka nad BEDEM d.o.o., OIB: 90384953525, Split, Zrinsko Frankopanska 64.</w:t>
      </w:r>
    </w:p>
    <w:p w:rsidRDefault="00DC75D9" w:rsidP="00331266" w:rsidR="00DC75D9" w:rsidRPr="004D31A8">
      <w:pPr>
        <w:spacing w:before="200"/>
        <w:jc w:val="both"/>
      </w:pPr>
      <w:r w:rsidRPr="004D31A8">
        <w:tab/>
        <w:t xml:space="preserve">Budući da su prema podacima iz podnesenog zahtjeva </w:t>
      </w:r>
      <w:r w:rsidR="002046B1" w:rsidRPr="004D31A8">
        <w:t xml:space="preserve">FINA-e </w:t>
      </w:r>
      <w:r w:rsidRPr="004D31A8">
        <w:t xml:space="preserve">bile ispunjene pretpostavke iz čl. 428. Stečajnog zakona (˝Narodne novine˝ broj 71/15; dalje: SZ) ovaj sud je </w:t>
      </w:r>
      <w:r w:rsidR="00331266">
        <w:t>1</w:t>
      </w:r>
      <w:r w:rsidRPr="004D31A8">
        <w:t>. veljače 2016. godine na mrežnoj stranici e-Oglasna ploča sudova objavio oglas s podacima o identifikaciji dužnika te ukupnom iznosu duga dužnika evidentiranog na temelju neizvršenih osnova za plaćanje. Isto tako, navedenim oglasom su osobe ovlaštene za zastupanje dužnika pozvane</w:t>
      </w:r>
      <w:r w:rsidR="002046B1" w:rsidRPr="004D31A8">
        <w:t>,</w:t>
      </w:r>
      <w:r w:rsidRPr="004D31A8">
        <w:t xml:space="preserve"> da u roku od 15 dana od dana objave oglasa</w:t>
      </w:r>
      <w:r w:rsidR="002046B1" w:rsidRPr="004D31A8">
        <w:t>,</w:t>
      </w:r>
      <w:r w:rsidRPr="004D31A8">
        <w:t xml:space="preserve"> podnesu sudu javnobilježnički ovjerovljen popis imovine i obveza dužnika na propisanom obrascu, a vjerovnici dužnika da najkasnije u roku od 45 dana od objave oglasa predlože otvaranje stečajnog postupka nad dužnikom, sve to uz upozorenje na pravne posljedice nepodnošenja takvog prijedloga.</w:t>
      </w:r>
    </w:p>
    <w:p w:rsidRDefault="002046B1" w:rsidP="001A01D1" w:rsidR="00DC75D9" w:rsidRPr="004D31A8">
      <w:pPr>
        <w:spacing w:before="200"/>
        <w:ind w:firstLine="708"/>
        <w:jc w:val="both"/>
        <w:rPr>
          <w:szCs w:val="24"/>
        </w:rPr>
      </w:pPr>
      <w:r w:rsidRPr="004D31A8">
        <w:t>Postupajući po navedenom oglasu</w:t>
      </w:r>
      <w:r w:rsidR="003379C9" w:rsidRPr="004D31A8">
        <w:t xml:space="preserve"> u ostavljenom roku</w:t>
      </w:r>
      <w:r w:rsidRPr="004D31A8">
        <w:t xml:space="preserve">, </w:t>
      </w:r>
      <w:r w:rsidR="00331266">
        <w:t>Credo banka d.d. u stečaju, OIB: 94141384086, Split, Zrinjsko-Frankopanska 58, dostavila</w:t>
      </w:r>
      <w:r w:rsidR="00DC75D9" w:rsidRPr="004D31A8">
        <w:t xml:space="preserve"> je </w:t>
      </w:r>
      <w:r w:rsidR="00331266">
        <w:t>16. ožujka</w:t>
      </w:r>
      <w:r w:rsidR="00DC75D9" w:rsidRPr="004D31A8">
        <w:t xml:space="preserve"> 2016. godine obrazac kojim je kao vjerovnik predloži</w:t>
      </w:r>
      <w:r w:rsidR="00331266">
        <w:t>la</w:t>
      </w:r>
      <w:r w:rsidR="00DC75D9" w:rsidRPr="004D31A8">
        <w:t xml:space="preserve"> nad dužnikom otvoriti stečaj. U prijedlogu je nave</w:t>
      </w:r>
      <w:r w:rsidR="00331266">
        <w:t>la</w:t>
      </w:r>
      <w:r w:rsidR="00DC75D9" w:rsidRPr="004D31A8">
        <w:t xml:space="preserve"> da </w:t>
      </w:r>
      <w:r w:rsidR="00B76BB1">
        <w:t xml:space="preserve">na dan 29. veljače 2016.godine </w:t>
      </w:r>
      <w:r w:rsidR="00DC75D9" w:rsidRPr="004D31A8">
        <w:t xml:space="preserve">vjerovnik ima tražbinu prema dužniku u iznosu od </w:t>
      </w:r>
      <w:r w:rsidR="00331266">
        <w:t>17.766.139,06 kn</w:t>
      </w:r>
      <w:r w:rsidR="00B76BB1">
        <w:t>.</w:t>
      </w:r>
    </w:p>
    <w:p w:rsidRDefault="00DC75D9" w:rsidP="001A01D1" w:rsidR="00DC75D9" w:rsidRPr="004D31A8">
      <w:pPr>
        <w:spacing w:before="200"/>
        <w:ind w:firstLine="708"/>
        <w:jc w:val="both"/>
        <w:rPr>
          <w:szCs w:val="24"/>
        </w:rPr>
      </w:pPr>
      <w:r w:rsidRPr="004D31A8">
        <w:rPr>
          <w:szCs w:val="24"/>
        </w:rPr>
        <w:t>Postupajući po zaključku ovo</w:t>
      </w:r>
      <w:r w:rsidR="00B76BB1">
        <w:rPr>
          <w:szCs w:val="24"/>
        </w:rPr>
        <w:t>ga suda poslovni broj 11. St-1062</w:t>
      </w:r>
      <w:r w:rsidRPr="004D31A8">
        <w:rPr>
          <w:szCs w:val="24"/>
        </w:rPr>
        <w:t xml:space="preserve">/2015 od </w:t>
      </w:r>
      <w:r w:rsidR="00B76BB1">
        <w:rPr>
          <w:szCs w:val="24"/>
        </w:rPr>
        <w:t>12. listopada</w:t>
      </w:r>
      <w:r w:rsidRPr="004D31A8">
        <w:rPr>
          <w:szCs w:val="24"/>
        </w:rPr>
        <w:t xml:space="preserve"> 2016. godine </w:t>
      </w:r>
      <w:r w:rsidR="00B76BB1">
        <w:t>Credo banka d.d. u stečaju uplatila</w:t>
      </w:r>
      <w:r w:rsidRPr="004D31A8">
        <w:t xml:space="preserve"> je:</w:t>
      </w:r>
    </w:p>
    <w:p w:rsidRDefault="00DC75D9" w:rsidP="001A01D1" w:rsidR="00DC75D9" w:rsidRPr="004D31A8">
      <w:pPr>
        <w:spacing w:before="40"/>
        <w:ind w:firstLine="708"/>
        <w:jc w:val="both"/>
        <w:rPr>
          <w:szCs w:val="24"/>
        </w:rPr>
      </w:pPr>
      <w:r w:rsidRPr="004D31A8">
        <w:t>- iznos od 1.000,00 kn (tisuću kuna) u Fond za namirenje troškova stečajnog postupka</w:t>
      </w:r>
    </w:p>
    <w:p w:rsidRDefault="001A01D1" w:rsidP="001A01D1" w:rsidR="00DC75D9" w:rsidRPr="004D31A8">
      <w:pPr>
        <w:spacing w:before="40"/>
        <w:ind w:firstLine="709"/>
        <w:jc w:val="both"/>
      </w:pPr>
      <w:r>
        <w:t xml:space="preserve">- </w:t>
      </w:r>
      <w:r w:rsidR="00DC75D9" w:rsidRPr="004D31A8">
        <w:t>iznos od 6.000,00 kn (šesttisuća kuna) na ime dodatnog predujma za namirenje troškova stečajnog postupka,</w:t>
      </w:r>
    </w:p>
    <w:p w:rsidRDefault="00B76BB1" w:rsidP="00DC75D9" w:rsidR="008C5A9E" w:rsidRPr="004D31A8">
      <w:pPr>
        <w:spacing w:before="80"/>
        <w:jc w:val="both"/>
      </w:pPr>
      <w:r>
        <w:lastRenderedPageBreak/>
        <w:t>o čemu je izvijestila</w:t>
      </w:r>
      <w:r w:rsidR="00602C1C" w:rsidRPr="004D31A8">
        <w:t xml:space="preserve"> sud podnesko</w:t>
      </w:r>
      <w:r>
        <w:t>m zaprimljenim kod ovoga suda 17</w:t>
      </w:r>
      <w:r w:rsidR="00602C1C" w:rsidRPr="004D31A8">
        <w:t>. listopada 2016. i u privitku tog podneska</w:t>
      </w:r>
      <w:r w:rsidR="007B6D5C" w:rsidRPr="004D31A8">
        <w:t xml:space="preserve"> </w:t>
      </w:r>
      <w:r>
        <w:t>dostavila</w:t>
      </w:r>
      <w:r w:rsidR="00602C1C" w:rsidRPr="004D31A8">
        <w:t xml:space="preserve"> potvrde</w:t>
      </w:r>
      <w:r w:rsidR="00DC75D9" w:rsidRPr="004D31A8">
        <w:t xml:space="preserve"> (platn</w:t>
      </w:r>
      <w:r w:rsidR="00602C1C" w:rsidRPr="004D31A8">
        <w:t>e</w:t>
      </w:r>
      <w:r w:rsidR="00DC75D9" w:rsidRPr="004D31A8">
        <w:t xml:space="preserve"> nalog</w:t>
      </w:r>
      <w:r w:rsidR="00602C1C" w:rsidRPr="004D31A8">
        <w:t>e</w:t>
      </w:r>
      <w:r w:rsidR="00DC75D9" w:rsidRPr="004D31A8">
        <w:t>)</w:t>
      </w:r>
      <w:r w:rsidR="00602C1C" w:rsidRPr="004D31A8">
        <w:t xml:space="preserve"> o izvršenim uplatama</w:t>
      </w:r>
      <w:r w:rsidR="00B728D0" w:rsidRPr="004D31A8">
        <w:t xml:space="preserve"> </w:t>
      </w:r>
      <w:r w:rsidR="00602C1C" w:rsidRPr="004D31A8">
        <w:t>(</w:t>
      </w:r>
      <w:r w:rsidR="00DC75D9" w:rsidRPr="004D31A8">
        <w:t xml:space="preserve">list </w:t>
      </w:r>
      <w:r>
        <w:t>15</w:t>
      </w:r>
      <w:r w:rsidR="008C5A9E" w:rsidRPr="004D31A8">
        <w:t>3-</w:t>
      </w:r>
      <w:r>
        <w:t>15</w:t>
      </w:r>
      <w:r w:rsidR="008C5A9E" w:rsidRPr="004D31A8">
        <w:t>4 spisa</w:t>
      </w:r>
      <w:r w:rsidR="00602C1C" w:rsidRPr="004D31A8">
        <w:t>)</w:t>
      </w:r>
      <w:r w:rsidR="008C5A9E" w:rsidRPr="004D31A8">
        <w:t>.</w:t>
      </w:r>
    </w:p>
    <w:p w:rsidRDefault="00DC75D9" w:rsidP="00DC75D9" w:rsidR="00DC75D9" w:rsidRPr="004D31A8">
      <w:pPr>
        <w:spacing w:before="200"/>
        <w:jc w:val="both"/>
      </w:pPr>
      <w:r w:rsidRPr="004D31A8">
        <w:tab/>
      </w:r>
      <w:r w:rsidR="008C5A9E" w:rsidRPr="004D31A8">
        <w:t>Odredbom čl. 433. SZ-a propisano je da ako nisu ispunjene pretpostavke za istodobno otvaranje i zaključenje skraćenog stečajnog postupka</w:t>
      </w:r>
      <w:r w:rsidR="003345F9" w:rsidRPr="004D31A8">
        <w:t xml:space="preserve"> u smislu odredbe čl. 431. tog Z</w:t>
      </w:r>
      <w:r w:rsidR="008C5A9E" w:rsidRPr="004D31A8">
        <w:t>akona, sud će obustaviti skraćeni stečajni postupak i odgovarajućom primjenom općih odredbi stečajnog postupka iz Stečajnog zakona donijeti rješenje o pokretanju prethodnog postupka, odnosno otvaranju stečajnog postupka.</w:t>
      </w:r>
    </w:p>
    <w:p w:rsidRDefault="008C5A9E" w:rsidP="00DC75D9" w:rsidR="00A939DC" w:rsidRPr="004D31A8">
      <w:pPr>
        <w:spacing w:before="200"/>
        <w:jc w:val="both"/>
      </w:pPr>
      <w:r w:rsidRPr="004D31A8">
        <w:tab/>
        <w:t>Iz utvrđenih činjenica (</w:t>
      </w:r>
      <w:r w:rsidR="005307F5" w:rsidRPr="004D31A8">
        <w:t xml:space="preserve">postojanje </w:t>
      </w:r>
      <w:r w:rsidRPr="004D31A8">
        <w:t>prijedlog</w:t>
      </w:r>
      <w:r w:rsidR="005307F5" w:rsidRPr="004D31A8">
        <w:t>a</w:t>
      </w:r>
      <w:r w:rsidRPr="004D31A8">
        <w:t xml:space="preserve"> za otvaranje redovnog stečajnog postupka nad dužnikom od strane </w:t>
      </w:r>
      <w:r w:rsidR="00AB0DE1" w:rsidRPr="004D31A8">
        <w:t xml:space="preserve">vjerovnika </w:t>
      </w:r>
      <w:r w:rsidR="00600AA5" w:rsidRPr="004D31A8">
        <w:t>uz uplatu</w:t>
      </w:r>
      <w:r w:rsidRPr="004D31A8">
        <w:t xml:space="preserve"> traženog iznosa u Fond za namirenje troškova stečajnog postupka te na ime dodatnog predujma za namirenje troškova stečajnog postupka</w:t>
      </w:r>
      <w:r w:rsidR="00A939DC" w:rsidRPr="004D31A8">
        <w:t>) slijedi da nisu ispunjeni uvjeti za provođenje skraćenog stečajnog postupka</w:t>
      </w:r>
      <w:r w:rsidR="00483137" w:rsidRPr="004D31A8">
        <w:t xml:space="preserve"> sukladno čl. 431. SZ-a</w:t>
      </w:r>
      <w:r w:rsidR="00A939DC" w:rsidRPr="004D31A8">
        <w:t xml:space="preserve">. </w:t>
      </w:r>
    </w:p>
    <w:p w:rsidRDefault="00A939DC" w:rsidP="00A939DC" w:rsidR="00A939DC" w:rsidRPr="004D31A8">
      <w:pPr>
        <w:spacing w:before="200"/>
        <w:jc w:val="both"/>
      </w:pPr>
      <w:r w:rsidRPr="004D31A8">
        <w:tab/>
        <w:t>Slijedom navedenog, a temeljem odredbe čl. 433. SZ-a odlučeno je kao u izreci ovog rješenja pri čemu se dodatno ističe da će sud posebnim rješenjem odlučiti o pokretanju prethodnog postupka, odnosno otvaranju stečajnog postupka.</w:t>
      </w:r>
    </w:p>
    <w:p w:rsidRDefault="00DC75D9" w:rsidP="00A939DC" w:rsidR="00DC75D9" w:rsidRPr="004D31A8">
      <w:pPr>
        <w:jc w:val="both"/>
        <w:rPr>
          <w:szCs w:val="24"/>
        </w:rPr>
      </w:pPr>
    </w:p>
    <w:p w:rsidRDefault="00FE08AD" w:rsidP="00761A1F" w:rsidR="00FE08AD" w:rsidRPr="004D31A8">
      <w:pPr>
        <w:jc w:val="center"/>
        <w:rPr>
          <w:szCs w:val="24"/>
        </w:rPr>
      </w:pPr>
      <w:r w:rsidRPr="004D31A8">
        <w:rPr>
          <w:szCs w:val="24"/>
        </w:rPr>
        <w:t xml:space="preserve">U Splitu, </w:t>
      </w:r>
      <w:r w:rsidR="00B76BB1">
        <w:rPr>
          <w:szCs w:val="24"/>
        </w:rPr>
        <w:t>2</w:t>
      </w:r>
      <w:r w:rsidR="000B65A4">
        <w:rPr>
          <w:szCs w:val="24"/>
        </w:rPr>
        <w:t>1</w:t>
      </w:r>
      <w:r w:rsidR="00AF79FC" w:rsidRPr="004D31A8">
        <w:rPr>
          <w:szCs w:val="24"/>
        </w:rPr>
        <w:t>.</w:t>
      </w:r>
      <w:r w:rsidR="00761A1F" w:rsidRPr="004D31A8">
        <w:rPr>
          <w:szCs w:val="24"/>
        </w:rPr>
        <w:t xml:space="preserve"> listopada</w:t>
      </w:r>
      <w:r w:rsidRPr="004D31A8">
        <w:rPr>
          <w:szCs w:val="24"/>
        </w:rPr>
        <w:t xml:space="preserve"> 2016. godine</w:t>
      </w:r>
    </w:p>
    <w:p w:rsidRDefault="00FE08AD" w:rsidP="00FE08AD" w:rsidR="00FE08AD" w:rsidRPr="004D31A8">
      <w:pPr>
        <w:ind w:firstLine="708"/>
        <w:jc w:val="both"/>
        <w:rPr>
          <w:szCs w:val="24"/>
        </w:rPr>
      </w:pPr>
    </w:p>
    <w:p w:rsidRDefault="00FE08AD" w:rsidP="00FE08AD" w:rsidR="00FE08AD" w:rsidRPr="004D31A8">
      <w:pPr>
        <w:ind w:left="6372"/>
        <w:jc w:val="center"/>
      </w:pPr>
      <w:r w:rsidRPr="004D31A8">
        <w:t>SUTKINJA</w:t>
      </w:r>
    </w:p>
    <w:p w:rsidRDefault="00FE08AD" w:rsidP="00FE08AD" w:rsidR="00FE08AD" w:rsidRPr="004D31A8">
      <w:pPr>
        <w:ind w:left="6372"/>
        <w:jc w:val="center"/>
      </w:pPr>
      <w:r w:rsidRPr="004D31A8">
        <w:t>ANA GOLUB GRUIĆ</w:t>
      </w:r>
    </w:p>
    <w:p w:rsidRDefault="00381069" w:rsidP="00381069" w:rsidR="00381069" w:rsidRPr="004D31A8"/>
    <w:p w:rsidRDefault="00A939DC" w:rsidP="00A939DC" w:rsidR="00A939DC" w:rsidRPr="004D31A8">
      <w:pPr>
        <w:spacing w:before="160"/>
        <w:jc w:val="both"/>
      </w:pPr>
      <w:r w:rsidRPr="004D31A8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81069" w:rsidP="00381069" w:rsidR="00381069" w:rsidRPr="004D31A8"/>
    <w:p w:rsidRDefault="00381069" w:rsidP="00381069" w:rsidR="00381069" w:rsidRPr="004D31A8"/>
    <w:p w:rsidRDefault="00381069" w:rsidP="00381069" w:rsidR="00381069" w:rsidRPr="004D31A8">
      <w:r w:rsidRPr="004D31A8">
        <w:t>DNA:</w:t>
      </w:r>
    </w:p>
    <w:p w:rsidRDefault="00381069" w:rsidP="00381069" w:rsidR="00381069" w:rsidRPr="004D31A8">
      <w:pPr>
        <w:pStyle w:val="Odlomakpopisa"/>
        <w:numPr>
          <w:ilvl w:val="0"/>
          <w:numId w:val="3"/>
        </w:numPr>
        <w:ind w:left="567"/>
      </w:pPr>
      <w:r w:rsidRPr="004D31A8">
        <w:t>predlagatelju – FINA, RC Split</w:t>
      </w:r>
    </w:p>
    <w:p w:rsidRDefault="00381069" w:rsidP="00381069" w:rsidR="000D5CA4" w:rsidRPr="004D31A8">
      <w:pPr>
        <w:pStyle w:val="Odlomakpopisa"/>
        <w:numPr>
          <w:ilvl w:val="0"/>
          <w:numId w:val="3"/>
        </w:numPr>
        <w:ind w:left="567"/>
      </w:pPr>
      <w:r w:rsidRPr="004D31A8">
        <w:t xml:space="preserve">dužniku </w:t>
      </w:r>
    </w:p>
    <w:p w:rsidRDefault="00B76BB1" w:rsidP="00381069" w:rsidR="00381069" w:rsidRPr="004D31A8">
      <w:pPr>
        <w:pStyle w:val="Odlomakpopisa"/>
        <w:numPr>
          <w:ilvl w:val="0"/>
          <w:numId w:val="3"/>
        </w:numPr>
        <w:ind w:left="567"/>
      </w:pPr>
      <w:r>
        <w:t>Credo banka d.d. u stečaju Split po stečajnoj upraviteljici</w:t>
      </w:r>
    </w:p>
    <w:p w:rsidRDefault="00564E07" w:rsidP="00381069" w:rsidR="00381069" w:rsidRPr="004D31A8">
      <w:pPr>
        <w:pStyle w:val="Odlomakpopisa"/>
        <w:numPr>
          <w:ilvl w:val="0"/>
          <w:numId w:val="3"/>
        </w:numPr>
        <w:ind w:left="567"/>
      </w:pPr>
      <w:r w:rsidRPr="004D31A8">
        <w:t xml:space="preserve">mrežna stranica e-Oglasna ploča sudova </w:t>
      </w:r>
    </w:p>
    <w:p w:rsidRDefault="00381069" w:rsidP="00381069" w:rsidR="00381069" w:rsidRPr="004D31A8">
      <w:pPr>
        <w:pStyle w:val="Odlomakpopisa"/>
        <w:numPr>
          <w:ilvl w:val="0"/>
          <w:numId w:val="3"/>
        </w:numPr>
        <w:ind w:left="567"/>
      </w:pPr>
      <w:r w:rsidRPr="004D31A8">
        <w:t>u spis</w:t>
      </w:r>
    </w:p>
    <w:p w:rsidRDefault="00381069" w:rsidP="00381069" w:rsidR="00381069" w:rsidRPr="004D31A8">
      <w:pPr>
        <w:ind w:firstLine="708"/>
        <w:jc w:val="both"/>
        <w:rPr>
          <w:szCs w:val="24"/>
        </w:rPr>
      </w:pPr>
    </w:p>
    <w:p w:rsidRDefault="00381069" w:rsidP="00381069" w:rsidR="00381069" w:rsidRPr="004D31A8">
      <w:pPr>
        <w:ind w:firstLine="708"/>
        <w:jc w:val="both"/>
        <w:rPr>
          <w:szCs w:val="24"/>
        </w:rPr>
      </w:pPr>
    </w:p>
    <w:p w:rsidRDefault="00381069" w:rsidP="00381069" w:rsidR="00381069" w:rsidRPr="004D31A8">
      <w:pPr>
        <w:ind w:firstLine="708"/>
        <w:jc w:val="both"/>
      </w:pPr>
    </w:p>
    <w:p w:rsidRDefault="00853B3E" w:rsidR="00853B3E" w:rsidRPr="00564E07"/>
    <w:sectPr w:rsidSect="00950AB7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05" w:rsidP="008B157B" w:rsidR="00A81105">
      <w:r>
        <w:separator/>
      </w:r>
    </w:p>
  </w:endnote>
  <w:endnote w:id="0" w:type="continuationSeparator">
    <w:p w:rsidRDefault="00A81105" w:rsidP="008B157B" w:rsidR="00A81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05" w:rsidP="008B157B" w:rsidR="00A81105">
      <w:r>
        <w:separator/>
      </w:r>
    </w:p>
  </w:footnote>
  <w:footnote w:id="0" w:type="continuationSeparator">
    <w:p w:rsidRDefault="00A81105" w:rsidP="008B157B" w:rsidR="00A811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2942A2" w:rsidR="00564E07">
        <w:pPr>
          <w:pStyle w:val="Zaglavlje"/>
          <w:jc w:val="center"/>
        </w:pPr>
        <w:r>
          <w:fldChar w:fldCharType="begin"/>
        </w:r>
        <w:r w:rsidR="00564E07">
          <w:instrText>PAGE   \* MERGEFORMAT</w:instrText>
        </w:r>
        <w:r>
          <w:fldChar w:fldCharType="separate"/>
        </w:r>
        <w:r w:rsidR="004F1B35">
          <w:rPr>
            <w:noProof/>
          </w:rPr>
          <w:t>2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D12C50">
      <w:t>1</w:t>
    </w:r>
    <w:r w:rsidR="00331266">
      <w:t>06</w:t>
    </w:r>
    <w:r w:rsidR="00D12C50">
      <w:t>2/2015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331266">
      <w:t>1062</w:t>
    </w:r>
    <w:r w:rsidR="00D12C50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B4D96"/>
    <w:rsid w:val="000B65A4"/>
    <w:rsid w:val="000D5CA4"/>
    <w:rsid w:val="001521CE"/>
    <w:rsid w:val="001A01D1"/>
    <w:rsid w:val="001B565E"/>
    <w:rsid w:val="001E507C"/>
    <w:rsid w:val="002046B1"/>
    <w:rsid w:val="0023779A"/>
    <w:rsid w:val="00273166"/>
    <w:rsid w:val="0027480C"/>
    <w:rsid w:val="002942A2"/>
    <w:rsid w:val="002E57EC"/>
    <w:rsid w:val="00331266"/>
    <w:rsid w:val="003345F9"/>
    <w:rsid w:val="003379C9"/>
    <w:rsid w:val="00381069"/>
    <w:rsid w:val="003C2F22"/>
    <w:rsid w:val="00417EA6"/>
    <w:rsid w:val="00464053"/>
    <w:rsid w:val="00483137"/>
    <w:rsid w:val="00487D82"/>
    <w:rsid w:val="004C051F"/>
    <w:rsid w:val="004D31A8"/>
    <w:rsid w:val="004E7194"/>
    <w:rsid w:val="004F1B35"/>
    <w:rsid w:val="005307F5"/>
    <w:rsid w:val="00547BB8"/>
    <w:rsid w:val="00564E07"/>
    <w:rsid w:val="005B6A2F"/>
    <w:rsid w:val="00600AA5"/>
    <w:rsid w:val="00602C1C"/>
    <w:rsid w:val="00662018"/>
    <w:rsid w:val="0067251F"/>
    <w:rsid w:val="00704BB7"/>
    <w:rsid w:val="0071519E"/>
    <w:rsid w:val="00761A1F"/>
    <w:rsid w:val="007A4F49"/>
    <w:rsid w:val="007B6D5C"/>
    <w:rsid w:val="007F7A84"/>
    <w:rsid w:val="00814EDB"/>
    <w:rsid w:val="00815142"/>
    <w:rsid w:val="00853B3E"/>
    <w:rsid w:val="00875420"/>
    <w:rsid w:val="00891C1A"/>
    <w:rsid w:val="008B157B"/>
    <w:rsid w:val="008C5A9E"/>
    <w:rsid w:val="008D266B"/>
    <w:rsid w:val="008D49DC"/>
    <w:rsid w:val="00950AB7"/>
    <w:rsid w:val="009551D6"/>
    <w:rsid w:val="00957616"/>
    <w:rsid w:val="00981D37"/>
    <w:rsid w:val="00A47BD5"/>
    <w:rsid w:val="00A51DE9"/>
    <w:rsid w:val="00A81105"/>
    <w:rsid w:val="00A939DC"/>
    <w:rsid w:val="00AB0DE1"/>
    <w:rsid w:val="00AF79FC"/>
    <w:rsid w:val="00B728D0"/>
    <w:rsid w:val="00B7506F"/>
    <w:rsid w:val="00B76BB1"/>
    <w:rsid w:val="00B806B9"/>
    <w:rsid w:val="00BE726A"/>
    <w:rsid w:val="00C77CC0"/>
    <w:rsid w:val="00D12C50"/>
    <w:rsid w:val="00DC75D9"/>
    <w:rsid w:val="00DD0D50"/>
    <w:rsid w:val="00DE5984"/>
    <w:rsid w:val="00E34EC7"/>
    <w:rsid w:val="00E6360A"/>
    <w:rsid w:val="00EB6A52"/>
    <w:rsid w:val="00EF351E"/>
    <w:rsid w:val="00F2599E"/>
    <w:rsid w:val="00FB2808"/>
    <w:rsid w:val="00FE08AD"/>
    <w:rsid w:val="00FE22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St-1062/2015</izvorni_sadrzaj>
    <derivirana_varijabla naziv="DomainObject.Predmet.OznakaBroj_1">St-1062/2015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BEDEM d.o.o. za nekretnine, marketing, turizam i putnička agencija</izvorni_sadrzaj>
    <derivirana_varijabla naziv="DomainObject.Predmet.ProtustrankaFormated_1">  BEDEM d.o.o. za nekretnine, marketing, turizam i putnička agencija</derivirana_varijabla>
  </DomainObject.Predmet.ProtustrankaFormated>
  <DomainObject.Predmet.ProtustrankaFormatedOIB>
    <izvorni_sadrzaj>  BEDEM d.o.o. za nekretnine, marketing, turizam i putnička agencija, OIB 90384953525</izvorni_sadrzaj>
    <derivirana_varijabla naziv="DomainObject.Predmet.ProtustrankaFormatedOIB_1">  BEDEM d.o.o. za nekretnine, marketing, turizam i putnička agencija, OIB 90384953525</derivirana_varijabla>
  </DomainObject.Predmet.ProtustrankaFormatedOIB>
  <DomainObject.Predmet.ProtustrankaFormatedWithAdress>
    <izvorni_sadrzaj> BEDEM d.o.o. za nekretnine, marketing, turizam i putnička agencija, Zrinsko Frankopanska 64, 21000 Split</izvorni_sadrzaj>
    <derivirana_varijabla naziv="DomainObject.Predmet.ProtustrankaFormatedWithAdress_1"> BEDEM d.o.o. za nekretnine, marketing, turizam i putnička agencija, Zrinsko Frankopanska 64, 21000 Split</derivirana_varijabla>
  </DomainObject.Predmet.ProtustrankaFormatedWithAdress>
  <DomainObject.Predmet.ProtustrankaFormatedWithAdressOIB>
    <izvorni_sadrzaj> BEDEM d.o.o. za nekretnine, marketing, turizam i putnička agencija, OIB 90384953525, Zrinsko Frankopanska 64, 21000 Split</izvorni_sadrzaj>
    <derivirana_varijabla naziv="DomainObject.Predmet.ProtustrankaFormatedWithAdressOIB_1"> BEDEM d.o.o. za nekretnine, marketing, turizam i putnička agencija, OIB 90384953525, Zrinsko Frankopanska 64, 21000 Split</derivirana_varijabla>
  </DomainObject.Predmet.ProtustrankaFormatedWithAdressOIB>
  <DomainObject.Predmet.ProtustrankaWithAdress>
    <izvorni_sadrzaj>BEDEM d.o.o. za nekretnine, marketing, turizam i putnička agencija Zrinsko Frankopanska 64, 21000 Split</izvorni_sadrzaj>
    <derivirana_varijabla naziv="DomainObject.Predmet.ProtustrankaWithAdress_1">BEDEM d.o.o. za nekretnine, marketing, turizam i putnička agencija Zrinsko Frankopanska 64, 21000 Split</derivirana_varijabla>
  </DomainObject.Predmet.ProtustrankaWithAdress>
  <DomainObject.Predmet.ProtustrankaWithAdressOIB>
    <izvorni_sadrzaj>BEDEM d.o.o. za nekretnine, marketing, turizam i putnička agencija, OIB 90384953525, Zrinsko Frankopanska 64, 21000 Split</izvorni_sadrzaj>
    <derivirana_varijabla naziv="DomainObject.Predmet.ProtustrankaWithAdressOIB_1">BEDEM d.o.o. za nekretnine, marketing, turizam i putnička agencija, OIB 90384953525, Zrinsko Frankopanska 64, 21000 Split</derivirana_varijabla>
  </DomainObject.Predmet.ProtustrankaWithAdressOIB>
  <DomainObject.Predmet.ProtustrankaNazivFormated>
    <izvorni_sadrzaj>BEDEM d.o.o. za nekretnine, marketing, turizam i putnička agencija</izvorni_sadrzaj>
    <derivirana_varijabla naziv="DomainObject.Predmet.ProtustrankaNazivFormated_1">BEDEM d.o.o. za nekretnine, marketing, turizam i putnička agencija</derivirana_varijabla>
  </DomainObject.Predmet.ProtustrankaNazivFormated>
  <DomainObject.Predmet.ProtustrankaNazivFormatedOIB>
    <izvorni_sadrzaj>BEDEM d.o.o. za nekretnine, marketing, turizam i putnička agencija, OIB 90384953525</izvorni_sadrzaj>
    <derivirana_varijabla naziv="DomainObject.Predmet.ProtustrankaNazivFormatedOIB_1">BEDEM d.o.o. za nekretnine, marketing, turizam i putnička agencija, OIB 90384953525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13150623.71</izvorni_sadrzaj>
    <derivirana_varijabla naziv="DomainObject.Predmet.TrenutnaVrijednost_1">13150623.71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BEDEM d.o.o. za nekretnine, marketing, turizam i putnička agencija</item>
    </izvorni_sadrzaj>
    <derivirana_varijabla naziv="DomainObject.Predmet.ProtuStrankaListFormated_1">
      <item>BEDEM d.o.o. za nekretnine, marketing, turizam i putnička agencija</item>
    </derivirana_varijabla>
  </DomainObject.Predmet.ProtuStrankaListFormated>
  <DomainObject.Predmet.ProtuStrankaListFormatedOIB>
    <izvorni_sadrzaj>
      <item>BEDEM d.o.o. za nekretnine, marketing, turizam i putnička agencija, OIB 90384953525</item>
    </izvorni_sadrzaj>
    <derivirana_varijabla naziv="DomainObject.Predmet.ProtuStrankaListFormatedOIB_1">
      <item>BEDEM d.o.o. za nekretnine, marketing, turizam i putnička agencija, OIB 90384953525</item>
    </derivirana_varijabla>
  </DomainObject.Predmet.ProtuStrankaListFormatedOIB>
  <DomainObject.Predmet.ProtuStrankaListFormatedWithAdress>
    <izvorni_sadrzaj>
      <item>BEDEM d.o.o. za nekretnine, marketing, turizam i putnička agencija, Zrinsko Frankopanska 64, 21000 Split</item>
    </izvorni_sadrzaj>
    <derivirana_varijabla naziv="DomainObject.Predmet.ProtuStrankaListFormatedWithAdress_1">
      <item>BEDEM d.o.o. za nekretnine, marketing, turizam i putnička agencija, Zrinsko Frankopanska 64, 21000 Split</item>
    </derivirana_varijabla>
  </DomainObject.Predmet.ProtuStrankaListFormatedWithAdress>
  <DomainObject.Predmet.ProtuStrankaListFormatedWithAdressOIB>
    <izvorni_sadrzaj>
      <item>BEDEM d.o.o. za nekretnine, marketing, turizam i putnička agencija, OIB 90384953525, Zrinsko Frankopanska 64, 21000 Split</item>
    </izvorni_sadrzaj>
    <derivirana_varijabla naziv="DomainObject.Predmet.ProtuStrankaListFormatedWithAdressOIB_1">
      <item>BEDEM d.o.o. za nekretnine, marketing, turizam i putnička agencija, OIB 90384953525, Zrinsko Frankopanska 64, 21000 Split</item>
    </derivirana_varijabla>
  </DomainObject.Predmet.ProtuStrankaListFormatedWithAdressOIB>
  <DomainObject.Predmet.ProtuStrankaListNazivFormated>
    <izvorni_sadrzaj>
      <item>BEDEM d.o.o. za nekretnine, marketing, turizam i putnička agencija</item>
    </izvorni_sadrzaj>
    <derivirana_varijabla naziv="DomainObject.Predmet.ProtuStrankaListNazivFormated_1">
      <item>BEDEM d.o.o. za nekretnine, marketing, turizam i putnička agencija</item>
    </derivirana_varijabla>
  </DomainObject.Predmet.ProtuStrankaListNazivFormated>
  <DomainObject.Predmet.ProtuStrankaListNazivFormatedOIB>
    <izvorni_sadrzaj>
      <item>BEDEM d.o.o. za nekretnine, marketing, turizam i putnička agencija, OIB 90384953525</item>
    </izvorni_sadrzaj>
    <derivirana_varijabla naziv="DomainObject.Predmet.ProtuStrankaListNazivFormatedOIB_1">
      <item>BEDEM d.o.o. za nekretnine, marketing, turizam i putnička agencija, OIB 90384953525</item>
    </derivirana_varijabla>
  </DomainObject.Predmet.ProtuStrankaListNazivFormatedOIB>
  <DomainObject.Predmet.OstaliListFormated>
    <izvorni_sadrzaj>
      <item>Credo banka dioničko društvo "u stečaju"</item>
      <item>Ankica Čenić</item>
    </izvorni_sadrzaj>
    <derivirana_varijabla naziv="DomainObject.Predmet.OstaliListFormated_1">
      <item>Credo banka dioničko društvo "u stečaju"</item>
      <item>Ankica Čenić</item>
    </derivirana_varijabla>
  </DomainObject.Predmet.OstaliListFormated>
  <DomainObject.Predmet.OstaliListFormatedOIB>
    <izvorni_sadrzaj>
      <item>Credo banka dioničko društvo "u stečaju", OIB 94141384086</item>
      <item>Ankica Čenić, OIB 67541309757</item>
    </izvorni_sadrzaj>
    <derivirana_varijabla naziv="DomainObject.Predmet.OstaliListFormatedOIB_1">
      <item>Credo banka dioničko društvo "u stečaju", OIB 94141384086</item>
      <item>Ankica Čenić, OIB 67541309757</item>
    </derivirana_varijabla>
  </DomainObject.Predmet.OstaliListFormatedOIB>
  <DomainObject.Predmet.OstaliListFormatedWithAdress>
    <izvorni_sadrzaj>
      <item>Credo banka dioničko društvo "u stečaju", Zrinjsko-Frankopanska 58, 21000 Split</item>
      <item>Ankica Čenić, Josipa Pupačića 1, 21000 Split</item>
    </izvorni_sadrzaj>
    <derivirana_varijabla naziv="DomainObject.Predmet.OstaliListFormatedWithAdress_1">
      <item>Credo banka dioničko društvo "u stečaju", Zrinjsko-Frankopanska 58, 21000 Split</item>
      <item>Ankica Čenić, Josipa Pupačića 1, 21000 Split</item>
    </derivirana_varijabla>
  </DomainObject.Predmet.OstaliListFormatedWithAdress>
  <DomainObject.Predmet.OstaliListFormatedWithAdressOIB>
    <izvorni_sadrzaj>
      <item>Credo banka dioničko društvo "u stečaju", OIB 94141384086, Zrinjsko-Frankopanska 58, 21000 Split</item>
      <item>Ankica Čenić, OIB 67541309757, Josipa Pupačića 1, 21000 Split</item>
    </izvorni_sadrzaj>
    <derivirana_varijabla naziv="DomainObject.Predmet.OstaliListFormatedWithAdressOIB_1">
      <item>Credo banka dioničko društvo "u stečaju", OIB 94141384086, Zrinjsko-Frankopanska 58, 21000 Split</item>
      <item>Ankica Čenić, OIB 67541309757, Josipa Pupačića 1, 21000 Split</item>
    </derivirana_varijabla>
  </DomainObject.Predmet.OstaliListFormatedWithAdressOIB>
  <DomainObject.Predmet.OstaliListNazivFormated>
    <izvorni_sadrzaj>
      <item>Credo banka dioničko društvo "u stečaju"</item>
      <item>Ankica Čenić</item>
    </izvorni_sadrzaj>
    <derivirana_varijabla naziv="DomainObject.Predmet.OstaliListNazivFormated_1">
      <item>Credo banka dioničko društvo "u stečaju"</item>
      <item>Ankica Čenić</item>
    </derivirana_varijabla>
  </DomainObject.Predmet.OstaliListNazivFormated>
  <DomainObject.Predmet.OstaliListNazivFormatedOIB>
    <izvorni_sadrzaj>
      <item>Credo banka dioničko društvo "u stečaju", OIB 94141384086</item>
      <item>Ankica Čenić, OIB 67541309757</item>
    </izvorni_sadrzaj>
    <derivirana_varijabla naziv="DomainObject.Predmet.OstaliListNazivFormatedOIB_1">
      <item>Credo banka dioničko društvo "u stečaju", OIB 94141384086</item>
      <item>Ankica Čenić,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BEDEM d.o.o. za nekretnine, marketing, turizam i putnička agencija</izvorni_sadrzaj>
    <derivirana_varijabla naziv="DomainObject.Predmet.ProtustrankaIDrugi_1">BEDEM d.o.o. za nekretnine, marketing, turizam i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BEDEM d.o.o. za nekretnine, marketing, turizam i putnička agencija, OIB 90384953525, Zrinsko Frankopanska 64, 21000 Split</izvorni_sadrzaj>
    <derivirana_varijabla naziv="DomainObject.Predmet.ProtustrankaIDrugiAdressOIB_1">BEDEM d.o.o. za nekretnine, marketing, turizam i putnička agencija, OIB 90384953525, Zrinsko 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BEDEM d.o.o. za nekretnine, marketing, turizam i putnička agencija</item>
      <item>FINANCIJSKA AGENCIJA, RC SPLIT</item>
      <item>Credo banka dioničko društvo "u stečaju"</item>
      <item>Ankica Čenić</item>
    </izvorni_sadrzaj>
    <derivirana_varijabla naziv="DomainObject.Predmet.SudioniciListNaziv_1">
      <item>BEDEM d.o.o. za nekretnine, marketing, turizam i putnička agencija</item>
      <item>FINANCIJSKA AGENCIJA, RC SPLIT</item>
      <item>Credo banka dioničko društvo "u stečaju"</item>
      <item>Ankica Čenić</item>
    </derivirana_varijabla>
  </DomainObject.Predmet.SudioniciListNaziv>
  <DomainObject.Predmet.SudioniciListAdressOIB>
    <izvorni_sadrzaj>
      <item>BEDEM d.o.o. za nekretnine, marketing, turizam i putnička agencija, OIB 90384953525, Zrinsko Frankopanska 64,21000 Split</item>
      <item>FINANCIJSKA AGENCIJA, RC SPLIT, OIB 85821130368, Mažuranićevo šetalište 24 b,21000 Split</item>
      <item>Credo banka dioničko društvo "u stečaju", OIB 94141384086, Zrinjsko-Frankopanska 58,21000 Split</item>
      <item>Ankica Čenić, OIB 67541309757, Josipa Pupačića 1,21000 Split</item>
    </izvorni_sadrzaj>
    <derivirana_varijabla naziv="DomainObject.Predmet.SudioniciListAdressOIB_1">
      <item>BEDEM d.o.o. za nekretnine, marketing, turizam i putnička agencija, OIB 90384953525, Zrinsko Frankopanska 64,21000 Split</item>
      <item>FINANCIJSKA AGENCIJA, RC SPLIT, OIB 85821130368, Mažuranićevo šetalište 24 b,21000 Split</item>
      <item>Credo banka dioničko društvo "u stečaju", OIB 94141384086, Zrinjsko-Frankopanska 58,21000 Split</item>
      <item>Ankica Čenić, OIB 67541309757, Josipa Pupačića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90384953525</item>
      <item>, OIB 85821130368</item>
      <item>, OIB 94141384086</item>
      <item>, OIB 67541309757</item>
    </izvorni_sadrzaj>
    <derivirana_varijabla naziv="DomainObject.Predmet.SudioniciListNazivOIB_1">
      <item>, OIB 90384953525</item>
      <item>, OIB 85821130368</item>
      <item>, OIB 94141384086</item>
      <item>, OIB 67541309757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3462</properties:Characters>
  <properties:Lines>78</properties:Lines>
  <properties:Paragraphs>29</properties:Paragraphs>
  <properties:TotalTime>10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 B L I K A   H R V A T S K A</vt:lpstr>
      <vt:lpstr>    R J E Š E NJ E</vt:lpstr>
    </vt:vector>
  </properties:TitlesOfParts>
  <properties:LinksUpToDate>false</properties:LinksUpToDate>
  <properties:CharactersWithSpaces>4080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2016-10-17T06:41:00Z</dcterms:created>
  <dc:creator>Katarina Mikulić</dc:creator>
  <cp:lastModifiedBy>Ana Golub Gruić</cp:lastModifiedBy>
  <cp:lastPrinted>2016-10-21T07:51:00Z</cp:lastPrinted>
  <dcterms:modified xmlns:xsi="http://www.w3.org/2001/XMLSchema-instance" xsi:type="dcterms:W3CDTF">2016-10-21T10:27:00Z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