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8172" w14:paraId="f678172" w:rsidRDefault="006D7337" w:rsidP="006D7337" w:rsidR="006D7337">
      <w:pPr>
        <w:jc w:val="right"/>
        <w15:collapsed w:val="false"/>
      </w:pPr>
      <w:r>
        <w:t>Poslovni broj: 6 St-1222/18-7</w:t>
      </w:r>
    </w:p>
    <w:p w:rsidRDefault="006D7337" w:rsidP="006D7337" w:rsidR="006D7337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337" w:rsidP="006D7337" w:rsidR="006D7337" w:rsidRPr="00D21A2C">
      <w:pPr>
        <w:jc w:val="both"/>
      </w:pP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6D7337" w:rsidR="006D7337">
      <w:pPr>
        <w:rPr>
          <w:b/>
        </w:rPr>
      </w:pPr>
    </w:p>
    <w:p w:rsidRDefault="006D7337" w:rsidP="006D7337" w:rsidR="006D7337">
      <w:pPr>
        <w:jc w:val="both"/>
      </w:pPr>
      <w:r>
        <w:tab/>
        <w:t xml:space="preserve">Trgovački sud u Osijeku, po stečajnoj sutkinji Nadi Roso, u stečajnom predmetu predlagatelja FINA RC Osijek za otvaranje stečajnog postupka nad dužnikom: </w:t>
      </w:r>
      <w:r>
        <w:rPr>
          <w:b/>
        </w:rPr>
        <w:t xml:space="preserve">OSLIĆ-PROMET j.d.o.o. Dalj, Petra Pere </w:t>
      </w:r>
      <w:proofErr w:type="spellStart"/>
      <w:r>
        <w:rPr>
          <w:b/>
        </w:rPr>
        <w:t>Kovčalije</w:t>
      </w:r>
      <w:proofErr w:type="spellEnd"/>
      <w:r>
        <w:rPr>
          <w:b/>
        </w:rPr>
        <w:t xml:space="preserve"> 29, OIB: 18128390509, MBS: 030186478, </w:t>
      </w:r>
      <w:r>
        <w:t>dana 3. prosinca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6D7337">
        <w:t xml:space="preserve">Katarina Nemet, Đakovo, Kralja Tomislava 65, OIB: 91462542834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6D7337">
        <w:t>Katarina Nemet, Đakovo, Kralja Tomislava 65, OIB: 91462542834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6D7337">
        <w:rPr>
          <w:b/>
        </w:rPr>
        <w:t>1222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6D7337">
        <w:t>Katarina Nemet, Đakovo, Kralja Tomislava 65, OIB: 91462542834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6D7337">
        <w:rPr>
          <w:b/>
        </w:rPr>
        <w:t>1222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6D7337">
        <w:t>Katarina Nemet, Đakovo, Kralja Tomislava 65, OIB: 91462542834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CA310D" w:rsidP="00CA310D" w:rsidR="00CA310D">
      <w:pPr>
        <w:jc w:val="right"/>
      </w:pPr>
      <w:r>
        <w:lastRenderedPageBreak/>
        <w:t>Broj: 6 St-1192/18-6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6D7337">
        <w:t>Katarina Nemet, Đakovo, Kralja Tomislava 65, OIB: 91462542834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A310D">
        <w:t>Osijek</w:t>
      </w:r>
      <w:r>
        <w:t xml:space="preserve"> </w:t>
      </w:r>
      <w:r>
        <w:rPr>
          <w:bCs/>
        </w:rPr>
        <w:t xml:space="preserve">je dana </w:t>
      </w:r>
      <w:r w:rsidR="006D7337">
        <w:rPr>
          <w:bCs/>
        </w:rPr>
        <w:t>19</w:t>
      </w:r>
      <w:r w:rsidR="00CA310D">
        <w:rPr>
          <w:bCs/>
        </w:rPr>
        <w:t>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6D7337">
        <w:rPr>
          <w:b/>
        </w:rPr>
        <w:t xml:space="preserve">OSLIĆ-PROMET j.d.o.o. Dalj, Petra Pere </w:t>
      </w:r>
      <w:proofErr w:type="spellStart"/>
      <w:r w:rsidR="006D7337">
        <w:rPr>
          <w:b/>
        </w:rPr>
        <w:t>Kovčalije</w:t>
      </w:r>
      <w:proofErr w:type="spellEnd"/>
      <w:r w:rsidR="006D7337">
        <w:rPr>
          <w:b/>
        </w:rPr>
        <w:t xml:space="preserve"> 29, OIB: 18128390509, MBS: 030186478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CA310D">
        <w:rPr>
          <w:b/>
        </w:rPr>
        <w:t>1</w:t>
      </w:r>
      <w:r w:rsidR="006D7337">
        <w:rPr>
          <w:b/>
        </w:rPr>
        <w:t>9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6D7337">
        <w:t>1222</w:t>
      </w:r>
      <w:r w:rsidR="00CA310D">
        <w:t>/18-6</w:t>
      </w:r>
      <w:r w:rsidR="00DF6B4D">
        <w:t xml:space="preserve"> od </w:t>
      </w:r>
      <w:r w:rsidR="00CA310D">
        <w:t>3</w:t>
      </w:r>
      <w:r w:rsidR="006D7337">
        <w:t>. prosinca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325C4C">
        <w:t>Sabina Lalić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CA310D" w:rsidP="00CA310D" w:rsidR="00CA310D">
      <w:pPr>
        <w:jc w:val="right"/>
      </w:pPr>
      <w:r>
        <w:lastRenderedPageBreak/>
        <w:t>Broj: 6 St-1192/18-6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6D7337">
        <w:rPr>
          <w:b/>
        </w:rPr>
        <w:t>19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6D7337">
        <w:t>6.669,87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A310D">
        <w:t>3</w:t>
      </w:r>
      <w:r w:rsidR="006D7337">
        <w:t>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1163B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1163B7">
        <w:t>Katarina Nemet, Đakovo, Kralja Tomislava 65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163B7">
        <w:t>6.2.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C8A" w:rsidP="00C06AA6" w:rsidR="00000C8A">
      <w:r>
        <w:separator/>
      </w:r>
    </w:p>
  </w:endnote>
  <w:endnote w:id="0" w:type="continuationSeparator">
    <w:p w:rsidRDefault="00000C8A" w:rsidP="00C06AA6" w:rsidR="0000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C8A" w:rsidP="00C06AA6" w:rsidR="00000C8A">
      <w:r>
        <w:separator/>
      </w:r>
    </w:p>
  </w:footnote>
  <w:footnote w:id="0" w:type="continuationSeparator">
    <w:p w:rsidRDefault="00000C8A" w:rsidP="00C06AA6" w:rsidR="0000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6572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C8A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163B7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078B1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E6572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5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6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5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6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St-1222/2018</izvorni_sadrzaj>
    <derivirana_varijabla naziv="DomainObject.Predmet.OznakaBroj_1">St-1222/2018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OSLIĆ-PROMET j.d.o.o. za trgovinu, ugostiteljstvo i prijevoz</izvorni_sadrzaj>
    <derivirana_varijabla naziv="DomainObject.Predmet.ProtustrankaFormated_1">  OSLIĆ-PROMET j.d.o.o. za trgovinu, ugostiteljstvo i prijevoz</derivirana_varijabla>
  </DomainObject.Predmet.ProtustrankaFormated>
  <DomainObject.Predmet.ProtustrankaFormatedOIB>
    <izvorni_sadrzaj>  OSLIĆ-PROMET j.d.o.o. za trgovinu, ugostiteljstvo i prijevoz, OIB 18128390509</izvorni_sadrzaj>
    <derivirana_varijabla naziv="DomainObject.Predmet.ProtustrankaFormatedOIB_1">  OSLIĆ-PROMET j.d.o.o. za trgovinu, ugostiteljstvo i prijevoz, OIB 18128390509</derivirana_varijabla>
  </DomainObject.Predmet.ProtustrankaFormatedOIB>
  <DomainObject.Predmet.ProtustrankaFormatedWithAdress>
    <izvorni_sadrzaj> OSLIĆ-PROMET j.d.o.o. za trgovinu, ugostiteljstvo i prijevoz, Petra Pere Kovčalije 29, 31226 Dalj</izvorni_sadrzaj>
    <derivirana_varijabla naziv="DomainObject.Predmet.ProtustrankaFormatedWithAdress_1"> OSLIĆ-PROMET j.d.o.o. za trgovinu, ugostiteljstvo i prijevoz, Petra Pere Kovčalije 29, 31226 Dalj</derivirana_varijabla>
  </DomainObject.Predmet.ProtustrankaFormatedWithAdress>
  <DomainObject.Predmet.ProtustrankaFormatedWithAdressOIB>
    <izvorni_sadrzaj> OSLIĆ-PROMET j.d.o.o. za trgovinu, ugostiteljstvo i prijevoz, OIB 18128390509, Petra Pere Kovčalije 29, 31226 Dalj</izvorni_sadrzaj>
    <derivirana_varijabla naziv="DomainObject.Predmet.ProtustrankaFormatedWithAdressOIB_1"> OSLIĆ-PROMET j.d.o.o. za trgovinu, ugostiteljstvo i prijevoz, OIB 18128390509, Petra Pere Kovčalije 29, 31226 Dalj</derivirana_varijabla>
  </DomainObject.Predmet.ProtustrankaFormatedWithAdressOIB>
  <DomainObject.Predmet.ProtustrankaWithAdress>
    <izvorni_sadrzaj>OSLIĆ-PROMET j.d.o.o. za trgovinu, ugostiteljstvo i prijevoz Petra Pere Kovčalije 29, 31226 Dalj</izvorni_sadrzaj>
    <derivirana_varijabla naziv="DomainObject.Predmet.ProtustrankaWithAdress_1">OSLIĆ-PROMET j.d.o.o. za trgovinu, ugostiteljstvo i prijevoz Petra Pere Kovčalije 29, 31226 Dalj</derivirana_varijabla>
  </DomainObject.Predmet.ProtustrankaWithAdress>
  <DomainObject.Predmet.ProtustrankaWithAdressOIB>
    <izvorni_sadrzaj>OSLIĆ-PROMET j.d.o.o. za trgovinu, ugostiteljstvo i prijevoz, OIB 18128390509, Petra Pere Kovčalije 29, 31226 Dalj</izvorni_sadrzaj>
    <derivirana_varijabla naziv="DomainObject.Predmet.ProtustrankaWithAdressOIB_1">OSLIĆ-PROMET j.d.o.o. za trgovinu, ugostiteljstvo i prijevoz, OIB 18128390509, Petra Pere Kovčalije 29, 31226 Dalj</derivirana_varijabla>
  </DomainObject.Predmet.ProtustrankaWithAdressOIB>
  <DomainObject.Predmet.ProtustrankaNazivFormated>
    <izvorni_sadrzaj>OSLIĆ-PROMET j.d.o.o. za trgovinu, ugostiteljstvo i prijevoz</izvorni_sadrzaj>
    <derivirana_varijabla naziv="DomainObject.Predmet.ProtustrankaNazivFormated_1">OSLIĆ-PROMET j.d.o.o. za trgovinu, ugostiteljstvo i prijevoz</derivirana_varijabla>
  </DomainObject.Predmet.ProtustrankaNazivFormated>
  <DomainObject.Predmet.ProtustrankaNazivFormatedOIB>
    <izvorni_sadrzaj>OSLIĆ-PROMET j.d.o.o. za trgovinu, ugostiteljstvo i prijevoz, OIB 18128390509</izvorni_sadrzaj>
    <derivirana_varijabla naziv="DomainObject.Predmet.ProtustrankaNazivFormatedOIB_1">OSLIĆ-PROMET j.d.o.o. za trgovinu, ugostiteljstvo i prijevoz, OIB 18128390509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OSLIĆ-PROMET j.d.o.o. za trgovinu, ugostiteljstvo i prijevoz</item>
    </izvorni_sadrzaj>
    <derivirana_varijabla naziv="DomainObject.Predmet.ProtuStrankaListFormated_1">
      <item>OSLIĆ-PROMET j.d.o.o. za trgovinu, ugostiteljstvo i prijevoz</item>
    </derivirana_varijabla>
  </DomainObject.Predmet.ProtuStrankaListFormated>
  <DomainObject.Predmet.ProtuStrankaListFormatedOIB>
    <izvorni_sadrzaj>
      <item>OSLIĆ-PROMET j.d.o.o. za trgovinu, ugostiteljstvo i prijevoz, OIB 18128390509</item>
    </izvorni_sadrzaj>
    <derivirana_varijabla naziv="DomainObject.Predmet.ProtuStrankaListFormatedOIB_1">
      <item>OSLIĆ-PROMET j.d.o.o. za trgovinu, ugostiteljstvo i prijevoz, OIB 18128390509</item>
    </derivirana_varijabla>
  </DomainObject.Predmet.ProtuStrankaListFormatedOIB>
  <DomainObject.Predmet.ProtuStrankaListFormatedWithAdress>
    <izvorni_sadrzaj>
      <item>OSLIĆ-PROMET j.d.o.o. za trgovinu, ugostiteljstvo i prijevoz, Petra Pere Kovčalije 29, 31226 Dalj</item>
    </izvorni_sadrzaj>
    <derivirana_varijabla naziv="DomainObject.Predmet.ProtuStrankaListFormatedWithAdress_1">
      <item>OSLIĆ-PROMET j.d.o.o. za trgovinu, ugostiteljstvo i prijevoz, Petra Pere Kovčalije 29, 31226 Dalj</item>
    </derivirana_varijabla>
  </DomainObject.Predmet.ProtuStrankaListFormatedWithAdress>
  <DomainObject.Predmet.ProtuStrankaListFormatedWithAdressOIB>
    <izvorni_sadrzaj>
      <item>OSLIĆ-PROMET j.d.o.o. za trgovinu, ugostiteljstvo i prijevoz, OIB 18128390509, Petra Pere Kovčalije 29, 31226 Dalj</item>
    </izvorni_sadrzaj>
    <derivirana_varijabla naziv="DomainObject.Predmet.ProtuStrankaListFormatedWithAdressOIB_1">
      <item>OSLIĆ-PROMET j.d.o.o. za trgovinu, ugostiteljstvo i prijevoz, OIB 18128390509, Petra Pere Kovčalije 29, 31226 Dalj</item>
    </derivirana_varijabla>
  </DomainObject.Predmet.ProtuStrankaListFormatedWithAdressOIB>
  <DomainObject.Predmet.ProtuStrankaListNazivFormated>
    <izvorni_sadrzaj>
      <item>OSLIĆ-PROMET j.d.o.o. za trgovinu, ugostiteljstvo i prijevoz</item>
    </izvorni_sadrzaj>
    <derivirana_varijabla naziv="DomainObject.Predmet.ProtuStrankaListNazivFormated_1">
      <item>OSLIĆ-PROMET j.d.o.o. za trgovinu, ugostiteljstvo i prijevoz</item>
    </derivirana_varijabla>
  </DomainObject.Predmet.ProtuStrankaListNazivFormated>
  <DomainObject.Predmet.ProtuStrankaListNazivFormatedOIB>
    <izvorni_sadrzaj>
      <item>OSLIĆ-PROMET j.d.o.o. za trgovinu, ugostiteljstvo i prijevoz, OIB 18128390509</item>
    </izvorni_sadrzaj>
    <derivirana_varijabla naziv="DomainObject.Predmet.ProtuStrankaListNazivFormatedOIB_1">
      <item>OSLIĆ-PROMET j.d.o.o. za trgovinu, ugostiteljstvo i prijevoz, OIB 18128390509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OSLIĆ-PROMET j.d.o.o. za trgovinu, ugostiteljstvo i prijevoz</izvorni_sadrzaj>
    <derivirana_varijabla naziv="DomainObject.Predmet.ProtustrankaIDrugi_1">OSLIĆ-PROMET j.d.o.o. za trgovinu, ugostiteljstvo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OSLIĆ-PROMET j.d.o.o. za trgovinu, ugostiteljstvo i prijevoz, OIB 18128390509, Petra Pere Kovčalije 29, 31226 Dalj</izvorni_sadrzaj>
    <derivirana_varijabla naziv="DomainObject.Predmet.ProtustrankaIDrugiAdressOIB_1">OSLIĆ-PROMET j.d.o.o. za trgovinu, ugostiteljstvo i prijevoz, OIB 18128390509, Petra Pere Kovčalije 29,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OSLIĆ-PROMET j.d.o.o. za trgovinu, ugostiteljstvo i prijevoz</item>
    </izvorni_sadrzaj>
    <derivirana_varijabla naziv="DomainObject.Predmet.SudioniciListNaziv_1">
      <item>FINA RC OSIJEK</item>
      <item>OSLIĆ-PROMET j.d.o.o. za trgovinu, ugostiteljstvo i prijevoz</item>
    </derivirana_varijabla>
  </DomainObject.Predmet.SudioniciListNaziv>
  <DomainObject.Predmet.SudioniciListAdressOIB>
    <izvorni_sadrzaj>
      <item>FINA RC OSIJEK, OIB 85821130368</item>
      <item>OSLIĆ-PROMET j.d.o.o. za trgovinu, ugostiteljstvo i prijevoz, OIB 18128390509, Petra Pere Kovčalije 29,31226 Dalj</item>
    </izvorni_sadrzaj>
    <derivirana_varijabla naziv="DomainObject.Predmet.SudioniciListAdressOIB_1">
      <item>FINA RC OSIJEK, OIB 85821130368</item>
      <item>OSLIĆ-PROMET j.d.o.o. za trgovinu, ugostiteljstvo i prijevoz, OIB 18128390509, Petra Pere Kovčalije 29,31226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18128390509</item>
    </izvorni_sadrzaj>
    <derivirana_varijabla naziv="DomainObject.Predmet.SudioniciListNazivOIB_1">
      <item>, OIB 85821130368</item>
      <item>, OIB 18128390509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St-1222/2018-5</izvorni_sadrzaj>
    <derivirana_varijabla naziv="DomainObject.PredzadnjaOdlukaIzPredmeta.Oznaka_1">St-1222/2018-5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4E5C2-AECF-4660-9E49-47D2F7081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889</properties:Words>
  <properties:Characters>4635</properties:Characters>
  <properties:Lines>165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2018-12-03T09:27:00Z</dcterms:created>
  <dc:creator>Korisnik</dc:creator>
  <cp:lastModifiedBy>Danijela Sekulić</cp:lastModifiedBy>
  <cp:lastPrinted>2018-12-03T09:26:00Z</cp:lastPrinted>
  <dcterms:modified xmlns:xsi="http://www.w3.org/2001/XMLSchema-instance" xsi:type="dcterms:W3CDTF">2018-12-03T09:27:00Z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(FINA-ONA-OSIJEK.docx)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