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c15d" w14:paraId="151c15d" w:rsidRDefault="00002757" w:rsidP="00002757" w:rsidR="00002757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 xml:space="preserve">REPUBLIKA HRVATSKA                                              </w:t>
      </w:r>
      <w:r w:rsidR="00BB7E11">
        <w:rPr>
          <w:b/>
        </w:rPr>
        <w:t xml:space="preserve">            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TRGOVAČKI SUD U OSIJEKU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STALNA SLUŽBA U SLAVONSKOM BRODU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 pobjede 13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Slavonski Brod</w:t>
      </w:r>
    </w:p>
    <w:p w:rsidRDefault="00002757" w:rsidP="00002757" w:rsidR="00002757">
      <w:pPr>
        <w:jc w:val="both"/>
        <w:rPr>
          <w:b/>
        </w:rPr>
      </w:pPr>
    </w:p>
    <w:p w:rsidRDefault="00002757" w:rsidP="00002757" w:rsidR="0000275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002757" w:rsidP="00002757" w:rsidR="00002757">
      <w:pPr>
        <w:jc w:val="center"/>
        <w:rPr>
          <w:b/>
        </w:rPr>
      </w:pPr>
    </w:p>
    <w:p w:rsidRDefault="00002757" w:rsidP="00002757" w:rsidR="00002757">
      <w:pPr>
        <w:jc w:val="center"/>
      </w:pPr>
      <w:r>
        <w:rPr>
          <w:b/>
        </w:rPr>
        <w:t>R J E Š E N J E</w:t>
      </w:r>
    </w:p>
    <w:p w:rsidRDefault="00002757" w:rsidP="00002757" w:rsidR="00002757"/>
    <w:p w:rsidRDefault="00002757" w:rsidP="00A54D08" w:rsidR="00A54D08" w:rsidRPr="00A54D08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A54D08" w:rsidRPr="00A54D08">
        <w:t>ARTING, d.o.o. za trgovinu, poslovne usluge, uvoz-izvoz "u stečaju", skraćena tvrtka: ARTING d.o.o. "u stečaju", Nova Gradiška, Mala 4, OIB 11102515044, nakon provedene treće elektroničke javne dražbe u razdoblju od 08. veljače 2018. godine do 02. svibnja 2018. godine ( identifikator</w:t>
      </w:r>
      <w:r w:rsidR="00397AF9">
        <w:t xml:space="preserve"> predmeta prodaje</w:t>
      </w:r>
      <w:r w:rsidR="008D2FE2">
        <w:t xml:space="preserve"> 3156,</w:t>
      </w:r>
      <w:r w:rsidR="009E76DF">
        <w:t xml:space="preserve"> </w:t>
      </w:r>
      <w:r w:rsidR="009776E5" w:rsidRPr="00A54D08">
        <w:t>identifikator</w:t>
      </w:r>
      <w:r w:rsidR="009776E5">
        <w:t xml:space="preserve"> predmeta prodaje </w:t>
      </w:r>
      <w:r w:rsidR="008D2FE2">
        <w:t xml:space="preserve">3157, </w:t>
      </w:r>
      <w:r w:rsidR="009776E5" w:rsidRPr="00A54D08">
        <w:t>identifikator</w:t>
      </w:r>
      <w:r w:rsidR="009776E5">
        <w:t xml:space="preserve"> predmeta prodaje </w:t>
      </w:r>
      <w:r w:rsidR="008D2FE2">
        <w:t>3158</w:t>
      </w:r>
      <w:r w:rsidR="00A54D08" w:rsidRPr="00A54D08">
        <w:t xml:space="preserve"> ) radi unovčenja dijela imovine stečajnog dužnika opterećene </w:t>
      </w:r>
      <w:proofErr w:type="spellStart"/>
      <w:r w:rsidR="00A54D08" w:rsidRPr="00A54D08">
        <w:t>razlučnim</w:t>
      </w:r>
      <w:proofErr w:type="spellEnd"/>
      <w:r w:rsidR="00A54D08" w:rsidRPr="00A54D08">
        <w:t xml:space="preserve"> pravom  i nakon  održanog ročišta za diobu </w:t>
      </w:r>
      <w:proofErr w:type="spellStart"/>
      <w:r w:rsidR="00A54D08" w:rsidRPr="00A54D08">
        <w:t>kupovnine</w:t>
      </w:r>
      <w:proofErr w:type="spellEnd"/>
      <w:r w:rsidR="00A54D08" w:rsidRPr="00A54D08">
        <w:t xml:space="preserve">, dana </w:t>
      </w:r>
      <w:r w:rsidR="00E572CB">
        <w:t>31</w:t>
      </w:r>
      <w:r w:rsidR="00A54D08" w:rsidRPr="00A54D08">
        <w:t>. kolovoza 2018. godine</w:t>
      </w:r>
    </w:p>
    <w:p w:rsidRDefault="00002757" w:rsidP="00B0588F" w:rsidR="00002757">
      <w:pPr>
        <w:ind w:firstLine="1440"/>
        <w:jc w:val="both"/>
      </w:pPr>
    </w:p>
    <w:p w:rsidRDefault="00EE7CCE" w:rsidP="00002757" w:rsidR="00EE7CCE">
      <w:pPr>
        <w:jc w:val="both"/>
      </w:pPr>
    </w:p>
    <w:p w:rsidRDefault="00002757" w:rsidP="00002757" w:rsidR="00002757">
      <w:pPr>
        <w:jc w:val="center"/>
      </w:pPr>
      <w:r>
        <w:t>r i j e š i o   j e</w:t>
      </w:r>
    </w:p>
    <w:p w:rsidRDefault="008D0523" w:rsidP="008D0523" w:rsidR="008D0523">
      <w:pPr>
        <w:jc w:val="both"/>
      </w:pPr>
    </w:p>
    <w:p w:rsidRDefault="00CE6379" w:rsidP="008D0523" w:rsidR="008D0523" w:rsidRPr="008D0523">
      <w:pPr>
        <w:jc w:val="both"/>
      </w:pPr>
      <w:r>
        <w:t xml:space="preserve"> </w:t>
      </w:r>
      <w:r>
        <w:tab/>
      </w:r>
      <w:r>
        <w:tab/>
      </w:r>
      <w:r w:rsidR="008D0523" w:rsidRPr="008D0523">
        <w:t>I.</w:t>
      </w:r>
      <w:r w:rsidR="006F091D">
        <w:t xml:space="preserve"> </w:t>
      </w:r>
      <w:r w:rsidR="008D0523" w:rsidRPr="008D0523">
        <w:t xml:space="preserve">Od diobne mase - </w:t>
      </w:r>
      <w:proofErr w:type="spellStart"/>
      <w:r w:rsidR="008D0523" w:rsidRPr="008D0523">
        <w:t>kupovnine</w:t>
      </w:r>
      <w:proofErr w:type="spellEnd"/>
      <w:r w:rsidR="008D0523" w:rsidRPr="008D0523">
        <w:t xml:space="preserve"> u iznosu od </w:t>
      </w:r>
      <w:r w:rsidR="00A14ACE">
        <w:t>122.750,00</w:t>
      </w:r>
      <w:r w:rsidR="008D0523" w:rsidRPr="008D0523">
        <w:t xml:space="preserve"> Kn ostvarene prodajom predmeta stečajne ma</w:t>
      </w:r>
      <w:r w:rsidR="00713DFC">
        <w:t>se stečajnog dužnika opterećenog</w:t>
      </w:r>
      <w:r w:rsidR="008D0523" w:rsidRPr="008D0523">
        <w:t xml:space="preserve"> </w:t>
      </w:r>
      <w:proofErr w:type="spellStart"/>
      <w:r w:rsidR="008D0523" w:rsidRPr="008D0523">
        <w:t>razlučnim</w:t>
      </w:r>
      <w:proofErr w:type="spellEnd"/>
      <w:r w:rsidR="008D0523" w:rsidRPr="008D0523">
        <w:t xml:space="preserve"> pravom  nakon provedenog postupka prodaje elektroničkom javnom dražbom koji je provela </w:t>
      </w:r>
      <w:r w:rsidR="00713DFC">
        <w:t xml:space="preserve">Financijska agencija, Regionalni centar </w:t>
      </w:r>
      <w:r w:rsidR="003B09ED">
        <w:t>Osijek</w:t>
      </w:r>
      <w:r w:rsidR="008D0523" w:rsidRPr="008D0523">
        <w:t xml:space="preserve"> </w:t>
      </w:r>
      <w:r w:rsidR="001E5F1A">
        <w:t>(</w:t>
      </w:r>
      <w:r w:rsidR="008D0523" w:rsidRPr="008D0523">
        <w:t xml:space="preserve">identifikator </w:t>
      </w:r>
      <w:r w:rsidR="00E11E14">
        <w:t xml:space="preserve">predmeta </w:t>
      </w:r>
      <w:r w:rsidR="008D0523" w:rsidRPr="008D0523">
        <w:t>prodaje</w:t>
      </w:r>
      <w:r w:rsidR="005D0BCB">
        <w:t xml:space="preserve"> 3156</w:t>
      </w:r>
      <w:r w:rsidR="008D0523" w:rsidRPr="008D0523">
        <w:t xml:space="preserve"> </w:t>
      </w:r>
      <w:r w:rsidR="00FC0E01">
        <w:t xml:space="preserve"> </w:t>
      </w:r>
      <w:r w:rsidR="00A43A52">
        <w:t>) i to</w:t>
      </w:r>
      <w:r w:rsidR="008D0523" w:rsidRPr="008D0523">
        <w:t>:</w:t>
      </w:r>
    </w:p>
    <w:p w:rsidRDefault="008D0523" w:rsidP="008D0523" w:rsidR="008D0523" w:rsidRPr="008D0523">
      <w:pPr>
        <w:jc w:val="both"/>
      </w:pPr>
    </w:p>
    <w:p w:rsidRDefault="008D0523" w:rsidP="008C6E32" w:rsidR="008C6E32" w:rsidRPr="008C6E32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</w:r>
      <w:r w:rsidR="008C6E32" w:rsidRPr="008C6E32">
        <w:t xml:space="preserve"> - nekretnine upisane u  </w:t>
      </w:r>
      <w:proofErr w:type="spellStart"/>
      <w:r w:rsidR="008C6E32" w:rsidRPr="008C6E32">
        <w:t>zk.ul</w:t>
      </w:r>
      <w:proofErr w:type="spellEnd"/>
      <w:r w:rsidR="008C6E32" w:rsidRPr="008C6E32">
        <w:t>. 3738 k.o. Nova Gradiška</w:t>
      </w:r>
      <w:r w:rsidR="008C6E32" w:rsidRPr="008C6E32">
        <w:rPr>
          <w:b/>
        </w:rPr>
        <w:t xml:space="preserve"> </w:t>
      </w:r>
      <w:r w:rsidR="008C6E32" w:rsidRPr="008C6E32">
        <w:t>i to:</w:t>
      </w:r>
    </w:p>
    <w:p w:rsidRDefault="008C6E32" w:rsidP="008C6E32" w:rsidR="008C6E32" w:rsidRPr="008C6E32">
      <w:pPr>
        <w:jc w:val="both"/>
      </w:pPr>
    </w:p>
    <w:p w:rsidRDefault="008C6E32" w:rsidP="008C6E32" w:rsidR="008C6E32" w:rsidRPr="008C6E32">
      <w:pPr>
        <w:jc w:val="both"/>
      </w:pPr>
      <w:r w:rsidRPr="008C6E32">
        <w:t xml:space="preserve">  </w:t>
      </w:r>
      <w:r w:rsidRPr="008C6E32">
        <w:tab/>
      </w:r>
      <w:r>
        <w:tab/>
      </w:r>
      <w:r w:rsidRPr="008C6E32">
        <w:t xml:space="preserve"> 1. suvlasnički dio: 242/1000 ETAŽNO VLASNIŠTVO (E-1)</w:t>
      </w:r>
    </w:p>
    <w:p w:rsidRDefault="008C6E32" w:rsidP="008C6E32" w:rsidR="008C6E32" w:rsidRPr="008C6E32">
      <w:pPr>
        <w:jc w:val="both"/>
      </w:pPr>
      <w:r w:rsidRPr="008C6E32">
        <w:t xml:space="preserve"> </w:t>
      </w:r>
      <w:r w:rsidRPr="008C6E32">
        <w:tab/>
      </w:r>
      <w:r>
        <w:tab/>
      </w:r>
      <w:r w:rsidRPr="008C6E32">
        <w:t xml:space="preserve"> 1. posebni dio A – poslovni prostor 1, u prizemlju zgrade, koji se sastoji od ulaza, hodnika, četiri kancelarije, čajne kuhinje I sanitarnog čvora, ukupne površine od 81,53 m2, kojemu pripadaju sporedni dijelovi – spremište broj 9 u podrumu zgrade od 10,20m2 I parkirališno mjesto izvan zgrade, drugo s desne strane, od 3,13m2 (na grafičkom dijelu označen ljubičastom bojom) s kojim je neodvojivo povezano vlasništvo 242/1000 dijela kč.br. 1134/2 - Ulica Mala, Zgrada mješovite uporabe (stambeno-poslovna zgrada) br. 1 sa 171 m2, dvorište sa 146 m2, ukupno 317 m2.</w:t>
      </w:r>
    </w:p>
    <w:p w:rsidRDefault="008D0523" w:rsidP="008C6E32" w:rsidR="008D0523">
      <w:pPr>
        <w:jc w:val="both"/>
      </w:pPr>
      <w:r w:rsidRPr="008D0523">
        <w:t xml:space="preserve"> </w:t>
      </w:r>
    </w:p>
    <w:p w:rsidRDefault="004049AB" w:rsidP="00591498" w:rsidR="004049AB" w:rsidRPr="008D0523">
      <w:pPr>
        <w:jc w:val="both"/>
      </w:pPr>
    </w:p>
    <w:p w:rsidRDefault="008D0523" w:rsidP="00037825" w:rsidR="008D0523" w:rsidRPr="008D0523">
      <w:pPr>
        <w:jc w:val="center"/>
        <w:rPr>
          <w:b/>
        </w:rPr>
      </w:pPr>
      <w:r w:rsidRPr="008D0523">
        <w:rPr>
          <w:b/>
        </w:rPr>
        <w:t>namiruje se:</w:t>
      </w:r>
    </w:p>
    <w:p w:rsidRDefault="008D0523" w:rsidP="008D0523" w:rsidR="008D0523" w:rsidRPr="008D0523">
      <w:pPr>
        <w:jc w:val="both"/>
      </w:pP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a) stečajna masa stečajnog dužnika </w:t>
      </w:r>
      <w:r w:rsidR="00956CEC" w:rsidRPr="00956CEC">
        <w:t>ARTING, d.o.o. za trgovinu, poslovne usluge, uvoz-izvoz "u stečaju", skraćena tvrtka: ARTING d.o.o. "u stečaju", Nova Gradiška, Mala 4, OIB 11102515044</w:t>
      </w:r>
      <w:r w:rsidR="00956CEC">
        <w:t xml:space="preserve"> </w:t>
      </w:r>
      <w:r w:rsidRPr="008D0523">
        <w:t xml:space="preserve">u iznosu od </w:t>
      </w:r>
      <w:r w:rsidR="00554AC4">
        <w:t>39.898,97</w:t>
      </w:r>
      <w:r w:rsidR="00D12AEE">
        <w:t xml:space="preserve"> </w:t>
      </w:r>
      <w:r w:rsidR="00084E06">
        <w:t xml:space="preserve"> </w:t>
      </w:r>
      <w:r w:rsidRPr="008D0523">
        <w:t xml:space="preserve">Kn </w:t>
      </w:r>
      <w:r w:rsidR="007E3899">
        <w:t xml:space="preserve"> </w:t>
      </w:r>
      <w:r w:rsidRPr="008D0523">
        <w:t xml:space="preserve">po osnovi troškova </w:t>
      </w:r>
      <w:r w:rsidR="00FF382E">
        <w:t xml:space="preserve">utvrđivanja predmeta </w:t>
      </w:r>
      <w:proofErr w:type="spellStart"/>
      <w:r w:rsidR="00FF382E">
        <w:t>razlučnog</w:t>
      </w:r>
      <w:proofErr w:type="spellEnd"/>
      <w:r w:rsidR="00FF382E">
        <w:t xml:space="preserve"> prava </w:t>
      </w:r>
      <w:r w:rsidR="007E3899">
        <w:t xml:space="preserve"> i </w:t>
      </w:r>
      <w:r w:rsidRPr="008D0523">
        <w:t>unovčenja,</w:t>
      </w:r>
    </w:p>
    <w:p w:rsidRDefault="00F616E6" w:rsidP="008D0523" w:rsidR="008D0523">
      <w:pPr>
        <w:jc w:val="both"/>
      </w:pPr>
      <w:r>
        <w:lastRenderedPageBreak/>
        <w:t xml:space="preserve"> </w:t>
      </w:r>
      <w:r>
        <w:tab/>
      </w:r>
      <w:r>
        <w:tab/>
      </w:r>
    </w:p>
    <w:p w:rsidRDefault="00F616E6" w:rsidP="008D0523" w:rsidR="00F616E6">
      <w:pPr>
        <w:jc w:val="both"/>
      </w:pPr>
      <w:r>
        <w:t xml:space="preserve"> </w:t>
      </w:r>
      <w:r>
        <w:tab/>
      </w:r>
      <w:r>
        <w:tab/>
        <w:t>b)</w:t>
      </w:r>
      <w:r w:rsidRPr="00F616E6">
        <w:t xml:space="preserve"> tražbina Financijske agencije Regionalni centar Osijek u iznosu od </w:t>
      </w:r>
      <w:r w:rsidR="001B0107" w:rsidRPr="00E825C2">
        <w:t>4.500</w:t>
      </w:r>
      <w:r w:rsidRPr="00E825C2">
        <w:t>,00</w:t>
      </w:r>
      <w:r w:rsidRPr="00F616E6">
        <w:t xml:space="preserve">  Kn po osnovi naknade za trošak provedbe elektroničke javne dražbe</w:t>
      </w:r>
      <w:r>
        <w:t xml:space="preserve"> i to</w:t>
      </w:r>
      <w:r w:rsidRPr="00F616E6">
        <w:t xml:space="preserve"> po </w:t>
      </w:r>
      <w:r w:rsidR="006E2C80">
        <w:t>dijelu računa</w:t>
      </w:r>
      <w:r w:rsidRPr="00F616E6">
        <w:t xml:space="preserve"> br. </w:t>
      </w:r>
      <w:r w:rsidRPr="00883DB8">
        <w:t>254-0</w:t>
      </w:r>
      <w:r w:rsidR="00EC4FDC" w:rsidRPr="00883DB8">
        <w:t>518</w:t>
      </w:r>
      <w:r w:rsidRPr="00883DB8">
        <w:t>-00002</w:t>
      </w:r>
      <w:r w:rsidR="00EC4FDC" w:rsidRPr="00883DB8">
        <w:t>6</w:t>
      </w:r>
    </w:p>
    <w:p w:rsidRDefault="00F616E6" w:rsidP="008D0523" w:rsidR="00F616E6" w:rsidRPr="008D0523">
      <w:pPr>
        <w:jc w:val="both"/>
      </w:pPr>
    </w:p>
    <w:p w:rsidRDefault="008D0523" w:rsidP="006A1E02" w:rsidR="006A1E02">
      <w:pPr>
        <w:jc w:val="both"/>
      </w:pPr>
      <w:r w:rsidRPr="008D0523">
        <w:t xml:space="preserve"> </w:t>
      </w:r>
      <w:r w:rsidRPr="008D0523">
        <w:tab/>
        <w:t xml:space="preserve"> </w:t>
      </w:r>
      <w:r w:rsidR="00F616E6">
        <w:tab/>
        <w:t>c</w:t>
      </w:r>
      <w:r w:rsidRPr="008D0523">
        <w:t xml:space="preserve">) </w:t>
      </w:r>
      <w:r w:rsidR="00E2126C">
        <w:t xml:space="preserve"> </w:t>
      </w:r>
      <w:r w:rsidR="006A1E02" w:rsidRPr="006A1E02">
        <w:t xml:space="preserve">tražbina </w:t>
      </w:r>
      <w:proofErr w:type="spellStart"/>
      <w:r w:rsidR="006A1E02" w:rsidRPr="006A1E02">
        <w:t>razlučnog</w:t>
      </w:r>
      <w:proofErr w:type="spellEnd"/>
      <w:r w:rsidR="006A1E02" w:rsidRPr="006A1E02">
        <w:t xml:space="preserve"> vjerovnika </w:t>
      </w:r>
      <w:r w:rsidR="0053364B" w:rsidRPr="0053364B">
        <w:t xml:space="preserve">J&amp;T banka d.d. Varaždin  Aleja kralja Zvonimira 1, OIB 38182927268, ranije Vaba d.d. banka Varaždin </w:t>
      </w:r>
      <w:r w:rsidR="006A1E02" w:rsidRPr="006A1E02">
        <w:t xml:space="preserve">u iznosu od </w:t>
      </w:r>
      <w:r w:rsidR="00554AC4">
        <w:t xml:space="preserve"> 78.351,03</w:t>
      </w:r>
      <w:r w:rsidR="008765F0">
        <w:t xml:space="preserve"> </w:t>
      </w:r>
      <w:r w:rsidR="004E7572">
        <w:t xml:space="preserve"> </w:t>
      </w:r>
      <w:r w:rsidR="006A1E02" w:rsidRPr="006A1E02">
        <w:t>Kn po osnovi</w:t>
      </w:r>
      <w:r w:rsidR="00EE7CCE">
        <w:t xml:space="preserve"> </w:t>
      </w:r>
      <w:r w:rsidR="0011496B">
        <w:t>založnog</w:t>
      </w:r>
      <w:r w:rsidR="000D7D99">
        <w:t xml:space="preserve"> </w:t>
      </w:r>
      <w:r w:rsidR="00EE7CCE" w:rsidRPr="006A1E02">
        <w:t>uknjižen</w:t>
      </w:r>
      <w:r w:rsidR="00EE7CCE">
        <w:t>og</w:t>
      </w:r>
      <w:r w:rsidR="000D7D99">
        <w:t xml:space="preserve"> pod </w:t>
      </w:r>
      <w:r w:rsidR="00EE7CCE" w:rsidRPr="006A1E02">
        <w:t xml:space="preserve">br. </w:t>
      </w:r>
      <w:r w:rsidR="00F07905">
        <w:t>Z-</w:t>
      </w:r>
      <w:r w:rsidR="00012009">
        <w:t>1688/11</w:t>
      </w:r>
      <w:r w:rsidR="00A43A52">
        <w:t xml:space="preserve"> </w:t>
      </w:r>
      <w:r w:rsidR="00EE7CCE">
        <w:t xml:space="preserve">i to po osnovi </w:t>
      </w:r>
      <w:r w:rsidR="00A43A52">
        <w:t>troškova i dijela zateznih kamata.</w:t>
      </w:r>
    </w:p>
    <w:p w:rsidRDefault="006A1E02" w:rsidP="00135043" w:rsidR="00135043">
      <w:pPr>
        <w:jc w:val="both"/>
      </w:pPr>
      <w:r>
        <w:t xml:space="preserve"> </w:t>
      </w:r>
      <w:r>
        <w:tab/>
      </w:r>
      <w:r>
        <w:tab/>
      </w:r>
    </w:p>
    <w:p w:rsidRDefault="00135043" w:rsidP="00135043" w:rsidR="000F138D">
      <w:pPr>
        <w:jc w:val="both"/>
      </w:pPr>
      <w:r>
        <w:t xml:space="preserve"> </w:t>
      </w:r>
      <w:r>
        <w:tab/>
      </w:r>
      <w:r>
        <w:tab/>
      </w:r>
      <w:r w:rsidR="002E34B9">
        <w:t>II. 1.</w:t>
      </w:r>
      <w:r w:rsidR="00BF7808">
        <w:t xml:space="preserve">  </w:t>
      </w:r>
      <w:r w:rsidR="006A1E02" w:rsidRPr="006A1E02">
        <w:t>Nalaže se Financijskoj agenciji po pravomoćnosti ovoga rješenja iznos naveden u točci I. a) izreke rješenja</w:t>
      </w:r>
      <w:r w:rsidR="00344594">
        <w:t xml:space="preserve"> tj. iznos od </w:t>
      </w:r>
      <w:r w:rsidR="00113491">
        <w:t>39.898,97</w:t>
      </w:r>
      <w:r w:rsidR="00A43A52">
        <w:t xml:space="preserve"> </w:t>
      </w:r>
      <w:r w:rsidR="006B2BDA">
        <w:t xml:space="preserve"> </w:t>
      </w:r>
      <w:r w:rsidR="00344594">
        <w:t xml:space="preserve">Kn </w:t>
      </w:r>
      <w:r w:rsidR="000F138D">
        <w:t xml:space="preserve"> isplatiti</w:t>
      </w:r>
      <w:r w:rsidR="006E37E5" w:rsidRPr="006E37E5">
        <w:t xml:space="preserve"> </w:t>
      </w:r>
      <w:r w:rsidR="006E37E5" w:rsidRPr="006A1E02">
        <w:t>odnosno prenijeti</w:t>
      </w:r>
      <w:r w:rsidR="00344594">
        <w:t xml:space="preserve"> na način kako slijedi:</w:t>
      </w:r>
      <w:r w:rsidR="006A1E02" w:rsidRPr="006A1E02">
        <w:t xml:space="preserve"> </w:t>
      </w:r>
    </w:p>
    <w:p w:rsidRDefault="006E2C80" w:rsidP="00135043" w:rsidR="006E2C80">
      <w:pPr>
        <w:jc w:val="both"/>
      </w:pPr>
    </w:p>
    <w:p w:rsidRDefault="000F138D" w:rsidP="00135043" w:rsidR="000F138D">
      <w:pPr>
        <w:jc w:val="both"/>
      </w:pPr>
      <w:r>
        <w:t xml:space="preserve">                           - </w:t>
      </w:r>
      <w:r w:rsidR="006A1E02" w:rsidRPr="006A1E02">
        <w:t xml:space="preserve">iznos od </w:t>
      </w:r>
      <w:r w:rsidR="00113491">
        <w:t>39.898,97</w:t>
      </w:r>
      <w:r w:rsidR="00344594">
        <w:t xml:space="preserve"> Kn</w:t>
      </w:r>
      <w:r w:rsidRPr="000F138D">
        <w:t xml:space="preserve"> </w:t>
      </w:r>
      <w:r w:rsidRPr="006A1E02">
        <w:t xml:space="preserve">sa računa Financijske agencije </w:t>
      </w:r>
      <w:r w:rsidRPr="00865A4B">
        <w:t>IBAN HR</w:t>
      </w:r>
      <w:r w:rsidRPr="005F2A73">
        <w:t>3323900011300028779</w:t>
      </w:r>
      <w:r w:rsidRPr="006A1E02">
        <w:t xml:space="preserve"> na kojem je evidentirana uplata jamče</w:t>
      </w:r>
      <w:r>
        <w:t xml:space="preserve">vine kupca-ponuditelja  </w:t>
      </w:r>
      <w:r w:rsidR="008B2E48">
        <w:t>Sanje</w:t>
      </w:r>
      <w:r w:rsidR="00A43A52">
        <w:t xml:space="preserve"> </w:t>
      </w:r>
      <w:proofErr w:type="spellStart"/>
      <w:r w:rsidR="00A43A52">
        <w:t>Kudelić</w:t>
      </w:r>
      <w:proofErr w:type="spellEnd"/>
      <w:r w:rsidR="00A43A52">
        <w:t>-</w:t>
      </w:r>
      <w:proofErr w:type="spellStart"/>
      <w:r w:rsidR="00A43A52">
        <w:t>Masnić</w:t>
      </w:r>
      <w:proofErr w:type="spellEnd"/>
      <w:r w:rsidR="00A43A52">
        <w:t xml:space="preserve"> iz Slavonskog Broda, Tome Bakača 100, OIB 47007504756</w:t>
      </w:r>
      <w:r w:rsidR="00344594">
        <w:t>, te</w:t>
      </w:r>
      <w:r>
        <w:t xml:space="preserve"> </w:t>
      </w:r>
    </w:p>
    <w:p w:rsidRDefault="000F138D" w:rsidP="00135043" w:rsidR="000F138D">
      <w:pPr>
        <w:jc w:val="both"/>
      </w:pPr>
    </w:p>
    <w:p w:rsidRDefault="006E37E5" w:rsidP="006A1E02" w:rsidR="00670D20">
      <w:pPr>
        <w:jc w:val="both"/>
      </w:pPr>
      <w:r>
        <w:t>a</w:t>
      </w:r>
      <w:r w:rsidR="006A1E02" w:rsidRPr="006A1E02">
        <w:t xml:space="preserve"> na poslovni račun stečajnog dužnika </w:t>
      </w:r>
      <w:r w:rsidR="00956CEC" w:rsidRPr="00956CEC">
        <w:t>ARTING, d.o.o. za trgovinu, poslovne usluge, uvoz-izvoz "u stečaju", skraćena tvrtka: ARTING d.o.o. "u stečaju", Nova Gradiška, Mala 4, OIB 11102515044</w:t>
      </w:r>
      <w:r w:rsidR="00344594">
        <w:t>,</w:t>
      </w:r>
      <w:r w:rsidR="00AE0F93">
        <w:t xml:space="preserve"> IBAN</w:t>
      </w:r>
      <w:r w:rsidR="00AE0F93" w:rsidRPr="006A1E02">
        <w:t xml:space="preserve"> </w:t>
      </w:r>
      <w:r w:rsidR="00AE0F93">
        <w:t>HR</w:t>
      </w:r>
      <w:r w:rsidR="00CA700E">
        <w:t>9824850031100296005</w:t>
      </w:r>
    </w:p>
    <w:p w:rsidRDefault="000519EF" w:rsidP="006A1E02" w:rsidR="00670D20">
      <w:pPr>
        <w:jc w:val="both"/>
      </w:pPr>
      <w:r>
        <w:t xml:space="preserve"> </w:t>
      </w:r>
      <w:r>
        <w:tab/>
      </w:r>
      <w:r>
        <w:tab/>
      </w:r>
    </w:p>
    <w:p w:rsidRDefault="000519EF" w:rsidP="000519EF" w:rsidR="000519EF" w:rsidRPr="00554AC4">
      <w:pPr>
        <w:jc w:val="both"/>
      </w:pPr>
      <w:r>
        <w:t xml:space="preserve"> </w:t>
      </w:r>
      <w:r>
        <w:tab/>
      </w:r>
      <w:r>
        <w:tab/>
      </w:r>
      <w:r w:rsidR="002E34B9" w:rsidRPr="00554AC4">
        <w:t xml:space="preserve">  2.</w:t>
      </w:r>
      <w:r w:rsidRPr="00554AC4">
        <w:t xml:space="preserve"> Nalaže se Financijskoj agenciji po pravomoćnosti ovoga rješenja iznos naveden u točci I. b) izreke rješenja  tj. iznos od   </w:t>
      </w:r>
      <w:r w:rsidR="004A1B3A" w:rsidRPr="00554AC4">
        <w:t>4.50</w:t>
      </w:r>
      <w:r w:rsidRPr="00554AC4">
        <w:t>0,00</w:t>
      </w:r>
      <w:r w:rsidR="004A1B3A" w:rsidRPr="00554AC4">
        <w:t xml:space="preserve"> </w:t>
      </w:r>
      <w:r w:rsidRPr="00554AC4">
        <w:t xml:space="preserve"> Kn isplatiti odnosno prenijeti </w:t>
      </w:r>
    </w:p>
    <w:p w:rsidRDefault="000519EF" w:rsidP="000519EF" w:rsidR="000519EF" w:rsidRPr="00554AC4">
      <w:pPr>
        <w:jc w:val="both"/>
      </w:pPr>
    </w:p>
    <w:p w:rsidRDefault="000519EF" w:rsidP="006A1E02" w:rsidR="00C70402" w:rsidRPr="00554AC4">
      <w:pPr>
        <w:jc w:val="both"/>
      </w:pPr>
      <w:r w:rsidRPr="00554AC4">
        <w:t xml:space="preserve"> </w:t>
      </w:r>
      <w:r w:rsidRPr="00554AC4">
        <w:tab/>
      </w:r>
      <w:r w:rsidRPr="00554AC4">
        <w:tab/>
        <w:t>-  iz sredstava uplaćene jamčevine sa računa Financijske agencije HR 3323900011300028779 na račun HR42 2390001110001704</w:t>
      </w:r>
      <w:r w:rsidR="004F1863" w:rsidRPr="00554AC4">
        <w:t>2 s pozivom na broj HR 03 2542-</w:t>
      </w:r>
      <w:r w:rsidR="00984817" w:rsidRPr="00E356C7">
        <w:t>0</w:t>
      </w:r>
      <w:r w:rsidR="004F1863" w:rsidRPr="00E356C7">
        <w:t>5185</w:t>
      </w:r>
      <w:r w:rsidRPr="00E356C7">
        <w:t>-00002</w:t>
      </w:r>
      <w:r w:rsidR="004F1863" w:rsidRPr="00E356C7">
        <w:t>64</w:t>
      </w:r>
      <w:r w:rsidR="00336668" w:rsidRPr="00E356C7">
        <w:t>.</w:t>
      </w:r>
    </w:p>
    <w:p w:rsidRDefault="00C70402" w:rsidP="006A1E02" w:rsidR="00C70402">
      <w:pPr>
        <w:jc w:val="both"/>
      </w:pPr>
    </w:p>
    <w:p w:rsidRDefault="006A1E02" w:rsidP="006A1E02" w:rsidR="00554AC4">
      <w:pPr>
        <w:jc w:val="both"/>
      </w:pPr>
      <w:r w:rsidRPr="006A1E02">
        <w:tab/>
        <w:t xml:space="preserve"> </w:t>
      </w:r>
      <w:r w:rsidRPr="006A1E02">
        <w:tab/>
      </w:r>
      <w:r w:rsidR="002E34B9">
        <w:t xml:space="preserve">   3. </w:t>
      </w:r>
      <w:r w:rsidR="00BF7808">
        <w:t xml:space="preserve"> </w:t>
      </w:r>
      <w:r w:rsidRPr="006A1E02">
        <w:t xml:space="preserve"> Nalaže se Financijskoj agenciji po pravomoćnosti ovoga rje</w:t>
      </w:r>
      <w:r w:rsidR="002E34B9">
        <w:t>šenja iznos naveden u točci I. c )</w:t>
      </w:r>
      <w:r w:rsidR="006E37E5">
        <w:t xml:space="preserve"> izreke rješenja  tj. iznos od </w:t>
      </w:r>
      <w:r w:rsidR="00BF7808">
        <w:t xml:space="preserve"> </w:t>
      </w:r>
      <w:r w:rsidR="00554AC4">
        <w:t xml:space="preserve">78.351,03 </w:t>
      </w:r>
      <w:r w:rsidRPr="006A1E02">
        <w:t>Kn isplatiti odnosno prenijeti</w:t>
      </w:r>
    </w:p>
    <w:p w:rsidRDefault="00554AC4" w:rsidP="006A1E02" w:rsidR="00554AC4">
      <w:pPr>
        <w:jc w:val="both"/>
      </w:pPr>
    </w:p>
    <w:p w:rsidRDefault="006A1E02" w:rsidP="00554AC4" w:rsidR="00554AC4">
      <w:pPr>
        <w:jc w:val="both"/>
      </w:pPr>
      <w:r w:rsidRPr="006A1E02">
        <w:t xml:space="preserve"> </w:t>
      </w:r>
      <w:r w:rsidR="00554AC4">
        <w:t xml:space="preserve">                           - iznos od 4.701,03 Kn</w:t>
      </w:r>
      <w:r w:rsidR="00554AC4" w:rsidRPr="000F138D">
        <w:t xml:space="preserve"> </w:t>
      </w:r>
      <w:r w:rsidR="00554AC4" w:rsidRPr="006A1E02">
        <w:t xml:space="preserve">sa računa Financijske agencije </w:t>
      </w:r>
      <w:r w:rsidR="00554AC4" w:rsidRPr="00865A4B">
        <w:t>IBAN HR</w:t>
      </w:r>
      <w:r w:rsidR="00554AC4" w:rsidRPr="005F2A73">
        <w:t>3323900011300028779</w:t>
      </w:r>
      <w:r w:rsidR="00554AC4" w:rsidRPr="006A1E02">
        <w:t xml:space="preserve"> na kojem je evidentirana uplata jamče</w:t>
      </w:r>
      <w:r w:rsidR="008B2E48">
        <w:t>vine kupca-ponuditelja  Sanje</w:t>
      </w:r>
      <w:r w:rsidR="00554AC4">
        <w:t xml:space="preserve"> </w:t>
      </w:r>
      <w:proofErr w:type="spellStart"/>
      <w:r w:rsidR="00554AC4">
        <w:t>Kudelić</w:t>
      </w:r>
      <w:proofErr w:type="spellEnd"/>
      <w:r w:rsidR="00554AC4">
        <w:t>-</w:t>
      </w:r>
      <w:proofErr w:type="spellStart"/>
      <w:r w:rsidR="00554AC4">
        <w:t>Masnić</w:t>
      </w:r>
      <w:proofErr w:type="spellEnd"/>
      <w:r w:rsidR="00554AC4">
        <w:t xml:space="preserve"> iz Slavonskog Broda, Tome Bakača 100, OIB 47007504756, te </w:t>
      </w:r>
    </w:p>
    <w:p w:rsidRDefault="006C05EE" w:rsidP="006A1E02" w:rsidR="006C05EE">
      <w:pPr>
        <w:jc w:val="both"/>
      </w:pPr>
    </w:p>
    <w:p w:rsidRDefault="006C05EE" w:rsidP="006A1E02" w:rsidR="0025564B">
      <w:pPr>
        <w:jc w:val="both"/>
      </w:pPr>
      <w:r>
        <w:t xml:space="preserve"> </w:t>
      </w:r>
      <w:r>
        <w:tab/>
      </w:r>
      <w:r>
        <w:tab/>
        <w:t xml:space="preserve">- </w:t>
      </w:r>
      <w:r w:rsidR="006A1E02" w:rsidRPr="006A1E02">
        <w:t xml:space="preserve"> </w:t>
      </w:r>
      <w:r>
        <w:t xml:space="preserve">iz sredstava uplaćene </w:t>
      </w:r>
      <w:proofErr w:type="spellStart"/>
      <w:r>
        <w:t>kupovnine</w:t>
      </w:r>
      <w:proofErr w:type="spellEnd"/>
      <w:r w:rsidR="00554AC4">
        <w:t xml:space="preserve"> iznos od 73.650,00 </w:t>
      </w:r>
      <w:r>
        <w:t xml:space="preserve"> sa računa Financijske agencije HR 1123900011300028787,</w:t>
      </w:r>
    </w:p>
    <w:p w:rsidRDefault="0025564B" w:rsidP="006A1E02" w:rsidR="0025564B">
      <w:pPr>
        <w:jc w:val="both"/>
      </w:pPr>
    </w:p>
    <w:p w:rsidRDefault="006C05EE" w:rsidP="006A1E02" w:rsidR="007379CC">
      <w:pPr>
        <w:jc w:val="both"/>
      </w:pPr>
      <w:r>
        <w:t xml:space="preserve"> a n</w:t>
      </w:r>
      <w:r w:rsidR="006A1E02" w:rsidRPr="006A1E02">
        <w:t xml:space="preserve">a poslovni račun </w:t>
      </w:r>
      <w:proofErr w:type="spellStart"/>
      <w:r w:rsidR="006A1E02" w:rsidRPr="006A1E02">
        <w:t>razlučnog</w:t>
      </w:r>
      <w:proofErr w:type="spellEnd"/>
      <w:r w:rsidR="006A1E02" w:rsidRPr="006A1E02">
        <w:t xml:space="preserve"> vjerovnika</w:t>
      </w:r>
      <w:r w:rsidR="007379CC">
        <w:t xml:space="preserve"> </w:t>
      </w:r>
      <w:r w:rsidR="0053364B" w:rsidRPr="0053364B">
        <w:t>J&amp;T banka d.d. Varaždin  Aleja kralja Zvonimira 1, OIB 38182927268, ranije Vaba d.d. banka Varaždin</w:t>
      </w:r>
      <w:r>
        <w:t xml:space="preserve">, račun broj: </w:t>
      </w:r>
      <w:r w:rsidR="00240157">
        <w:t xml:space="preserve">IBAN </w:t>
      </w:r>
      <w:r>
        <w:t>HR</w:t>
      </w:r>
      <w:r w:rsidR="00FC2CCD">
        <w:t>7724890041006755391</w:t>
      </w:r>
      <w:r w:rsidR="00344594">
        <w:t>.</w:t>
      </w:r>
    </w:p>
    <w:p w:rsidRDefault="0088466A" w:rsidP="006A1E02" w:rsidR="0088466A">
      <w:pPr>
        <w:jc w:val="both"/>
        <w:rPr>
          <w:b/>
        </w:rPr>
      </w:pPr>
    </w:p>
    <w:p w:rsidRDefault="008F0CBC" w:rsidP="006A1E02" w:rsidR="008F0CBC">
      <w:pPr>
        <w:jc w:val="both"/>
        <w:rPr>
          <w:b/>
        </w:rPr>
      </w:pPr>
    </w:p>
    <w:p w:rsidRDefault="005074B7" w:rsidP="006F091D" w:rsidR="006F091D" w:rsidRPr="008D0523">
      <w:pPr>
        <w:jc w:val="both"/>
      </w:pPr>
      <w:r>
        <w:t xml:space="preserve"> </w:t>
      </w:r>
      <w:r>
        <w:tab/>
      </w:r>
      <w:r>
        <w:tab/>
      </w:r>
      <w:r w:rsidR="006F091D" w:rsidRPr="008D0523">
        <w:t>I</w:t>
      </w:r>
      <w:r w:rsidR="00EC4FDC">
        <w:t>II</w:t>
      </w:r>
      <w:r w:rsidR="006F091D" w:rsidRPr="008D0523">
        <w:t xml:space="preserve">. Od diobne mase - </w:t>
      </w:r>
      <w:proofErr w:type="spellStart"/>
      <w:r w:rsidR="006F091D" w:rsidRPr="008D0523">
        <w:t>kupovnine</w:t>
      </w:r>
      <w:proofErr w:type="spellEnd"/>
      <w:r w:rsidR="006F091D" w:rsidRPr="008D0523">
        <w:t xml:space="preserve"> u iznosu od </w:t>
      </w:r>
      <w:r w:rsidR="003E6C95">
        <w:t xml:space="preserve">100.250,00 </w:t>
      </w:r>
      <w:r w:rsidR="006F091D" w:rsidRPr="008D0523">
        <w:t>Kn ostvarene prodajom predmeta stečajne ma</w:t>
      </w:r>
      <w:r w:rsidR="006F091D">
        <w:t>se stečajnog dužnika opterećenog</w:t>
      </w:r>
      <w:r w:rsidR="006F091D" w:rsidRPr="008D0523">
        <w:t xml:space="preserve"> </w:t>
      </w:r>
      <w:proofErr w:type="spellStart"/>
      <w:r w:rsidR="006F091D" w:rsidRPr="008D0523">
        <w:t>razlučnim</w:t>
      </w:r>
      <w:proofErr w:type="spellEnd"/>
      <w:r w:rsidR="006F091D" w:rsidRPr="008D0523">
        <w:t xml:space="preserve"> pravom  nakon provedenog postupka prodaje elektroničkom javnom dražbom koji je provela </w:t>
      </w:r>
      <w:r w:rsidR="006F091D">
        <w:t>Financijska agencija, Regionalni centar Osijek</w:t>
      </w:r>
      <w:r w:rsidR="006F091D" w:rsidRPr="008D0523">
        <w:t xml:space="preserve"> </w:t>
      </w:r>
      <w:r w:rsidR="006F091D">
        <w:t>(</w:t>
      </w:r>
      <w:r w:rsidR="006F091D" w:rsidRPr="008D0523">
        <w:t>identifikator</w:t>
      </w:r>
      <w:r w:rsidR="004B0A20">
        <w:t xml:space="preserve"> predmeta </w:t>
      </w:r>
      <w:r w:rsidR="006F091D" w:rsidRPr="008D0523">
        <w:t xml:space="preserve"> prodaje</w:t>
      </w:r>
      <w:r w:rsidR="006F091D">
        <w:t xml:space="preserve"> </w:t>
      </w:r>
      <w:r>
        <w:t>3157</w:t>
      </w:r>
      <w:r w:rsidR="006F091D" w:rsidRPr="008D0523">
        <w:t xml:space="preserve"> </w:t>
      </w:r>
      <w:r w:rsidR="002E34B9">
        <w:t xml:space="preserve"> ) i to</w:t>
      </w:r>
      <w:r w:rsidR="006F091D" w:rsidRPr="008D0523">
        <w:t>:</w:t>
      </w:r>
    </w:p>
    <w:p w:rsidRDefault="006F091D" w:rsidP="006F091D" w:rsidR="006F091D" w:rsidRPr="008D0523">
      <w:pPr>
        <w:jc w:val="both"/>
      </w:pPr>
    </w:p>
    <w:p w:rsidRDefault="006F091D" w:rsidP="006F091D" w:rsidR="006F091D" w:rsidRPr="008C6E32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</w:r>
      <w:r w:rsidRPr="008C6E32">
        <w:t xml:space="preserve"> - nekretnine upisane u  </w:t>
      </w:r>
      <w:proofErr w:type="spellStart"/>
      <w:r w:rsidRPr="008C6E32">
        <w:t>zk.ul</w:t>
      </w:r>
      <w:proofErr w:type="spellEnd"/>
      <w:r w:rsidRPr="008C6E32">
        <w:t>. 3738 k.o. Nova Gradiška</w:t>
      </w:r>
      <w:r w:rsidRPr="008C6E32">
        <w:rPr>
          <w:b/>
        </w:rPr>
        <w:t xml:space="preserve"> </w:t>
      </w:r>
      <w:r w:rsidRPr="008C6E32">
        <w:t>i to:</w:t>
      </w:r>
    </w:p>
    <w:p w:rsidRDefault="006F091D" w:rsidP="006F091D" w:rsidR="006F091D" w:rsidRPr="008C6E32">
      <w:pPr>
        <w:jc w:val="both"/>
      </w:pPr>
    </w:p>
    <w:p w:rsidRDefault="006F091D" w:rsidP="005074B7" w:rsidR="005074B7" w:rsidRPr="005074B7">
      <w:pPr>
        <w:jc w:val="both"/>
      </w:pPr>
      <w:r w:rsidRPr="008C6E32">
        <w:t xml:space="preserve">  </w:t>
      </w:r>
      <w:r w:rsidRPr="008C6E32">
        <w:tab/>
      </w:r>
      <w:r>
        <w:tab/>
      </w:r>
      <w:r w:rsidR="002E34B9">
        <w:rPr>
          <w:b/>
        </w:rPr>
        <w:t xml:space="preserve">  </w:t>
      </w:r>
      <w:r w:rsidR="005074B7" w:rsidRPr="005074B7">
        <w:t>3. suvlasnički dio: 187/1000 ETAŽNO VLASNIŠTVO (E-3)</w:t>
      </w:r>
    </w:p>
    <w:p w:rsidRDefault="005074B7" w:rsidP="005074B7" w:rsidR="005074B7" w:rsidRPr="005074B7">
      <w:pPr>
        <w:jc w:val="both"/>
      </w:pPr>
      <w:r w:rsidRPr="005074B7">
        <w:t xml:space="preserve"> </w:t>
      </w:r>
      <w:r w:rsidRPr="005074B7">
        <w:tab/>
      </w:r>
      <w:r>
        <w:tab/>
      </w:r>
      <w:r w:rsidRPr="005074B7">
        <w:t xml:space="preserve"> 1. posebni dio C – stan 2 na I katu, lijevo od unutrašnjeg stubišta zgrade, koji se sastoji od ulaznog hodnika, dnevnog boravka, kuhinje, dvije sobe, kupaonice I WC-a te balkona/</w:t>
      </w:r>
      <w:proofErr w:type="spellStart"/>
      <w:r w:rsidRPr="005074B7">
        <w:t>loggie</w:t>
      </w:r>
      <w:proofErr w:type="spellEnd"/>
      <w:r w:rsidRPr="005074B7">
        <w:t>, ukupne površine 63,72m2, kojemu pripadaju sporedni dijelovi – spremište broj 8 u podrumu od 6,45m2 I parkirališno mjesto izvan zgrade, četvrto s desne strane, od 3,13m2 (na grafičkom dijelu označen narančastom bojom) s kojim je neodvojivo povezano vlasništvo 187/1000 dijela kč.br. 1134/2 - Ulica Mala, Zgrada mješovite uporabe (stambeno-poslovna zgrada) br. 1 sa 171 m2, dvorište sa 146 m2, ukupno 317 m2</w:t>
      </w:r>
    </w:p>
    <w:p w:rsidRDefault="006F091D" w:rsidP="005074B7" w:rsidR="006F091D">
      <w:pPr>
        <w:jc w:val="both"/>
      </w:pPr>
      <w:r w:rsidRPr="008D0523">
        <w:t xml:space="preserve"> </w:t>
      </w:r>
    </w:p>
    <w:p w:rsidRDefault="006F091D" w:rsidP="006F091D" w:rsidR="006F091D" w:rsidRPr="008D0523">
      <w:pPr>
        <w:jc w:val="both"/>
      </w:pPr>
    </w:p>
    <w:p w:rsidRDefault="006F091D" w:rsidP="006F091D" w:rsidR="006F091D" w:rsidRPr="008D0523">
      <w:pPr>
        <w:jc w:val="center"/>
        <w:rPr>
          <w:b/>
        </w:rPr>
      </w:pPr>
      <w:r w:rsidRPr="008D0523">
        <w:rPr>
          <w:b/>
        </w:rPr>
        <w:t>namiruje se:</w:t>
      </w:r>
    </w:p>
    <w:p w:rsidRDefault="006F091D" w:rsidP="006F091D" w:rsidR="006F091D" w:rsidRPr="008D0523">
      <w:pPr>
        <w:jc w:val="both"/>
      </w:pPr>
    </w:p>
    <w:p w:rsidRDefault="006F091D" w:rsidP="006F091D" w:rsidR="006F091D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a) stečajna masa stečajnog dužnika </w:t>
      </w:r>
      <w:r w:rsidRPr="00956CEC">
        <w:t>ARTING, d.o.o. za trgovinu, poslovne usluge, uvoz-izvoz "u stečaju", skraćena tvrtka: ARTING d.o.o. "u stečaju", Nova Gradiška, Mala 4, OIB 11102515044</w:t>
      </w:r>
      <w:r>
        <w:t xml:space="preserve"> </w:t>
      </w:r>
      <w:r w:rsidRPr="008D0523">
        <w:t xml:space="preserve">u iznosu od </w:t>
      </w:r>
      <w:r w:rsidR="008B2E48">
        <w:t>30.934,75</w:t>
      </w:r>
      <w:r w:rsidR="002E34B9">
        <w:t xml:space="preserve"> </w:t>
      </w:r>
      <w:r>
        <w:t xml:space="preserve"> </w:t>
      </w:r>
      <w:r w:rsidRPr="008D0523">
        <w:t xml:space="preserve">Kn </w:t>
      </w:r>
      <w:r>
        <w:t xml:space="preserve"> </w:t>
      </w:r>
      <w:r w:rsidRPr="008D0523">
        <w:t xml:space="preserve">po osnovi troškova </w:t>
      </w:r>
      <w:r>
        <w:t xml:space="preserve">utvrđivanja predmeta </w:t>
      </w:r>
      <w:proofErr w:type="spellStart"/>
      <w:r>
        <w:t>razlučnog</w:t>
      </w:r>
      <w:proofErr w:type="spellEnd"/>
      <w:r>
        <w:t xml:space="preserve"> prava  i </w:t>
      </w:r>
      <w:r w:rsidRPr="008D0523">
        <w:t>unovčenja,</w:t>
      </w:r>
    </w:p>
    <w:p w:rsidRDefault="002E34B9" w:rsidP="006F091D" w:rsidR="006F091D" w:rsidRPr="008D0523">
      <w:pPr>
        <w:jc w:val="both"/>
      </w:pPr>
      <w:r>
        <w:t xml:space="preserve"> </w:t>
      </w:r>
      <w:r>
        <w:tab/>
      </w:r>
    </w:p>
    <w:p w:rsidRDefault="006F091D" w:rsidP="006F091D" w:rsidR="006F091D">
      <w:pPr>
        <w:jc w:val="both"/>
      </w:pPr>
      <w:r w:rsidRPr="008D0523">
        <w:t xml:space="preserve"> </w:t>
      </w:r>
      <w:r w:rsidRPr="008D0523">
        <w:tab/>
        <w:t xml:space="preserve"> </w:t>
      </w:r>
      <w:r w:rsidR="002E34B9">
        <w:tab/>
        <w:t>b</w:t>
      </w:r>
      <w:r w:rsidRPr="008D0523">
        <w:t xml:space="preserve">) </w:t>
      </w:r>
      <w:r>
        <w:t xml:space="preserve"> </w:t>
      </w:r>
      <w:r w:rsidRPr="006A1E02">
        <w:t xml:space="preserve">tražbina </w:t>
      </w:r>
      <w:proofErr w:type="spellStart"/>
      <w:r w:rsidRPr="006A1E02">
        <w:t>razlučnog</w:t>
      </w:r>
      <w:proofErr w:type="spellEnd"/>
      <w:r w:rsidRPr="006A1E02">
        <w:t xml:space="preserve"> vjerovnika </w:t>
      </w:r>
      <w:r w:rsidR="0053364B" w:rsidRPr="0053364B">
        <w:t xml:space="preserve">J&amp;T banka d.d. Varaždin  Aleja kralja Zvonimira 1, OIB 38182927268, ranije Vaba d.d. banka Varaždin </w:t>
      </w:r>
      <w:r w:rsidRPr="006A1E02">
        <w:t xml:space="preserve">u iznosu od </w:t>
      </w:r>
      <w:r w:rsidR="008B2E48">
        <w:t>69.315,25</w:t>
      </w:r>
      <w:r w:rsidR="002E34B9">
        <w:t xml:space="preserve"> </w:t>
      </w:r>
      <w:r w:rsidRPr="006A1E02">
        <w:t>Kn po osnovi</w:t>
      </w:r>
      <w:r>
        <w:t xml:space="preserve"> založnog </w:t>
      </w:r>
      <w:r w:rsidRPr="006A1E02">
        <w:t>uknjižen</w:t>
      </w:r>
      <w:r>
        <w:t xml:space="preserve">og pod </w:t>
      </w:r>
      <w:r w:rsidRPr="006A1E02">
        <w:t xml:space="preserve">br. </w:t>
      </w:r>
      <w:r w:rsidR="002E34B9">
        <w:t xml:space="preserve">Z </w:t>
      </w:r>
      <w:r w:rsidR="008B2E48">
        <w:t>– 1688/11</w:t>
      </w:r>
      <w:r w:rsidRPr="00D12AEE">
        <w:t xml:space="preserve"> </w:t>
      </w:r>
      <w:r>
        <w:t>i t</w:t>
      </w:r>
      <w:r w:rsidR="002E34B9">
        <w:t xml:space="preserve">o po osnovi dijela zateznih kamata </w:t>
      </w:r>
      <w:r>
        <w:t xml:space="preserve">. </w:t>
      </w:r>
    </w:p>
    <w:p w:rsidRDefault="006F091D" w:rsidP="006F091D" w:rsidR="006F091D">
      <w:pPr>
        <w:jc w:val="both"/>
      </w:pPr>
    </w:p>
    <w:p w:rsidRDefault="006F091D" w:rsidP="006F091D" w:rsidR="006F091D">
      <w:pPr>
        <w:jc w:val="both"/>
      </w:pPr>
      <w:r>
        <w:t xml:space="preserve"> </w:t>
      </w:r>
      <w:r>
        <w:tab/>
      </w:r>
      <w:r>
        <w:tab/>
      </w:r>
    </w:p>
    <w:p w:rsidRDefault="006F091D" w:rsidP="006F091D" w:rsidR="006F091D">
      <w:pPr>
        <w:jc w:val="both"/>
      </w:pPr>
      <w:r>
        <w:t xml:space="preserve"> </w:t>
      </w:r>
      <w:r>
        <w:tab/>
      </w:r>
      <w:r>
        <w:tab/>
      </w:r>
      <w:r w:rsidR="00FC5412">
        <w:t>IV</w:t>
      </w:r>
      <w:r w:rsidRPr="006A1E02">
        <w:t>. 1. Nalaže se Financijskoj agenciji po pravomoćnosti ovoga rješenja iznos naveden u točci I</w:t>
      </w:r>
      <w:r w:rsidR="002E34B9">
        <w:t>II</w:t>
      </w:r>
      <w:r w:rsidRPr="006A1E02">
        <w:t>. a) izreke rješenja</w:t>
      </w:r>
      <w:r w:rsidR="002E34B9">
        <w:t xml:space="preserve"> tj. iznos od </w:t>
      </w:r>
      <w:r w:rsidR="008B2E48">
        <w:t xml:space="preserve">30.934,75 </w:t>
      </w:r>
      <w:r w:rsidR="002E34B9">
        <w:t xml:space="preserve"> </w:t>
      </w:r>
      <w:r>
        <w:t xml:space="preserve"> Kn  isplatiti</w:t>
      </w:r>
      <w:r w:rsidRPr="006E37E5">
        <w:t xml:space="preserve"> </w:t>
      </w:r>
      <w:r w:rsidRPr="006A1E02">
        <w:t>odnosno prenijeti</w:t>
      </w:r>
      <w:r>
        <w:t xml:space="preserve"> na način kako slijedi:</w:t>
      </w:r>
      <w:r w:rsidRPr="006A1E02">
        <w:t xml:space="preserve"> </w:t>
      </w:r>
    </w:p>
    <w:p w:rsidRDefault="006F091D" w:rsidP="006F091D" w:rsidR="006F091D">
      <w:pPr>
        <w:jc w:val="both"/>
      </w:pPr>
    </w:p>
    <w:p w:rsidRDefault="006F091D" w:rsidP="006F091D" w:rsidR="006F091D">
      <w:pPr>
        <w:jc w:val="both"/>
      </w:pPr>
      <w:r>
        <w:t xml:space="preserve">                           - </w:t>
      </w:r>
      <w:r w:rsidRPr="006A1E02">
        <w:t xml:space="preserve">iznos od </w:t>
      </w:r>
      <w:r w:rsidR="008B2E48">
        <w:t>30.934,75</w:t>
      </w:r>
      <w:r>
        <w:t xml:space="preserve"> Kn</w:t>
      </w:r>
      <w:r w:rsidRPr="000F138D">
        <w:t xml:space="preserve"> </w:t>
      </w:r>
      <w:r w:rsidRPr="006A1E02">
        <w:t xml:space="preserve">sa računa Financijske agencije </w:t>
      </w:r>
      <w:r w:rsidRPr="00865A4B">
        <w:t>IBAN HR</w:t>
      </w:r>
      <w:r w:rsidRPr="005F2A73">
        <w:t>3323900011300028779</w:t>
      </w:r>
      <w:r w:rsidRPr="006A1E02">
        <w:t xml:space="preserve"> na kojem je evidentirana uplata jamče</w:t>
      </w:r>
      <w:r>
        <w:t>vine kup</w:t>
      </w:r>
      <w:r w:rsidR="002E34B9">
        <w:t>ca-ponuditelja  TATJANE ŠAJATOVIĆ iz Višnjevca, Josipa Juraja Strossmayera 47 A, OIB 402162588881</w:t>
      </w:r>
      <w:r w:rsidR="003558B9">
        <w:t>,</w:t>
      </w:r>
    </w:p>
    <w:p w:rsidRDefault="006F091D" w:rsidP="006F091D" w:rsidR="006F091D">
      <w:pPr>
        <w:jc w:val="both"/>
      </w:pPr>
      <w:r>
        <w:t xml:space="preserve">              </w:t>
      </w:r>
      <w:r w:rsidR="003558B9">
        <w:t xml:space="preserve">     </w:t>
      </w:r>
    </w:p>
    <w:p w:rsidRDefault="006F091D" w:rsidP="006F091D" w:rsidR="006F091D">
      <w:pPr>
        <w:jc w:val="both"/>
      </w:pPr>
      <w:r>
        <w:t>a</w:t>
      </w:r>
      <w:r w:rsidRPr="006A1E02">
        <w:t xml:space="preserve"> na poslovni račun stečajnog dužnika </w:t>
      </w:r>
      <w:r w:rsidRPr="00956CEC">
        <w:t>ARTING, d.o.o. za trgovinu, poslovne usluge, uvoz-izvoz "u stečaju", skraćena tvrtka: ARTING d.o.o. "u stečaju", Nova Gradiška, Mala 4, OIB 11102515044</w:t>
      </w:r>
      <w:r>
        <w:t xml:space="preserve">, </w:t>
      </w:r>
      <w:r w:rsidR="002D2BE6" w:rsidRPr="002D2BE6">
        <w:t>IBAN HR9824850031100296005</w:t>
      </w:r>
      <w:r>
        <w:t>.</w:t>
      </w:r>
    </w:p>
    <w:p w:rsidRDefault="006F091D" w:rsidP="006F091D" w:rsidR="006F091D">
      <w:pPr>
        <w:jc w:val="both"/>
      </w:pPr>
      <w:r>
        <w:t xml:space="preserve"> </w:t>
      </w:r>
    </w:p>
    <w:p w:rsidRDefault="006F091D" w:rsidP="006F091D" w:rsidR="006F091D">
      <w:pPr>
        <w:jc w:val="both"/>
      </w:pPr>
      <w:r w:rsidRPr="006A1E02">
        <w:tab/>
        <w:t xml:space="preserve"> </w:t>
      </w:r>
      <w:r w:rsidRPr="006A1E02">
        <w:tab/>
      </w:r>
      <w:r w:rsidR="002E34B9">
        <w:t>2</w:t>
      </w:r>
      <w:r w:rsidRPr="006A1E02">
        <w:t>. Nalaže se Financijskoj agenciji po pravomoćnosti ovoga rješenja iznos naveden u točci I. b</w:t>
      </w:r>
      <w:r>
        <w:t>) izreke</w:t>
      </w:r>
      <w:r w:rsidR="002E34B9">
        <w:t xml:space="preserve"> rješenja  tj. iznos od </w:t>
      </w:r>
      <w:r>
        <w:t xml:space="preserve">  </w:t>
      </w:r>
      <w:r w:rsidRPr="006A1E02">
        <w:t xml:space="preserve"> Kn isplatiti odnosno prenijeti </w:t>
      </w:r>
    </w:p>
    <w:p w:rsidRDefault="008B2E48" w:rsidP="006F091D" w:rsidR="008B2E48">
      <w:pPr>
        <w:jc w:val="both"/>
      </w:pPr>
    </w:p>
    <w:p w:rsidRDefault="00A25644" w:rsidP="006F091D" w:rsidR="006F091D">
      <w:pPr>
        <w:jc w:val="both"/>
      </w:pPr>
      <w:r>
        <w:t xml:space="preserve">                           - </w:t>
      </w:r>
      <w:r w:rsidRPr="006A1E02">
        <w:t xml:space="preserve">iznos od </w:t>
      </w:r>
      <w:r w:rsidR="00B757FE">
        <w:t>6.765,2</w:t>
      </w:r>
      <w:r w:rsidR="003558B9">
        <w:t xml:space="preserve">5 </w:t>
      </w:r>
      <w:r>
        <w:t>Kn</w:t>
      </w:r>
      <w:r w:rsidRPr="000F138D">
        <w:t xml:space="preserve"> </w:t>
      </w:r>
      <w:r w:rsidRPr="006A1E02">
        <w:t xml:space="preserve">sa računa Financijske agencije </w:t>
      </w:r>
      <w:r w:rsidRPr="00865A4B">
        <w:t>IBAN HR</w:t>
      </w:r>
      <w:r w:rsidRPr="005F2A73">
        <w:t>3323900011300028779</w:t>
      </w:r>
      <w:r w:rsidRPr="006A1E02">
        <w:t xml:space="preserve"> na kojem je evidentirana uplata jamče</w:t>
      </w:r>
      <w:r>
        <w:t xml:space="preserve">vine kupca-ponuditelja  TATJANE ŠAJATOVIĆ iz Višnjevca, Josipa Juraja Strossmayera 47 A, OIB 402162588881, te </w:t>
      </w:r>
    </w:p>
    <w:p w:rsidRDefault="006F091D" w:rsidP="006F091D" w:rsidR="003558B9">
      <w:pPr>
        <w:jc w:val="both"/>
      </w:pPr>
      <w:r>
        <w:t xml:space="preserve"> </w:t>
      </w:r>
    </w:p>
    <w:p w:rsidRDefault="006F091D" w:rsidP="006F091D" w:rsidR="007B5F43">
      <w:pPr>
        <w:jc w:val="both"/>
      </w:pPr>
      <w:r>
        <w:tab/>
      </w:r>
      <w:r>
        <w:tab/>
        <w:t xml:space="preserve">- </w:t>
      </w:r>
      <w:r w:rsidRPr="006A1E02">
        <w:t xml:space="preserve"> </w:t>
      </w:r>
      <w:r w:rsidR="003558B9">
        <w:t xml:space="preserve">iznos od 62.550,00 Kn </w:t>
      </w:r>
      <w:r>
        <w:t xml:space="preserve">iz sredstava uplaćene </w:t>
      </w:r>
      <w:proofErr w:type="spellStart"/>
      <w:r>
        <w:t>kupovnine</w:t>
      </w:r>
      <w:proofErr w:type="spellEnd"/>
      <w:r>
        <w:t xml:space="preserve"> sa računa Financijske agencije HR 1123900011300028787, </w:t>
      </w:r>
    </w:p>
    <w:p w:rsidRDefault="007B5F43" w:rsidP="006F091D" w:rsidR="007B5F43">
      <w:pPr>
        <w:jc w:val="both"/>
      </w:pPr>
    </w:p>
    <w:p w:rsidRDefault="006F091D" w:rsidP="006F091D" w:rsidR="006F091D">
      <w:pPr>
        <w:jc w:val="both"/>
      </w:pPr>
      <w:r>
        <w:t>a n</w:t>
      </w:r>
      <w:r w:rsidRPr="006A1E02">
        <w:t xml:space="preserve">a poslovni račun </w:t>
      </w:r>
      <w:proofErr w:type="spellStart"/>
      <w:r w:rsidRPr="006A1E02">
        <w:t>razlučnog</w:t>
      </w:r>
      <w:proofErr w:type="spellEnd"/>
      <w:r w:rsidRPr="006A1E02">
        <w:t xml:space="preserve"> vjerovnika</w:t>
      </w:r>
      <w:r>
        <w:t xml:space="preserve"> </w:t>
      </w:r>
      <w:r w:rsidR="0053364B" w:rsidRPr="0053364B">
        <w:t>J&amp;T banka d.d. Varaždin  Aleja kralja Zvonimira 1, OIB 38182927268, ranije Vaba d.d. banka Varaždin</w:t>
      </w:r>
      <w:r>
        <w:t xml:space="preserve">, račun broj: </w:t>
      </w:r>
      <w:r w:rsidR="002D2BE6" w:rsidRPr="002D2BE6">
        <w:t>IBAN HR7724890041006755391</w:t>
      </w:r>
      <w:r>
        <w:t>.</w:t>
      </w:r>
    </w:p>
    <w:p w:rsidRDefault="006F091D" w:rsidP="006F091D" w:rsidR="006F091D">
      <w:pPr>
        <w:jc w:val="both"/>
      </w:pPr>
    </w:p>
    <w:p w:rsidRDefault="00BF5FEF" w:rsidP="006F091D" w:rsidR="006F091D" w:rsidRPr="008D0523">
      <w:pPr>
        <w:jc w:val="both"/>
      </w:pPr>
      <w:r>
        <w:lastRenderedPageBreak/>
        <w:t xml:space="preserve"> </w:t>
      </w:r>
      <w:r>
        <w:tab/>
      </w:r>
      <w:r>
        <w:tab/>
        <w:t>V</w:t>
      </w:r>
      <w:r w:rsidR="006F091D" w:rsidRPr="008D0523">
        <w:t xml:space="preserve">. Od diobne mase - </w:t>
      </w:r>
      <w:proofErr w:type="spellStart"/>
      <w:r w:rsidR="006F091D" w:rsidRPr="008D0523">
        <w:t>kupovnine</w:t>
      </w:r>
      <w:proofErr w:type="spellEnd"/>
      <w:r w:rsidR="006F091D" w:rsidRPr="008D0523">
        <w:t xml:space="preserve"> u iznosu od </w:t>
      </w:r>
      <w:r w:rsidR="00901459">
        <w:t>96.000,00</w:t>
      </w:r>
      <w:r w:rsidR="006F091D" w:rsidRPr="008D0523">
        <w:t xml:space="preserve"> Kn ostvarene prodajom predmeta stečajne ma</w:t>
      </w:r>
      <w:r w:rsidR="006F091D">
        <w:t>se stečajnog dužnika opterećenog</w:t>
      </w:r>
      <w:r w:rsidR="006F091D" w:rsidRPr="008D0523">
        <w:t xml:space="preserve"> </w:t>
      </w:r>
      <w:proofErr w:type="spellStart"/>
      <w:r w:rsidR="006F091D" w:rsidRPr="008D0523">
        <w:t>razlučnim</w:t>
      </w:r>
      <w:proofErr w:type="spellEnd"/>
      <w:r w:rsidR="006F091D" w:rsidRPr="008D0523">
        <w:t xml:space="preserve"> pravom  nakon provedenog postupka prodaje elektroničkom javnom dražbom koji je provela </w:t>
      </w:r>
      <w:r w:rsidR="006F091D">
        <w:t>Financijska agencija, Regionalni centar Osijek</w:t>
      </w:r>
      <w:r w:rsidR="006F091D" w:rsidRPr="008D0523">
        <w:t xml:space="preserve"> </w:t>
      </w:r>
      <w:r w:rsidR="006F091D">
        <w:t>(</w:t>
      </w:r>
      <w:r w:rsidR="006F091D" w:rsidRPr="008D0523">
        <w:t>identifikator</w:t>
      </w:r>
      <w:r w:rsidR="00B05F50">
        <w:t xml:space="preserve"> predmeta </w:t>
      </w:r>
      <w:r w:rsidR="006F091D" w:rsidRPr="008D0523">
        <w:t xml:space="preserve"> prodaje</w:t>
      </w:r>
      <w:r w:rsidR="001A6A21">
        <w:t xml:space="preserve"> 3158</w:t>
      </w:r>
      <w:r w:rsidR="006F091D" w:rsidRPr="008D0523">
        <w:t xml:space="preserve"> </w:t>
      </w:r>
      <w:r w:rsidR="002E34B9">
        <w:t xml:space="preserve"> ) i to </w:t>
      </w:r>
      <w:r w:rsidR="006F091D" w:rsidRPr="008D0523">
        <w:t>:</w:t>
      </w:r>
    </w:p>
    <w:p w:rsidRDefault="006F091D" w:rsidP="006F091D" w:rsidR="006F091D" w:rsidRPr="008D0523">
      <w:pPr>
        <w:jc w:val="both"/>
      </w:pPr>
    </w:p>
    <w:p w:rsidRDefault="006F091D" w:rsidP="006F091D" w:rsidR="006F091D" w:rsidRPr="008C6E32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</w:r>
      <w:r w:rsidRPr="008C6E32">
        <w:t xml:space="preserve"> - nekretnine upisane u  </w:t>
      </w:r>
      <w:proofErr w:type="spellStart"/>
      <w:r w:rsidRPr="008C6E32">
        <w:t>zk.ul</w:t>
      </w:r>
      <w:proofErr w:type="spellEnd"/>
      <w:r w:rsidRPr="008C6E32">
        <w:t>. 3738 k.o. Nova Gradiška</w:t>
      </w:r>
      <w:r w:rsidRPr="008C6E32">
        <w:rPr>
          <w:b/>
        </w:rPr>
        <w:t xml:space="preserve"> </w:t>
      </w:r>
      <w:r w:rsidRPr="008C6E32">
        <w:t>i to:</w:t>
      </w:r>
    </w:p>
    <w:p w:rsidRDefault="006F091D" w:rsidP="006F091D" w:rsidR="006F091D" w:rsidRPr="008C6E32">
      <w:pPr>
        <w:jc w:val="both"/>
      </w:pPr>
    </w:p>
    <w:p w:rsidRDefault="006F091D" w:rsidP="001A6A21" w:rsidR="001A6A21" w:rsidRPr="001A6A21">
      <w:pPr>
        <w:jc w:val="both"/>
      </w:pPr>
      <w:r w:rsidRPr="008C6E32">
        <w:t xml:space="preserve">  </w:t>
      </w:r>
      <w:r w:rsidRPr="008C6E32">
        <w:tab/>
      </w:r>
      <w:r>
        <w:tab/>
      </w:r>
      <w:r w:rsidRPr="008C6E32">
        <w:t xml:space="preserve"> </w:t>
      </w:r>
      <w:r w:rsidR="001A6A21" w:rsidRPr="001A6A21">
        <w:t>4. suvlasnički dio 187/1000 ETAŽNO VLASNIŠTVO (E-4)</w:t>
      </w:r>
    </w:p>
    <w:p w:rsidRDefault="001A6A21" w:rsidP="001A6A21" w:rsidR="001A6A21" w:rsidRPr="001A6A21">
      <w:pPr>
        <w:jc w:val="both"/>
      </w:pPr>
      <w:r w:rsidRPr="001A6A21">
        <w:t xml:space="preserve">          </w:t>
      </w:r>
      <w:r w:rsidR="00C93A4D">
        <w:tab/>
      </w:r>
      <w:r w:rsidR="00C93A4D">
        <w:tab/>
      </w:r>
      <w:r w:rsidRPr="001A6A21">
        <w:t xml:space="preserve"> 1.posebni dio D – stan 3 na II katu, desno od unutrašnjeg stubišta zgrade, koji se sastoji od ulaznog hodnika, dnevnog boravka, kuhinje, dvije sobe, kupaonice I WC-a te balkona/</w:t>
      </w:r>
      <w:proofErr w:type="spellStart"/>
      <w:r w:rsidRPr="001A6A21">
        <w:t>loggie</w:t>
      </w:r>
      <w:proofErr w:type="spellEnd"/>
      <w:r w:rsidRPr="001A6A21">
        <w:t>, ukupne površine od 62,78m2, kojemu pripadaju sporedni dijelovi – spremište broj 6 u podrumu od 7,56m2 I parkirališno mjesto izvan zgrade, peto s desne strane, od 3,13m2 (na grafičkom dijelu označen crvenom bojom) s kojim je neodvojivo povezano vlasništvo 187/1000 dijela kč.br. 1134/2 - Ulica Mala, Zgrada mješovite uporabe (stambeno-poslovna zgrada) br. 1 sa 171 m2, dvorište sa 146 m2, ukupno 317 m2</w:t>
      </w:r>
    </w:p>
    <w:p w:rsidRDefault="006F091D" w:rsidP="001A6A21" w:rsidR="006F091D">
      <w:pPr>
        <w:jc w:val="both"/>
      </w:pPr>
      <w:r w:rsidRPr="008D0523">
        <w:t xml:space="preserve"> </w:t>
      </w:r>
    </w:p>
    <w:p w:rsidRDefault="006F091D" w:rsidP="006F091D" w:rsidR="006F091D" w:rsidRPr="008D0523">
      <w:pPr>
        <w:jc w:val="both"/>
      </w:pPr>
    </w:p>
    <w:p w:rsidRDefault="006F091D" w:rsidP="006F091D" w:rsidR="006F091D" w:rsidRPr="008D0523">
      <w:pPr>
        <w:jc w:val="center"/>
        <w:rPr>
          <w:b/>
        </w:rPr>
      </w:pPr>
      <w:r w:rsidRPr="008D0523">
        <w:rPr>
          <w:b/>
        </w:rPr>
        <w:t>namiruje se:</w:t>
      </w:r>
    </w:p>
    <w:p w:rsidRDefault="006F091D" w:rsidP="006F091D" w:rsidR="006F091D" w:rsidRPr="008D0523">
      <w:pPr>
        <w:jc w:val="both"/>
      </w:pPr>
    </w:p>
    <w:p w:rsidRDefault="006F091D" w:rsidP="006F091D" w:rsidR="006F091D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a) stečajna masa stečajnog dužnika </w:t>
      </w:r>
      <w:r w:rsidRPr="00956CEC">
        <w:t>ARTING, d.o.o. za trgovinu, poslovne usluge, uvoz-izvoz "u stečaju", skraćena tvrtka: ARTING d.o.o. "u stečaju", Nova Gradiška, Mala 4, OIB 11102515044</w:t>
      </w:r>
      <w:r>
        <w:t xml:space="preserve"> </w:t>
      </w:r>
      <w:r w:rsidRPr="008D0523">
        <w:t xml:space="preserve">u iznosu od </w:t>
      </w:r>
      <w:r w:rsidR="00CD276B">
        <w:t>29.887,76</w:t>
      </w:r>
      <w:r w:rsidR="00915E6D">
        <w:t xml:space="preserve"> </w:t>
      </w:r>
      <w:r>
        <w:t xml:space="preserve"> </w:t>
      </w:r>
      <w:r w:rsidRPr="008D0523">
        <w:t xml:space="preserve">Kn </w:t>
      </w:r>
      <w:r>
        <w:t xml:space="preserve"> </w:t>
      </w:r>
      <w:r w:rsidRPr="008D0523">
        <w:t xml:space="preserve">po osnovi troškova </w:t>
      </w:r>
      <w:r>
        <w:t xml:space="preserve">utvrđivanja predmeta </w:t>
      </w:r>
      <w:proofErr w:type="spellStart"/>
      <w:r>
        <w:t>razlučnog</w:t>
      </w:r>
      <w:proofErr w:type="spellEnd"/>
      <w:r>
        <w:t xml:space="preserve"> prava  i </w:t>
      </w:r>
      <w:r w:rsidRPr="008D0523">
        <w:t>unovčenja,</w:t>
      </w:r>
    </w:p>
    <w:p w:rsidRDefault="006F091D" w:rsidP="006F091D" w:rsidR="006F091D">
      <w:pPr>
        <w:jc w:val="both"/>
      </w:pPr>
      <w:r>
        <w:t xml:space="preserve"> </w:t>
      </w:r>
      <w:r>
        <w:tab/>
      </w:r>
      <w:r>
        <w:tab/>
      </w:r>
    </w:p>
    <w:p w:rsidRDefault="006F091D" w:rsidP="006F091D" w:rsidR="00915E6D">
      <w:pPr>
        <w:jc w:val="both"/>
      </w:pPr>
      <w:r w:rsidRPr="008D0523">
        <w:t xml:space="preserve"> </w:t>
      </w:r>
      <w:r w:rsidRPr="008D0523">
        <w:tab/>
        <w:t xml:space="preserve"> </w:t>
      </w:r>
      <w:r w:rsidR="00915E6D">
        <w:tab/>
        <w:t>b</w:t>
      </w:r>
      <w:r w:rsidRPr="008D0523">
        <w:t xml:space="preserve">) </w:t>
      </w:r>
      <w:r>
        <w:t xml:space="preserve"> </w:t>
      </w:r>
      <w:r w:rsidRPr="006A1E02">
        <w:t xml:space="preserve">tražbina </w:t>
      </w:r>
      <w:proofErr w:type="spellStart"/>
      <w:r w:rsidRPr="006A1E02">
        <w:t>razlučnog</w:t>
      </w:r>
      <w:proofErr w:type="spellEnd"/>
      <w:r w:rsidRPr="006A1E02">
        <w:t xml:space="preserve"> vjerovnika </w:t>
      </w:r>
      <w:r w:rsidR="0053364B" w:rsidRPr="0053364B">
        <w:t>J&amp;T banka d.d. Varaždin  Aleja kralja Zvonimira 1, OIB 38182927268, ranije Vaba d.d. banka Varaždin</w:t>
      </w:r>
      <w:r>
        <w:t xml:space="preserve"> </w:t>
      </w:r>
      <w:r w:rsidRPr="006A1E02">
        <w:t xml:space="preserve">u iznosu od </w:t>
      </w:r>
      <w:r w:rsidR="00CD276B">
        <w:t>66.112,24</w:t>
      </w:r>
      <w:r>
        <w:t xml:space="preserve">  </w:t>
      </w:r>
      <w:r w:rsidRPr="006A1E02">
        <w:t>Kn po osnovi</w:t>
      </w:r>
      <w:r>
        <w:t xml:space="preserve"> založnog </w:t>
      </w:r>
      <w:r w:rsidRPr="006A1E02">
        <w:t>uknjižen</w:t>
      </w:r>
      <w:r>
        <w:t xml:space="preserve">og pod </w:t>
      </w:r>
      <w:r w:rsidRPr="006A1E02">
        <w:t xml:space="preserve">br. </w:t>
      </w:r>
      <w:r w:rsidR="00915E6D">
        <w:t>Z</w:t>
      </w:r>
      <w:r w:rsidR="00CD276B">
        <w:t xml:space="preserve"> – 1688/11</w:t>
      </w:r>
      <w:r w:rsidR="00915E6D">
        <w:t xml:space="preserve">  po osnovi dijela</w:t>
      </w:r>
      <w:r w:rsidR="00CD276B">
        <w:t xml:space="preserve"> zateznih kamata</w:t>
      </w:r>
      <w:r w:rsidR="00915E6D">
        <w:t xml:space="preserve"> </w:t>
      </w:r>
    </w:p>
    <w:p w:rsidRDefault="006F091D" w:rsidP="006F091D" w:rsidR="006F091D">
      <w:pPr>
        <w:jc w:val="both"/>
      </w:pPr>
      <w:r>
        <w:t xml:space="preserve">. </w:t>
      </w:r>
    </w:p>
    <w:p w:rsidRDefault="006F091D" w:rsidP="006F091D" w:rsidR="006F091D">
      <w:pPr>
        <w:jc w:val="both"/>
      </w:pPr>
      <w:r>
        <w:t xml:space="preserve"> </w:t>
      </w:r>
      <w:r>
        <w:tab/>
      </w:r>
      <w:r>
        <w:tab/>
      </w:r>
    </w:p>
    <w:p w:rsidRDefault="006F091D" w:rsidP="006F091D" w:rsidR="006F091D">
      <w:pPr>
        <w:jc w:val="both"/>
      </w:pPr>
      <w:r>
        <w:t xml:space="preserve"> </w:t>
      </w:r>
      <w:r>
        <w:tab/>
      </w:r>
      <w:r>
        <w:tab/>
      </w:r>
      <w:r w:rsidR="007632D8">
        <w:t>VI</w:t>
      </w:r>
      <w:r w:rsidRPr="006A1E02">
        <w:t xml:space="preserve">. 1. Nalaže se Financijskoj agenciji po pravomoćnosti ovoga </w:t>
      </w:r>
      <w:r w:rsidR="00915E6D">
        <w:t>rješenja iznos naveden u točci V</w:t>
      </w:r>
      <w:r w:rsidRPr="006A1E02">
        <w:t>. a) izreke rješenja</w:t>
      </w:r>
      <w:r w:rsidR="00915E6D">
        <w:t xml:space="preserve"> tj. iznos od</w:t>
      </w:r>
      <w:r w:rsidR="009B583C">
        <w:t xml:space="preserve"> 29.887,76</w:t>
      </w:r>
      <w:r w:rsidR="00915E6D">
        <w:t xml:space="preserve"> </w:t>
      </w:r>
      <w:r>
        <w:t xml:space="preserve"> Kn  isplatiti</w:t>
      </w:r>
      <w:r w:rsidRPr="006E37E5">
        <w:t xml:space="preserve"> </w:t>
      </w:r>
      <w:r w:rsidRPr="006A1E02">
        <w:t>odnosno prenijeti</w:t>
      </w:r>
      <w:r>
        <w:t xml:space="preserve"> na način kako slijedi:</w:t>
      </w:r>
      <w:r w:rsidRPr="006A1E02">
        <w:t xml:space="preserve"> </w:t>
      </w:r>
    </w:p>
    <w:p w:rsidRDefault="006F091D" w:rsidP="006F091D" w:rsidR="006F091D">
      <w:pPr>
        <w:jc w:val="both"/>
      </w:pPr>
    </w:p>
    <w:p w:rsidRDefault="006F091D" w:rsidP="006F091D" w:rsidR="006F091D">
      <w:pPr>
        <w:jc w:val="both"/>
      </w:pPr>
      <w:r>
        <w:t xml:space="preserve">                           - </w:t>
      </w:r>
      <w:r w:rsidRPr="006A1E02">
        <w:t>iznos od</w:t>
      </w:r>
      <w:r w:rsidR="009B583C">
        <w:t xml:space="preserve"> 29.887,76 </w:t>
      </w:r>
      <w:r>
        <w:t>Kn</w:t>
      </w:r>
      <w:r w:rsidRPr="000F138D">
        <w:t xml:space="preserve"> </w:t>
      </w:r>
      <w:r w:rsidRPr="006A1E02">
        <w:t xml:space="preserve">sa računa Financijske agencije </w:t>
      </w:r>
      <w:r w:rsidRPr="00865A4B">
        <w:t>IBAN HR</w:t>
      </w:r>
      <w:r w:rsidRPr="005F2A73">
        <w:t>3323900011300028779</w:t>
      </w:r>
      <w:r w:rsidRPr="006A1E02">
        <w:t xml:space="preserve"> na kojem je evidentirana uplata jamče</w:t>
      </w:r>
      <w:r>
        <w:t>vine kupca-ponuditel</w:t>
      </w:r>
      <w:r w:rsidR="009B583C">
        <w:t>ja  KRISTINE</w:t>
      </w:r>
      <w:r w:rsidR="00915E6D">
        <w:t xml:space="preserve"> LJUBIČIĆ iz Osijeka, </w:t>
      </w:r>
      <w:proofErr w:type="spellStart"/>
      <w:r w:rsidR="00915E6D">
        <w:t>Kol</w:t>
      </w:r>
      <w:r w:rsidR="00E11C8A">
        <w:t>odovorska</w:t>
      </w:r>
      <w:proofErr w:type="spellEnd"/>
      <w:r w:rsidR="00E11C8A">
        <w:t xml:space="preserve"> 146, OIB 70846274360, </w:t>
      </w:r>
    </w:p>
    <w:p w:rsidRDefault="00E11C8A" w:rsidP="006F091D" w:rsidR="00E11C8A">
      <w:pPr>
        <w:jc w:val="both"/>
      </w:pPr>
    </w:p>
    <w:p w:rsidRDefault="006F091D" w:rsidP="006F091D" w:rsidR="006F091D">
      <w:pPr>
        <w:jc w:val="both"/>
      </w:pPr>
      <w:r>
        <w:t>a</w:t>
      </w:r>
      <w:r w:rsidRPr="006A1E02">
        <w:t xml:space="preserve"> na poslovni račun stečajnog dužnika </w:t>
      </w:r>
      <w:r w:rsidRPr="00956CEC">
        <w:t>ARTING, d.o.o. za trgovinu, poslovne usluge, uvoz-izvoz "u stečaju", skraćena tvrtka: ARTING d.o.o. "u stečaju", Nova Gradiška, Mala 4, OIB 11102515044</w:t>
      </w:r>
      <w:r>
        <w:t xml:space="preserve">, </w:t>
      </w:r>
      <w:r w:rsidR="002D2BE6" w:rsidRPr="002D2BE6">
        <w:t>IBAN HR9824850031100296005</w:t>
      </w:r>
      <w:r>
        <w:t>.</w:t>
      </w:r>
    </w:p>
    <w:p w:rsidRDefault="00EF1526" w:rsidP="006F091D" w:rsidR="006F091D">
      <w:pPr>
        <w:jc w:val="both"/>
      </w:pPr>
      <w:r>
        <w:t xml:space="preserve"> </w:t>
      </w:r>
      <w:r>
        <w:tab/>
      </w:r>
      <w:r w:rsidR="006F091D">
        <w:t>.</w:t>
      </w:r>
    </w:p>
    <w:p w:rsidRDefault="006F091D" w:rsidP="006F091D" w:rsidR="006F091D">
      <w:pPr>
        <w:jc w:val="both"/>
      </w:pPr>
    </w:p>
    <w:p w:rsidRDefault="006F091D" w:rsidP="006F091D" w:rsidR="006F091D">
      <w:pPr>
        <w:jc w:val="both"/>
      </w:pPr>
      <w:r w:rsidRPr="006A1E02">
        <w:tab/>
        <w:t xml:space="preserve"> </w:t>
      </w:r>
      <w:r w:rsidRPr="006A1E02">
        <w:tab/>
      </w:r>
      <w:r w:rsidR="00EF1526">
        <w:t>2</w:t>
      </w:r>
      <w:r w:rsidRPr="006A1E02">
        <w:t>. Nalaže se Financijskoj agenciji po pravomoćnosti ovoga rješenja iznos naveden u točci I. b</w:t>
      </w:r>
      <w:r>
        <w:t>) izreke</w:t>
      </w:r>
      <w:r w:rsidR="00C77B93">
        <w:t xml:space="preserve"> rješenja  tj. iznos od 66.112,24</w:t>
      </w:r>
      <w:r>
        <w:t xml:space="preserve"> </w:t>
      </w:r>
      <w:r w:rsidRPr="006A1E02">
        <w:t xml:space="preserve"> Kn isplatiti odnosno prenijeti </w:t>
      </w:r>
    </w:p>
    <w:p w:rsidRDefault="006F091D" w:rsidP="006F091D" w:rsidR="006F091D">
      <w:pPr>
        <w:jc w:val="both"/>
      </w:pPr>
    </w:p>
    <w:p w:rsidRDefault="00E11C8A" w:rsidP="006F091D" w:rsidR="00E11C8A">
      <w:pPr>
        <w:jc w:val="both"/>
      </w:pPr>
      <w:r>
        <w:t xml:space="preserve">                              - </w:t>
      </w:r>
      <w:r w:rsidRPr="006A1E02">
        <w:t>iznos od</w:t>
      </w:r>
      <w:r>
        <w:t xml:space="preserve"> 7.312,24 Kn</w:t>
      </w:r>
      <w:r w:rsidRPr="000F138D">
        <w:t xml:space="preserve"> </w:t>
      </w:r>
      <w:r w:rsidRPr="006A1E02">
        <w:t xml:space="preserve">sa računa Financijske agencije </w:t>
      </w:r>
      <w:r w:rsidRPr="00865A4B">
        <w:t>IBAN HR</w:t>
      </w:r>
      <w:r w:rsidRPr="005F2A73">
        <w:t>3323900011300028779</w:t>
      </w:r>
      <w:r w:rsidRPr="006A1E02">
        <w:t xml:space="preserve"> na kojem je evidentirana uplata jamče</w:t>
      </w:r>
      <w:r>
        <w:t xml:space="preserve">vine kupca-ponuditelja  KRISTINE LJUBIČIĆ iz Osijeka, </w:t>
      </w:r>
      <w:proofErr w:type="spellStart"/>
      <w:r>
        <w:t>Kolodovorska</w:t>
      </w:r>
      <w:proofErr w:type="spellEnd"/>
      <w:r>
        <w:t xml:space="preserve"> 146, OIB 70846274360,</w:t>
      </w:r>
    </w:p>
    <w:p w:rsidRDefault="00E11C8A" w:rsidP="006F091D" w:rsidR="00E11C8A">
      <w:pPr>
        <w:jc w:val="both"/>
      </w:pPr>
    </w:p>
    <w:p w:rsidRDefault="006F091D" w:rsidP="006A1E02" w:rsidR="00216E99">
      <w:pPr>
        <w:jc w:val="both"/>
      </w:pPr>
      <w:r>
        <w:lastRenderedPageBreak/>
        <w:t xml:space="preserve"> </w:t>
      </w:r>
      <w:r>
        <w:tab/>
      </w:r>
      <w:r>
        <w:tab/>
        <w:t xml:space="preserve">- </w:t>
      </w:r>
      <w:r w:rsidRPr="006A1E02">
        <w:t xml:space="preserve"> </w:t>
      </w:r>
      <w:r w:rsidR="00E11C8A">
        <w:t xml:space="preserve">iznos od 58.800,00 Kn </w:t>
      </w:r>
      <w:r>
        <w:t xml:space="preserve">iz sredstava uplaćene </w:t>
      </w:r>
      <w:proofErr w:type="spellStart"/>
      <w:r>
        <w:t>kupovnine</w:t>
      </w:r>
      <w:proofErr w:type="spellEnd"/>
      <w:r>
        <w:t xml:space="preserve"> sa računa Financijske agencije HR 1123900011300028787, </w:t>
      </w:r>
    </w:p>
    <w:p w:rsidRDefault="00216E99" w:rsidP="006A1E02" w:rsidR="00216E99">
      <w:pPr>
        <w:jc w:val="both"/>
      </w:pPr>
    </w:p>
    <w:p w:rsidRDefault="006F091D" w:rsidP="006A1E02" w:rsidR="008F0CBC">
      <w:pPr>
        <w:jc w:val="both"/>
      </w:pPr>
      <w:r>
        <w:t>a n</w:t>
      </w:r>
      <w:r w:rsidRPr="006A1E02">
        <w:t xml:space="preserve">a poslovni račun </w:t>
      </w:r>
      <w:proofErr w:type="spellStart"/>
      <w:r w:rsidRPr="006A1E02">
        <w:t>razlučnog</w:t>
      </w:r>
      <w:proofErr w:type="spellEnd"/>
      <w:r w:rsidRPr="006A1E02">
        <w:t xml:space="preserve"> vjerovnika</w:t>
      </w:r>
      <w:r>
        <w:t xml:space="preserve"> </w:t>
      </w:r>
      <w:r w:rsidR="0053364B" w:rsidRPr="0053364B">
        <w:t>J&amp;T banka d.d. Varaždin  Aleja kralja Zvonimira 1, OIB 38182927268, ranije Vaba d.d. banka Varaždin</w:t>
      </w:r>
      <w:r>
        <w:t xml:space="preserve">, račun broj: </w:t>
      </w:r>
      <w:r w:rsidR="002D2BE6" w:rsidRPr="002D2BE6">
        <w:t>IBAN HR7724890041006755391</w:t>
      </w:r>
      <w:r>
        <w:t>.</w:t>
      </w:r>
    </w:p>
    <w:p w:rsidRDefault="007C57D1" w:rsidP="006A1E02" w:rsidR="007C57D1">
      <w:pPr>
        <w:jc w:val="both"/>
        <w:rPr>
          <w:b/>
        </w:rPr>
      </w:pPr>
    </w:p>
    <w:p w:rsidRDefault="0088466A" w:rsidP="0050016E" w:rsidR="0050016E" w:rsidRPr="008D2FE2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proofErr w:type="spellStart"/>
      <w:r w:rsidR="00E11C8A">
        <w:t>VII.</w:t>
      </w:r>
      <w:proofErr w:type="spellEnd"/>
      <w:r w:rsidR="006A1E02" w:rsidRPr="00970B7E">
        <w:t>.</w:t>
      </w:r>
      <w:r w:rsidR="00431F33" w:rsidRPr="00970B7E">
        <w:t xml:space="preserve"> Utvrđuje se da  u</w:t>
      </w:r>
      <w:r w:rsidR="006A1E02" w:rsidRPr="00970B7E">
        <w:t xml:space="preserve"> preostalom dijelu u iznosu od </w:t>
      </w:r>
      <w:r w:rsidR="00E11C8A">
        <w:t>1.587.710,89</w:t>
      </w:r>
      <w:r w:rsidR="00322D72" w:rsidRPr="00970B7E">
        <w:t xml:space="preserve"> </w:t>
      </w:r>
      <w:r w:rsidR="00B96AFE" w:rsidRPr="00970B7E">
        <w:t xml:space="preserve"> </w:t>
      </w:r>
      <w:r w:rsidR="006A1E02" w:rsidRPr="00970B7E">
        <w:t>Kn</w:t>
      </w:r>
      <w:r w:rsidR="00DD75B8" w:rsidRPr="00970B7E">
        <w:t xml:space="preserve"> po</w:t>
      </w:r>
      <w:r w:rsidR="00E11C8A">
        <w:t xml:space="preserve"> osnovi  dijela </w:t>
      </w:r>
      <w:proofErr w:type="spellStart"/>
      <w:r w:rsidR="00E11C8A">
        <w:t>zatezenih</w:t>
      </w:r>
      <w:proofErr w:type="spellEnd"/>
      <w:r w:rsidR="00E11C8A">
        <w:t xml:space="preserve"> </w:t>
      </w:r>
      <w:proofErr w:type="spellStart"/>
      <w:r w:rsidR="00E11C8A">
        <w:t>kamta</w:t>
      </w:r>
      <w:proofErr w:type="spellEnd"/>
      <w:r w:rsidR="00E11C8A">
        <w:t xml:space="preserve">, ugovorenih kamata i glavnog duga </w:t>
      </w:r>
      <w:r w:rsidR="006A1E02" w:rsidRPr="00970B7E">
        <w:t xml:space="preserve"> tražbina </w:t>
      </w:r>
      <w:proofErr w:type="spellStart"/>
      <w:r w:rsidR="006A1E02" w:rsidRPr="00970B7E">
        <w:t>razlučnog</w:t>
      </w:r>
      <w:proofErr w:type="spellEnd"/>
      <w:r w:rsidR="006A1E02" w:rsidRPr="00970B7E">
        <w:t xml:space="preserve"> vjerovnika </w:t>
      </w:r>
      <w:r w:rsidR="0053364B" w:rsidRPr="00970B7E">
        <w:t>J&amp;T banka d.d. Varaždin  Aleja kralja Zvonimira 1, OIB 38182927268, ranije Vaba d.d. banka Varaždin</w:t>
      </w:r>
      <w:r w:rsidR="008D7018" w:rsidRPr="00970B7E">
        <w:rPr>
          <w:bCs/>
        </w:rPr>
        <w:t xml:space="preserve"> </w:t>
      </w:r>
      <w:r w:rsidR="006A1E02" w:rsidRPr="00970B7E">
        <w:t xml:space="preserve">koja je uzeta </w:t>
      </w:r>
      <w:r w:rsidR="00B35879" w:rsidRPr="00970B7E">
        <w:t xml:space="preserve">u obzir </w:t>
      </w:r>
      <w:r w:rsidR="00344594" w:rsidRPr="00970B7E">
        <w:t>pri diobi</w:t>
      </w:r>
      <w:r w:rsidR="00EF1526" w:rsidRPr="00970B7E">
        <w:t xml:space="preserve"> </w:t>
      </w:r>
      <w:r w:rsidR="006A1E02" w:rsidRPr="00970B7E">
        <w:t xml:space="preserve">, a po osnovi </w:t>
      </w:r>
      <w:r w:rsidR="00EA6946" w:rsidRPr="00970B7E">
        <w:t>založnog</w:t>
      </w:r>
      <w:r w:rsidR="00E979EA" w:rsidRPr="00970B7E">
        <w:t xml:space="preserve">  </w:t>
      </w:r>
      <w:r w:rsidR="00295308" w:rsidRPr="00970B7E">
        <w:t>prava uknjižen</w:t>
      </w:r>
      <w:r w:rsidR="00B208A4" w:rsidRPr="00970B7E">
        <w:t>og</w:t>
      </w:r>
      <w:r w:rsidR="006D1C6E" w:rsidRPr="00970B7E">
        <w:t xml:space="preserve"> pod posl.br. Z</w:t>
      </w:r>
      <w:r w:rsidR="00B96AFE" w:rsidRPr="00970B7E">
        <w:t xml:space="preserve"> – 1668/11</w:t>
      </w:r>
      <w:r w:rsidR="00402CB5" w:rsidRPr="00970B7E">
        <w:t>ostaje nenamirena</w:t>
      </w:r>
      <w:r w:rsidR="00E11C8A">
        <w:t>.</w:t>
      </w:r>
    </w:p>
    <w:p w:rsidRDefault="008D2FE2" w:rsidP="006A1E02" w:rsidR="008D7018" w:rsidRPr="008F0CBC">
      <w:pPr>
        <w:jc w:val="both"/>
        <w:rPr>
          <w:b/>
        </w:rPr>
      </w:pPr>
      <w:r>
        <w:rPr>
          <w:b/>
        </w:rPr>
        <w:t xml:space="preserve">   </w:t>
      </w:r>
      <w:r>
        <w:rPr>
          <w:b/>
        </w:rPr>
        <w:tab/>
      </w:r>
      <w:r w:rsidR="0088466A" w:rsidRPr="008F0CBC">
        <w:rPr>
          <w:b/>
        </w:rPr>
        <w:tab/>
      </w:r>
      <w:r w:rsidR="006A1E02" w:rsidRPr="008F0CBC">
        <w:rPr>
          <w:b/>
        </w:rPr>
        <w:tab/>
      </w:r>
    </w:p>
    <w:p w:rsidRDefault="00F767B7" w:rsidP="0050016E" w:rsidR="0050016E" w:rsidRPr="008F0CBC">
      <w:pPr>
        <w:jc w:val="both"/>
        <w:rPr>
          <w:b/>
        </w:rPr>
      </w:pPr>
      <w:r w:rsidRPr="008F0CBC">
        <w:rPr>
          <w:b/>
        </w:rPr>
        <w:t xml:space="preserve"> </w:t>
      </w:r>
      <w:r w:rsidRPr="008F0CBC">
        <w:rPr>
          <w:b/>
        </w:rPr>
        <w:tab/>
      </w:r>
      <w:r w:rsidRPr="008F0CBC">
        <w:rPr>
          <w:b/>
        </w:rPr>
        <w:tab/>
      </w:r>
      <w:r w:rsidRPr="008F0CBC">
        <w:rPr>
          <w:b/>
        </w:rPr>
        <w:tab/>
      </w:r>
      <w:r w:rsidRPr="008F0CBC">
        <w:rPr>
          <w:b/>
        </w:rPr>
        <w:tab/>
      </w:r>
      <w:r w:rsidRPr="008F0CBC">
        <w:rPr>
          <w:b/>
        </w:rPr>
        <w:tab/>
      </w:r>
      <w:r w:rsidR="006A1E02" w:rsidRPr="008F0CBC">
        <w:rPr>
          <w:b/>
        </w:rPr>
        <w:t>Obrazloženje</w:t>
      </w:r>
      <w:r w:rsidR="0050016E" w:rsidRPr="008F0CBC">
        <w:rPr>
          <w:b/>
        </w:rPr>
        <w:t xml:space="preserve"> </w:t>
      </w:r>
    </w:p>
    <w:p w:rsidRDefault="006A1E02" w:rsidP="008D7018" w:rsidR="006A1E02" w:rsidRPr="008F0CBC">
      <w:pPr>
        <w:jc w:val="center"/>
        <w:rPr>
          <w:b/>
        </w:rPr>
      </w:pPr>
    </w:p>
    <w:p w:rsidRDefault="00DD75B8" w:rsidP="00865A4B" w:rsidR="00135043">
      <w:pPr>
        <w:jc w:val="both"/>
        <w:rPr>
          <w:b/>
        </w:rPr>
      </w:pPr>
      <w:r w:rsidRPr="008F0CBC">
        <w:rPr>
          <w:b/>
        </w:rPr>
        <w:tab/>
      </w:r>
      <w:r w:rsidR="006A1E02" w:rsidRPr="008F0CBC">
        <w:rPr>
          <w:b/>
        </w:rPr>
        <w:t xml:space="preserve"> </w:t>
      </w:r>
      <w:r w:rsidR="006A1E02" w:rsidRPr="008F0CBC">
        <w:rPr>
          <w:b/>
        </w:rPr>
        <w:tab/>
      </w:r>
      <w:r w:rsidR="007C57D1">
        <w:t xml:space="preserve">Nekretnine stečajnog dužnika upisane u </w:t>
      </w:r>
      <w:proofErr w:type="spellStart"/>
      <w:r w:rsidR="007C57D1">
        <w:t>zk</w:t>
      </w:r>
      <w:proofErr w:type="spellEnd"/>
      <w:r w:rsidR="007C57D1">
        <w:t xml:space="preserve">. ul. 3738 k.o. Nova Gradiška i to: </w:t>
      </w:r>
    </w:p>
    <w:p w:rsidRDefault="007C57D1" w:rsidP="007C57D1" w:rsidR="007C57D1" w:rsidRPr="007C57D1">
      <w:pPr>
        <w:jc w:val="both"/>
      </w:pPr>
      <w:r w:rsidRPr="008C6E32">
        <w:t>1. suvlasnički dio: 242/1000 ETAŽNO VLASNIŠTVO (E-1)</w:t>
      </w:r>
      <w:r>
        <w:t xml:space="preserve">, </w:t>
      </w:r>
      <w:r w:rsidRPr="007C57D1">
        <w:t>3. suvlasnički dio: 187/1000 ETAŽNO VLASNIŠTVO (E-3)</w:t>
      </w:r>
      <w:r>
        <w:t xml:space="preserve">, </w:t>
      </w:r>
      <w:r w:rsidRPr="007C57D1">
        <w:t>4. suvlasnički dio 187/1000 ETAŽNO VLASNIŠTVO (E-4)</w:t>
      </w:r>
    </w:p>
    <w:p w:rsidRDefault="009E76DF" w:rsidP="00865A4B" w:rsidR="007C57D1" w:rsidRPr="00EF1526">
      <w:pPr>
        <w:jc w:val="both"/>
      </w:pPr>
      <w:r>
        <w:t>prodane</w:t>
      </w:r>
      <w:r w:rsidR="00EF1526">
        <w:t xml:space="preserve"> </w:t>
      </w:r>
      <w:r>
        <w:t>su u ste</w:t>
      </w:r>
      <w:r w:rsidR="00EF1526">
        <w:t>č</w:t>
      </w:r>
      <w:r>
        <w:t>ajnom pos</w:t>
      </w:r>
      <w:r w:rsidR="00EF1526">
        <w:t>t</w:t>
      </w:r>
      <w:r>
        <w:t>u</w:t>
      </w:r>
      <w:r w:rsidR="00EF1526">
        <w:t xml:space="preserve">pku na način da je </w:t>
      </w:r>
      <w:r w:rsidR="007C57D1">
        <w:t xml:space="preserve"> Financijs</w:t>
      </w:r>
      <w:r w:rsidR="00EF1526">
        <w:t>ka agencija provela elekt</w:t>
      </w:r>
      <w:r>
        <w:t>r</w:t>
      </w:r>
      <w:r w:rsidR="00EF1526">
        <w:t>oničke javne dražbe</w:t>
      </w:r>
      <w:r w:rsidR="007C57D1">
        <w:t xml:space="preserve">, te su rješenja o dosudi </w:t>
      </w:r>
      <w:r>
        <w:t>kupcima postala pravomoćna ,</w:t>
      </w:r>
      <w:r w:rsidR="007C57D1">
        <w:t>ku</w:t>
      </w:r>
      <w:r w:rsidR="00EF1526">
        <w:t xml:space="preserve">pci uplatili </w:t>
      </w:r>
      <w:proofErr w:type="spellStart"/>
      <w:r w:rsidR="00EF1526">
        <w:t>kupovninu</w:t>
      </w:r>
      <w:proofErr w:type="spellEnd"/>
      <w:r w:rsidR="007C57D1">
        <w:t xml:space="preserve">, te je dana 27. kolovoza 2018. godine održano ročište za diobu </w:t>
      </w:r>
      <w:proofErr w:type="spellStart"/>
      <w:r w:rsidR="007C57D1">
        <w:t>kupovnine</w:t>
      </w:r>
      <w:proofErr w:type="spellEnd"/>
      <w:r w:rsidR="007C57D1">
        <w:t xml:space="preserve">. </w:t>
      </w:r>
    </w:p>
    <w:p w:rsidRDefault="00135043" w:rsidP="007C57D1" w:rsidR="007C57D1" w:rsidRPr="00FD4908">
      <w:pPr>
        <w:jc w:val="both"/>
      </w:pPr>
      <w:r w:rsidRPr="008F0CBC">
        <w:rPr>
          <w:b/>
        </w:rPr>
        <w:t xml:space="preserve"> </w:t>
      </w:r>
      <w:r w:rsidRPr="008F0CBC">
        <w:rPr>
          <w:b/>
        </w:rPr>
        <w:tab/>
      </w:r>
      <w:r w:rsidRPr="008F0CBC">
        <w:rPr>
          <w:b/>
        </w:rPr>
        <w:tab/>
      </w:r>
      <w:r w:rsidR="006A1E02" w:rsidRPr="00FD4908">
        <w:t xml:space="preserve">Diobnu masu </w:t>
      </w:r>
      <w:r w:rsidR="007C57D1" w:rsidRPr="00FD4908">
        <w:t xml:space="preserve">za nekretnine upisane u  </w:t>
      </w:r>
      <w:proofErr w:type="spellStart"/>
      <w:r w:rsidR="007C57D1" w:rsidRPr="00FD4908">
        <w:t>zk.ul</w:t>
      </w:r>
      <w:proofErr w:type="spellEnd"/>
      <w:r w:rsidR="007C57D1" w:rsidRPr="00FD4908">
        <w:t>. 3738 k.o. Nova Gradiška i to:</w:t>
      </w:r>
    </w:p>
    <w:p w:rsidRDefault="007C57D1" w:rsidP="007C57D1" w:rsidR="007C57D1" w:rsidRPr="00FD4908">
      <w:pPr>
        <w:jc w:val="both"/>
      </w:pPr>
      <w:r w:rsidRPr="00FD4908">
        <w:t xml:space="preserve">  </w:t>
      </w:r>
      <w:r w:rsidRPr="00FD4908">
        <w:tab/>
      </w:r>
      <w:r w:rsidRPr="00FD4908">
        <w:tab/>
        <w:t xml:space="preserve"> 1. suvlasnički dio: 242/1000 ETAŽNO VLASNIŠTVO (E-1)</w:t>
      </w:r>
    </w:p>
    <w:p w:rsidRDefault="007C57D1" w:rsidP="006A1E02" w:rsidR="006A1E02" w:rsidRPr="00FD4908">
      <w:pPr>
        <w:jc w:val="both"/>
      </w:pPr>
      <w:r w:rsidRPr="00FD4908">
        <w:t xml:space="preserve"> </w:t>
      </w:r>
      <w:r w:rsidRPr="00FD4908">
        <w:tab/>
      </w:r>
      <w:r w:rsidRPr="00FD4908">
        <w:tab/>
        <w:t xml:space="preserve"> 1. posebni dio A – poslovni prostor 1, u prizemlju zgrade, koji se sastoji od ulaza, hodnika, četiri kancelarije, čajne kuhinje I sanitarnog čvora, ukupne površine od 81,53 m2, kojemu pripadaju sporedni dijelovi – spremište broj 9 u podrumu zgrade od 10,20m2 I parkirališno mjesto izvan zgrade, drugo s desne strane, od 3,13m2 (na grafičkom dijelu označen ljubičastom bojom) s kojim je neodvojivo povezano vlasništvo 242/1000 dijela kč.br. 1134/2 - Ulica Mala, Zgrada mješovite uporabe (stambeno-poslovna zgrada) br. 1 sa 171 m2, dvorište sa 146 m2, ukupno 317 m2 </w:t>
      </w:r>
      <w:r w:rsidR="006A1E02" w:rsidRPr="00FD4908">
        <w:t xml:space="preserve">čini </w:t>
      </w:r>
      <w:proofErr w:type="spellStart"/>
      <w:r w:rsidR="006A1E02" w:rsidRPr="00FD4908">
        <w:t>kupovnina</w:t>
      </w:r>
      <w:proofErr w:type="spellEnd"/>
      <w:r w:rsidR="006A1E02" w:rsidRPr="00FD4908">
        <w:t xml:space="preserve"> u iznosu od </w:t>
      </w:r>
      <w:r w:rsidRPr="00FD4908">
        <w:t xml:space="preserve">122.750,00 </w:t>
      </w:r>
      <w:r w:rsidR="006A1E02" w:rsidRPr="00FD4908">
        <w:t xml:space="preserve">Kn. </w:t>
      </w:r>
    </w:p>
    <w:p w:rsidRDefault="006A1E02" w:rsidP="006A1E02" w:rsidR="006A1E02" w:rsidRPr="00FD4908">
      <w:pPr>
        <w:jc w:val="both"/>
      </w:pPr>
      <w:r w:rsidRPr="008F0CBC">
        <w:rPr>
          <w:b/>
        </w:rPr>
        <w:t xml:space="preserve"> </w:t>
      </w:r>
      <w:r w:rsidRPr="008F0CBC">
        <w:rPr>
          <w:b/>
        </w:rPr>
        <w:tab/>
        <w:t xml:space="preserve"> </w:t>
      </w:r>
      <w:r w:rsidRPr="008F0CBC">
        <w:rPr>
          <w:b/>
        </w:rPr>
        <w:tab/>
      </w:r>
      <w:r w:rsidRPr="00FD4908">
        <w:t xml:space="preserve">Nakon unovčenja stvari ili prava na kojem postoji </w:t>
      </w:r>
      <w:proofErr w:type="spellStart"/>
      <w:r w:rsidRPr="00FD4908">
        <w:t>razlučno</w:t>
      </w:r>
      <w:proofErr w:type="spellEnd"/>
      <w:r w:rsidRPr="00FD4908">
        <w:t xml:space="preserve"> pravo upisano u javnoj knjizi sukladno odredbi čl. 248. Stečajnog zakona ( NN 71/15</w:t>
      </w:r>
      <w:r w:rsidR="00B35879" w:rsidRPr="00FD4908">
        <w:t>,104/17</w:t>
      </w:r>
      <w:r w:rsidR="00F767B7" w:rsidRPr="00FD4908">
        <w:t>)</w:t>
      </w:r>
      <w:r w:rsidRPr="00FD4908">
        <w:t xml:space="preserve"> iz iznosa ostvarenog prodajom najprije se namiruju troškovi unovčenja sukladno odredbi čl. 254. </w:t>
      </w:r>
      <w:r w:rsidR="00B54E39" w:rsidRPr="00FD4908">
        <w:t xml:space="preserve"> </w:t>
      </w:r>
      <w:r w:rsidRPr="00FD4908">
        <w:t xml:space="preserve">SZ-a, a potom tražbine </w:t>
      </w:r>
      <w:proofErr w:type="spellStart"/>
      <w:r w:rsidRPr="00FD4908">
        <w:t>razlučnih</w:t>
      </w:r>
      <w:proofErr w:type="spellEnd"/>
      <w:r w:rsidRPr="00FD4908">
        <w:t xml:space="preserve"> vjerovnika prema redoslijedu određenim pravilima ovršnog postupka.</w:t>
      </w:r>
    </w:p>
    <w:p w:rsidRDefault="00F767B7" w:rsidP="006A1E02" w:rsidR="00D41889" w:rsidRPr="00FD4908">
      <w:pPr>
        <w:jc w:val="both"/>
      </w:pPr>
      <w:r w:rsidRPr="00FD4908">
        <w:t xml:space="preserve"> </w:t>
      </w:r>
      <w:r w:rsidRPr="00FD4908">
        <w:tab/>
        <w:t xml:space="preserve"> </w:t>
      </w:r>
      <w:r w:rsidRPr="00FD4908">
        <w:tab/>
        <w:t>Stečajna</w:t>
      </w:r>
      <w:r w:rsidR="006A1E02" w:rsidRPr="00FD4908">
        <w:t xml:space="preserve"> upravitelj</w:t>
      </w:r>
      <w:r w:rsidRPr="00FD4908">
        <w:t>ica</w:t>
      </w:r>
      <w:r w:rsidR="0056387F" w:rsidRPr="00FD4908">
        <w:t xml:space="preserve"> u podnesku i</w:t>
      </w:r>
      <w:r w:rsidR="00DD75B8" w:rsidRPr="00FD4908">
        <w:t xml:space="preserve"> na ročištu za diobu</w:t>
      </w:r>
      <w:r w:rsidR="00FD4908">
        <w:t xml:space="preserve"> zatražila</w:t>
      </w:r>
      <w:r w:rsidR="00865A4B" w:rsidRPr="00FD4908">
        <w:t xml:space="preserve"> da se</w:t>
      </w:r>
      <w:r w:rsidR="006A1E02" w:rsidRPr="00FD4908">
        <w:t xml:space="preserve"> </w:t>
      </w:r>
      <w:r w:rsidR="00865A4B" w:rsidRPr="00FD4908">
        <w:t xml:space="preserve">u </w:t>
      </w:r>
      <w:r w:rsidR="006A1E02" w:rsidRPr="00FD4908">
        <w:t>obračun troškova unovčenja predmeta</w:t>
      </w:r>
      <w:r w:rsidR="00865A4B" w:rsidRPr="00FD4908">
        <w:t xml:space="preserve"> prodaje uvrste</w:t>
      </w:r>
      <w:r w:rsidR="0056387F" w:rsidRPr="00FD4908">
        <w:t xml:space="preserve"> troškovi utvrđivanja predmeta </w:t>
      </w:r>
      <w:proofErr w:type="spellStart"/>
      <w:r w:rsidR="0056387F" w:rsidRPr="00FD4908">
        <w:t>razlučnog</w:t>
      </w:r>
      <w:proofErr w:type="spellEnd"/>
      <w:r w:rsidR="0056387F" w:rsidRPr="00FD4908">
        <w:t xml:space="preserve"> prava u iznosu  od 5% od utroška tj. u iznosu od </w:t>
      </w:r>
      <w:r w:rsidR="00FD4908">
        <w:t>6.137,50</w:t>
      </w:r>
      <w:r w:rsidR="0056387F" w:rsidRPr="00FD4908">
        <w:t xml:space="preserve"> Kn i </w:t>
      </w:r>
      <w:r w:rsidR="006A1E02" w:rsidRPr="00FD4908">
        <w:t>troškov</w:t>
      </w:r>
      <w:r w:rsidR="00865A4B" w:rsidRPr="00FD4908">
        <w:t>i</w:t>
      </w:r>
      <w:r w:rsidR="006A1E02" w:rsidRPr="00FD4908">
        <w:t xml:space="preserve"> unovčenja </w:t>
      </w:r>
      <w:r w:rsidR="00DD75B8" w:rsidRPr="00FD4908">
        <w:t xml:space="preserve"> </w:t>
      </w:r>
      <w:r w:rsidR="006A1E02" w:rsidRPr="00FD4908">
        <w:t xml:space="preserve">u iznosu od </w:t>
      </w:r>
      <w:r w:rsidR="00FD4908">
        <w:t>36.097,06</w:t>
      </w:r>
      <w:r w:rsidR="006A1E02" w:rsidRPr="00FD4908">
        <w:t xml:space="preserve"> Kn</w:t>
      </w:r>
      <w:r w:rsidR="001B312D" w:rsidRPr="00FD4908">
        <w:t xml:space="preserve"> </w:t>
      </w:r>
      <w:r w:rsidR="006A1E02" w:rsidRPr="00FD4908">
        <w:t>odnosno da ukupno obrač</w:t>
      </w:r>
      <w:r w:rsidR="0036438A" w:rsidRPr="00FD4908">
        <w:t xml:space="preserve">un troškova unovčenja predmeta </w:t>
      </w:r>
      <w:r w:rsidR="006A1E02" w:rsidRPr="00FD4908">
        <w:t xml:space="preserve">nekretnine </w:t>
      </w:r>
      <w:r w:rsidR="00F070BB" w:rsidRPr="00FD4908">
        <w:t>koja je predmetom prodaje iznosi</w:t>
      </w:r>
      <w:r w:rsidR="006A1E02" w:rsidRPr="00FD4908">
        <w:t xml:space="preserve"> </w:t>
      </w:r>
      <w:r w:rsidR="00FD4908">
        <w:t>42.234,56</w:t>
      </w:r>
      <w:r w:rsidR="006A1E02" w:rsidRPr="00FD4908">
        <w:t xml:space="preserve"> Kn.</w:t>
      </w:r>
      <w:r w:rsidR="00B54E39" w:rsidRPr="00FD4908">
        <w:t xml:space="preserve"> </w:t>
      </w:r>
      <w:r w:rsidR="006A1E02" w:rsidRPr="00FD4908">
        <w:t xml:space="preserve"> </w:t>
      </w:r>
      <w:r w:rsidR="0056387F" w:rsidRPr="00FD4908">
        <w:t xml:space="preserve"> </w:t>
      </w:r>
    </w:p>
    <w:p w:rsidRDefault="00DA2986" w:rsidP="009465B6" w:rsidR="009465B6" w:rsidRPr="00FD4908">
      <w:pPr>
        <w:jc w:val="both"/>
      </w:pPr>
      <w:r w:rsidRPr="00FD4908">
        <w:t xml:space="preserve"> </w:t>
      </w:r>
      <w:r w:rsidRPr="00FD4908">
        <w:tab/>
      </w:r>
      <w:r w:rsidRPr="00EF1526">
        <w:rPr>
          <w:b/>
        </w:rPr>
        <w:tab/>
      </w:r>
      <w:r w:rsidRPr="009E76DF">
        <w:t>Trošak unovčenja</w:t>
      </w:r>
      <w:r w:rsidR="007A0E33">
        <w:t xml:space="preserve"> predmetnih nekretnina</w:t>
      </w:r>
      <w:r w:rsidRPr="009E76DF">
        <w:t xml:space="preserve"> u i</w:t>
      </w:r>
      <w:r w:rsidR="00EF1526" w:rsidRPr="009E76DF">
        <w:t>znos</w:t>
      </w:r>
      <w:r w:rsidR="007A0E33">
        <w:t>u</w:t>
      </w:r>
      <w:r w:rsidR="00EF1526" w:rsidRPr="009E76DF">
        <w:t xml:space="preserve"> od 4.500,00</w:t>
      </w:r>
      <w:r w:rsidR="00D41889" w:rsidRPr="009E76DF">
        <w:t xml:space="preserve"> Kn po osnovi naknade za provedbu prodaje </w:t>
      </w:r>
      <w:r w:rsidRPr="009E76DF">
        <w:t xml:space="preserve">nekretnine </w:t>
      </w:r>
      <w:r w:rsidR="00D41889" w:rsidRPr="009E76DF">
        <w:t>elektroničkom javnom</w:t>
      </w:r>
      <w:r w:rsidR="005F4706" w:rsidRPr="009E76DF">
        <w:t xml:space="preserve"> dražbom po</w:t>
      </w:r>
      <w:r w:rsidR="007A0E33">
        <w:t xml:space="preserve"> dijelu računa</w:t>
      </w:r>
      <w:r w:rsidR="005F4706" w:rsidRPr="009E76DF">
        <w:t xml:space="preserve"> broj 254-0518-000026</w:t>
      </w:r>
      <w:r w:rsidRPr="009E76DF">
        <w:t xml:space="preserve"> </w:t>
      </w:r>
      <w:r w:rsidR="00CD2D95" w:rsidRPr="009E76DF">
        <w:t xml:space="preserve"> </w:t>
      </w:r>
      <w:r w:rsidR="009465B6" w:rsidRPr="009E76DF">
        <w:t>koji se odnos</w:t>
      </w:r>
      <w:r w:rsidR="00AC2959" w:rsidRPr="009E76DF">
        <w:t>i</w:t>
      </w:r>
      <w:r w:rsidR="007A0E33">
        <w:t xml:space="preserve"> na ove </w:t>
      </w:r>
      <w:r w:rsidR="009465B6" w:rsidRPr="009E76DF">
        <w:t xml:space="preserve"> nekretnine </w:t>
      </w:r>
      <w:r w:rsidR="00F767B7" w:rsidRPr="009E76DF">
        <w:t>potrebno</w:t>
      </w:r>
      <w:r w:rsidRPr="009E76DF">
        <w:t xml:space="preserve"> je</w:t>
      </w:r>
      <w:r w:rsidR="00F767B7" w:rsidRPr="009E76DF">
        <w:t xml:space="preserve"> uvrstiti u</w:t>
      </w:r>
      <w:r w:rsidR="004A521D" w:rsidRPr="009E76DF">
        <w:t xml:space="preserve"> rješenje o namirenju u korist Financijske agencije koja je provela </w:t>
      </w:r>
      <w:r w:rsidRPr="009E76DF">
        <w:t xml:space="preserve">javnu </w:t>
      </w:r>
      <w:r w:rsidR="004A521D" w:rsidRPr="009E76DF">
        <w:t xml:space="preserve">prodaju i kojoj pripada taj trošak i </w:t>
      </w:r>
      <w:r w:rsidR="00A3005B" w:rsidRPr="009E76DF">
        <w:t xml:space="preserve">naložiti </w:t>
      </w:r>
      <w:r w:rsidR="000B2D12" w:rsidRPr="009E76DF">
        <w:t xml:space="preserve">Financijskoj agenciji </w:t>
      </w:r>
      <w:r w:rsidR="0055448E" w:rsidRPr="009E76DF">
        <w:t>da</w:t>
      </w:r>
      <w:r w:rsidRPr="009E76DF">
        <w:t xml:space="preserve"> predmetna</w:t>
      </w:r>
      <w:r w:rsidR="000B2D12" w:rsidRPr="009E76DF">
        <w:t xml:space="preserve"> sredstva</w:t>
      </w:r>
      <w:r w:rsidR="0055448E" w:rsidRPr="009E76DF">
        <w:t xml:space="preserve"> naplati</w:t>
      </w:r>
      <w:r w:rsidR="000B2D12" w:rsidRPr="009E76DF">
        <w:t xml:space="preserve"> iz sredstava položene jamčevine</w:t>
      </w:r>
      <w:r w:rsidRPr="009E76DF">
        <w:t xml:space="preserve">, </w:t>
      </w:r>
      <w:r w:rsidR="0055448E" w:rsidRPr="009E76DF">
        <w:t>kako je i navedeno točka</w:t>
      </w:r>
      <w:r w:rsidRPr="009E76DF">
        <w:t>ma I b) i II 2. izreke rješenja, jer po pozivu Financijske agencije za uplatu predujma</w:t>
      </w:r>
      <w:r w:rsidR="007A0E33">
        <w:t xml:space="preserve"> za trošak</w:t>
      </w:r>
      <w:r w:rsidRPr="009E76DF">
        <w:t xml:space="preserve"> nije </w:t>
      </w:r>
      <w:proofErr w:type="spellStart"/>
      <w:r w:rsidRPr="009E76DF">
        <w:t>postupljeno</w:t>
      </w:r>
      <w:proofErr w:type="spellEnd"/>
      <w:r w:rsidRPr="009E76DF">
        <w:t xml:space="preserve"> budući da nije bilo sredstava u stečajnoj masi.</w:t>
      </w:r>
      <w:r w:rsidRPr="00FD4908">
        <w:t xml:space="preserve"> </w:t>
      </w:r>
      <w:r w:rsidR="005F4706">
        <w:t>Ka</w:t>
      </w:r>
      <w:r w:rsidR="009465B6">
        <w:t xml:space="preserve">ko ove troškove snosi isti </w:t>
      </w:r>
      <w:proofErr w:type="spellStart"/>
      <w:r w:rsidR="009465B6">
        <w:t>razlučni</w:t>
      </w:r>
      <w:proofErr w:type="spellEnd"/>
      <w:r w:rsidR="009465B6">
        <w:t xml:space="preserve"> vjerovnik</w:t>
      </w:r>
      <w:r w:rsidR="007A0E33">
        <w:t xml:space="preserve">, konkretno J &amp; T banka d.d. Varaždin, </w:t>
      </w:r>
      <w:r w:rsidR="009465B6">
        <w:t xml:space="preserve"> za sve nekre</w:t>
      </w:r>
      <w:r w:rsidR="005F4706">
        <w:t>t</w:t>
      </w:r>
      <w:r w:rsidR="009465B6">
        <w:t>n</w:t>
      </w:r>
      <w:r w:rsidR="005F4706">
        <w:t>ine</w:t>
      </w:r>
      <w:r w:rsidR="007A0E33">
        <w:t xml:space="preserve"> </w:t>
      </w:r>
      <w:proofErr w:type="spellStart"/>
      <w:r w:rsidR="007A0E33">
        <w:t>kupovnina</w:t>
      </w:r>
      <w:proofErr w:type="spellEnd"/>
      <w:r w:rsidR="007A0E33">
        <w:t xml:space="preserve">  </w:t>
      </w:r>
      <w:r w:rsidR="009465B6">
        <w:t>kojih je</w:t>
      </w:r>
      <w:r w:rsidR="007A0E33">
        <w:t xml:space="preserve"> predmetom diobe</w:t>
      </w:r>
      <w:r w:rsidR="009465B6">
        <w:t xml:space="preserve"> po ovom rješenju</w:t>
      </w:r>
      <w:r w:rsidR="00854C26">
        <w:t>,</w:t>
      </w:r>
      <w:r w:rsidR="009465B6">
        <w:t xml:space="preserve"> </w:t>
      </w:r>
      <w:r w:rsidR="005F4706">
        <w:t xml:space="preserve"> na</w:t>
      </w:r>
      <w:r w:rsidR="009465B6">
        <w:t xml:space="preserve">loženo ih je ustegnuti </w:t>
      </w:r>
      <w:r w:rsidR="009465B6">
        <w:lastRenderedPageBreak/>
        <w:t xml:space="preserve">od </w:t>
      </w:r>
      <w:proofErr w:type="spellStart"/>
      <w:r w:rsidR="009465B6">
        <w:t>kupo</w:t>
      </w:r>
      <w:r w:rsidR="005F4706">
        <w:t>v</w:t>
      </w:r>
      <w:r w:rsidR="009465B6">
        <w:t>ni</w:t>
      </w:r>
      <w:r w:rsidR="005F4706">
        <w:t>ne</w:t>
      </w:r>
      <w:proofErr w:type="spellEnd"/>
      <w:r w:rsidR="009465B6">
        <w:t xml:space="preserve"> </w:t>
      </w:r>
      <w:r w:rsidR="007A0E33">
        <w:t xml:space="preserve">odnosno jamčevine </w:t>
      </w:r>
      <w:r w:rsidR="009465B6">
        <w:t xml:space="preserve">za nekretnine upisane </w:t>
      </w:r>
      <w:r w:rsidR="009465B6" w:rsidRPr="00FD4908">
        <w:t xml:space="preserve">u  </w:t>
      </w:r>
      <w:proofErr w:type="spellStart"/>
      <w:r w:rsidR="009465B6" w:rsidRPr="00FD4908">
        <w:t>zk.ul</w:t>
      </w:r>
      <w:proofErr w:type="spellEnd"/>
      <w:r w:rsidR="009465B6">
        <w:t>. 3738 k.o. Nova Gradiška i to:</w:t>
      </w:r>
      <w:r w:rsidR="009465B6" w:rsidRPr="00FD4908">
        <w:t>1. suvlasnički dio: 242/1000 ETAŽNO VLASNIŠTVO (E-1)</w:t>
      </w:r>
      <w:r w:rsidR="009465B6">
        <w:t>.</w:t>
      </w:r>
    </w:p>
    <w:p w:rsidRDefault="005F4706" w:rsidP="00D41889" w:rsidR="00F767B7" w:rsidRPr="00FD4908">
      <w:pPr>
        <w:jc w:val="both"/>
      </w:pPr>
      <w:r>
        <w:t xml:space="preserve"> </w:t>
      </w:r>
      <w:r w:rsidR="00DA2986" w:rsidRPr="00FD4908">
        <w:t xml:space="preserve">       </w:t>
      </w:r>
      <w:r w:rsidR="00DA2986" w:rsidRPr="00FD4908">
        <w:tab/>
      </w:r>
      <w:r w:rsidR="00DA2986" w:rsidRPr="00FD4908">
        <w:tab/>
      </w:r>
      <w:r w:rsidR="00F767B7" w:rsidRPr="00FD4908">
        <w:t>Od iznosa koji je realiziran pr</w:t>
      </w:r>
      <w:r w:rsidR="00DA2986" w:rsidRPr="00FD4908">
        <w:t xml:space="preserve">odajom </w:t>
      </w:r>
      <w:r w:rsidR="00854C26">
        <w:t xml:space="preserve">ovog posebnog dijela </w:t>
      </w:r>
      <w:r w:rsidR="00DA2986" w:rsidRPr="00FD4908">
        <w:t xml:space="preserve">nekretnine treba </w:t>
      </w:r>
      <w:r w:rsidR="00F767B7" w:rsidRPr="00FD4908">
        <w:t xml:space="preserve"> u korist stečajne mase ustegnuti iznos od </w:t>
      </w:r>
      <w:r w:rsidR="00915A11">
        <w:t>6.137,50</w:t>
      </w:r>
      <w:r w:rsidR="00F767B7" w:rsidRPr="00FD4908">
        <w:t xml:space="preserve"> Kn po osnovi troškova utvrđivanja pre</w:t>
      </w:r>
      <w:r w:rsidR="00854C26">
        <w:t xml:space="preserve">dmeta </w:t>
      </w:r>
      <w:proofErr w:type="spellStart"/>
      <w:r w:rsidR="00854C26">
        <w:t>razlučnog</w:t>
      </w:r>
      <w:proofErr w:type="spellEnd"/>
      <w:r w:rsidR="00854C26">
        <w:t xml:space="preserve"> prava nekretnina</w:t>
      </w:r>
      <w:r w:rsidR="00F767B7" w:rsidRPr="00FD4908">
        <w:t xml:space="preserve"> sukladno odredbama čl. 248. i čl. 254. SZ-a.</w:t>
      </w:r>
    </w:p>
    <w:p w:rsidRDefault="006E004C" w:rsidP="006A1E02" w:rsidR="00FD4908" w:rsidRPr="008F0CBC">
      <w:pPr>
        <w:jc w:val="both"/>
        <w:rPr>
          <w:b/>
        </w:rPr>
      </w:pPr>
      <w:r w:rsidRPr="00FD4908">
        <w:t xml:space="preserve"> </w:t>
      </w:r>
      <w:r w:rsidRPr="00FD4908">
        <w:tab/>
      </w:r>
      <w:r w:rsidRPr="00FD4908">
        <w:tab/>
        <w:t>Nadalje, po ocjeni suda</w:t>
      </w:r>
      <w:r w:rsidR="00DA2986" w:rsidRPr="00FD4908">
        <w:t>,</w:t>
      </w:r>
      <w:r w:rsidRPr="00FD4908">
        <w:t xml:space="preserve"> osnovan je zahtjev stečajne upraviteljice da se u trošak unovčenja nekretnine uvrste </w:t>
      </w:r>
      <w:r w:rsidR="003F73E2" w:rsidRPr="00FD4908">
        <w:t xml:space="preserve">stvarno nastali troškovi </w:t>
      </w:r>
      <w:r w:rsidR="008C158E" w:rsidRPr="00FD4908">
        <w:t>unovčenja</w:t>
      </w:r>
      <w:r w:rsidR="00EA0798" w:rsidRPr="00FD4908">
        <w:t xml:space="preserve"> koji su nastali</w:t>
      </w:r>
      <w:r w:rsidR="008C158E" w:rsidRPr="00FD4908">
        <w:t xml:space="preserve"> do prodaje nekretnine, koji involvi</w:t>
      </w:r>
      <w:r w:rsidR="00854C26">
        <w:t>raju trošak procjene nekretnine</w:t>
      </w:r>
      <w:r w:rsidR="00DA2986" w:rsidRPr="00FD4908">
        <w:t>,</w:t>
      </w:r>
      <w:r w:rsidR="00854C26">
        <w:t xml:space="preserve"> </w:t>
      </w:r>
      <w:r w:rsidR="00DA2986" w:rsidRPr="00FD4908">
        <w:t>naknade</w:t>
      </w:r>
      <w:r w:rsidR="00AF0EAF" w:rsidRPr="00FD4908">
        <w:t xml:space="preserve"> za uređen</w:t>
      </w:r>
      <w:r w:rsidR="00927E4B" w:rsidRPr="00FD4908">
        <w:t xml:space="preserve">je </w:t>
      </w:r>
      <w:r w:rsidR="00DA2986" w:rsidRPr="00FD4908">
        <w:t>voda,</w:t>
      </w:r>
      <w:r w:rsidR="00854C26">
        <w:t xml:space="preserve"> komunalne naknade, električne energije, izrade ključeva kao izravni trošak koji tereti nekretninu te neizravni trošak unovčenja u razmjeru u kojem ovaj suvlasnički dio participira u ukupnim troškovima mase i to trošak knjigovodstvenih usluga, oglašavanja, </w:t>
      </w:r>
      <w:r w:rsidR="00DA2986" w:rsidRPr="00FD4908">
        <w:t>ur</w:t>
      </w:r>
      <w:r w:rsidR="00854C26">
        <w:t>edskog materijala prema specifikaciji stečajne upraviteljice ( ukupno  u iznosu od 13.626,72</w:t>
      </w:r>
      <w:r w:rsidR="00DA2986" w:rsidRPr="00FD4908">
        <w:t xml:space="preserve"> Kn </w:t>
      </w:r>
      <w:r w:rsidR="00714FF8" w:rsidRPr="00FD4908">
        <w:t xml:space="preserve"> </w:t>
      </w:r>
      <w:r w:rsidR="00DA2986" w:rsidRPr="00FD4908">
        <w:t>)  i pred</w:t>
      </w:r>
      <w:r w:rsidR="00EA0798" w:rsidRPr="00FD4908">
        <w:t>v</w:t>
      </w:r>
      <w:r w:rsidR="00DA2986" w:rsidRPr="00FD4908">
        <w:t>i</w:t>
      </w:r>
      <w:r w:rsidR="00EA0798" w:rsidRPr="00FD4908">
        <w:t xml:space="preserve">divi  trošak nagrade </w:t>
      </w:r>
      <w:r w:rsidR="00DA2986" w:rsidRPr="00FD4908">
        <w:t xml:space="preserve">za </w:t>
      </w:r>
      <w:r w:rsidR="00854C26">
        <w:t xml:space="preserve">rad </w:t>
      </w:r>
      <w:r w:rsidR="00EA0798" w:rsidRPr="00FD4908">
        <w:t>stečajne upra</w:t>
      </w:r>
      <w:r w:rsidR="00F070BB" w:rsidRPr="00FD4908">
        <w:t>viteljice u iznosu</w:t>
      </w:r>
      <w:r w:rsidR="00854C26">
        <w:t xml:space="preserve"> od 20.134,75 </w:t>
      </w:r>
      <w:r w:rsidR="00DA2986" w:rsidRPr="00FD4908">
        <w:t xml:space="preserve"> K</w:t>
      </w:r>
      <w:r w:rsidR="00EA0798" w:rsidRPr="00FD4908">
        <w:t>n</w:t>
      </w:r>
      <w:r w:rsidR="00DA2986" w:rsidRPr="00FD4908">
        <w:t xml:space="preserve"> koji involvira i doprinos za zdravstvenu zaštitu prema Uredbi</w:t>
      </w:r>
      <w:r w:rsidR="00714FF8" w:rsidRPr="00FD4908">
        <w:t xml:space="preserve"> o kriterijima i načinu obračuna i plaćanja nagrade stečajnim upraviteljima ( NN 105/15 )</w:t>
      </w:r>
      <w:r w:rsidR="00927E4B" w:rsidRPr="00FD4908">
        <w:t xml:space="preserve"> odnosno ukupno troškovi </w:t>
      </w:r>
      <w:r w:rsidR="000823C0" w:rsidRPr="00FD4908">
        <w:t>unovčenja</w:t>
      </w:r>
      <w:r w:rsidR="00FC4F11">
        <w:t xml:space="preserve"> i utvrđenja </w:t>
      </w:r>
      <w:proofErr w:type="spellStart"/>
      <w:r w:rsidR="00FC4F11">
        <w:t>razlučnog</w:t>
      </w:r>
      <w:proofErr w:type="spellEnd"/>
      <w:r w:rsidR="00FC4F11">
        <w:t xml:space="preserve"> prava</w:t>
      </w:r>
      <w:r w:rsidR="000823C0" w:rsidRPr="00FD4908">
        <w:t xml:space="preserve"> </w:t>
      </w:r>
      <w:r w:rsidR="00927E4B" w:rsidRPr="00FD4908">
        <w:t xml:space="preserve">u iznosu od </w:t>
      </w:r>
      <w:r w:rsidR="00854C26">
        <w:t xml:space="preserve"> 39.898,87</w:t>
      </w:r>
      <w:r w:rsidR="00DA2986" w:rsidRPr="00FD4908">
        <w:t xml:space="preserve"> Kn</w:t>
      </w:r>
      <w:r w:rsidR="00927E4B" w:rsidRPr="00FD4908">
        <w:t xml:space="preserve"> Kn </w:t>
      </w:r>
      <w:r w:rsidR="00854C26">
        <w:t xml:space="preserve">. </w:t>
      </w:r>
      <w:r w:rsidR="00714FF8" w:rsidRPr="00FD4908">
        <w:t>Međutim, po mišljenju</w:t>
      </w:r>
      <w:r w:rsidR="007E4577" w:rsidRPr="00FD4908">
        <w:t xml:space="preserve"> suda</w:t>
      </w:r>
      <w:r w:rsidR="00714FF8" w:rsidRPr="00FD4908">
        <w:t>,</w:t>
      </w:r>
      <w:r w:rsidR="007E4577" w:rsidRPr="00FD4908">
        <w:t xml:space="preserve"> </w:t>
      </w:r>
      <w:proofErr w:type="spellStart"/>
      <w:r w:rsidR="007E4577" w:rsidRPr="00FD4908">
        <w:t>razlučni</w:t>
      </w:r>
      <w:proofErr w:type="spellEnd"/>
      <w:r w:rsidR="007E4577" w:rsidRPr="00FD4908">
        <w:t xml:space="preserve"> vjerovnik ne može sam participirati u troškovima stečajn</w:t>
      </w:r>
      <w:r w:rsidR="002A1875">
        <w:t>og postupka koji nisu nastali do</w:t>
      </w:r>
      <w:r w:rsidR="007E4577" w:rsidRPr="00FD4908">
        <w:t xml:space="preserve"> unovčenja </w:t>
      </w:r>
      <w:r w:rsidR="00714FF8" w:rsidRPr="00FD4908">
        <w:t xml:space="preserve">ove imovine tj. predvidivim troškovima postupka koje stečajna </w:t>
      </w:r>
      <w:proofErr w:type="spellStart"/>
      <w:r w:rsidR="00714FF8" w:rsidRPr="00FD4908">
        <w:t>upravieljica</w:t>
      </w:r>
      <w:proofErr w:type="spellEnd"/>
      <w:r w:rsidR="00714FF8" w:rsidRPr="00FD4908">
        <w:t xml:space="preserve"> navodi u specifikaciji troškova </w:t>
      </w:r>
      <w:r w:rsidR="00080046" w:rsidRPr="00FD4908">
        <w:t>(</w:t>
      </w:r>
      <w:r w:rsidR="008F0C16">
        <w:t xml:space="preserve"> trošak  knjigovodstvenih usluga, </w:t>
      </w:r>
      <w:proofErr w:type="spellStart"/>
      <w:r w:rsidR="008F0C16">
        <w:t>matrijalnih</w:t>
      </w:r>
      <w:proofErr w:type="spellEnd"/>
      <w:r w:rsidR="008F0C16">
        <w:t xml:space="preserve"> troškova</w:t>
      </w:r>
      <w:r w:rsidR="00E95B33" w:rsidRPr="00FD4908">
        <w:t xml:space="preserve"> stečajne upraviteljice </w:t>
      </w:r>
      <w:r w:rsidR="008F0C16">
        <w:t xml:space="preserve">i dr. </w:t>
      </w:r>
      <w:r w:rsidR="00E95B33" w:rsidRPr="00FD4908">
        <w:t xml:space="preserve">) </w:t>
      </w:r>
      <w:r w:rsidR="00080046" w:rsidRPr="00FD4908">
        <w:t>jer bi na takav način bio doveden neravnopravni položaj u odnosu na ostale vjerovni</w:t>
      </w:r>
      <w:r w:rsidR="00EA0798" w:rsidRPr="00FD4908">
        <w:t>ke</w:t>
      </w:r>
      <w:r w:rsidR="008805EB" w:rsidRPr="00FD4908">
        <w:t xml:space="preserve"> i njih se ne može ustegnuti u korist mase, a sukladno odredbi čl. 248. st.1.</w:t>
      </w:r>
      <w:r w:rsidR="00EA0798" w:rsidRPr="00FD4908">
        <w:t xml:space="preserve"> </w:t>
      </w:r>
      <w:r w:rsidR="00714FF8" w:rsidRPr="00FD4908">
        <w:t>SZ-a</w:t>
      </w:r>
      <w:r w:rsidR="00714FF8" w:rsidRPr="008F0CBC">
        <w:rPr>
          <w:b/>
        </w:rPr>
        <w:t>.</w:t>
      </w:r>
    </w:p>
    <w:p w:rsidRDefault="006A1E02" w:rsidP="006A1E02" w:rsidR="00140B30" w:rsidRPr="00FD4908">
      <w:pPr>
        <w:jc w:val="both"/>
      </w:pPr>
      <w:r w:rsidRPr="008F0CBC">
        <w:rPr>
          <w:b/>
        </w:rPr>
        <w:tab/>
        <w:t xml:space="preserve"> </w:t>
      </w:r>
      <w:r w:rsidRPr="008F0CBC">
        <w:rPr>
          <w:b/>
        </w:rPr>
        <w:tab/>
      </w:r>
      <w:r w:rsidR="006976FD" w:rsidRPr="006B65B2">
        <w:t>Na ročištu za diobu</w:t>
      </w:r>
      <w:r w:rsidR="00865A4B" w:rsidRPr="006B65B2">
        <w:t xml:space="preserve"> prema stanju zemljišnih knjiga</w:t>
      </w:r>
      <w:r w:rsidR="006976FD" w:rsidRPr="006B65B2">
        <w:t xml:space="preserve"> utvr</w:t>
      </w:r>
      <w:r w:rsidR="00157C10" w:rsidRPr="006B65B2">
        <w:t>đ</w:t>
      </w:r>
      <w:r w:rsidR="006976FD" w:rsidRPr="006B65B2">
        <w:t xml:space="preserve">eno je da </w:t>
      </w:r>
      <w:r w:rsidR="0056387F" w:rsidRPr="006B65B2">
        <w:t xml:space="preserve">prioritetno </w:t>
      </w:r>
      <w:r w:rsidR="006976FD" w:rsidRPr="006B65B2">
        <w:t xml:space="preserve">pravo na </w:t>
      </w:r>
      <w:r w:rsidR="00157C10" w:rsidRPr="006B65B2">
        <w:t>n</w:t>
      </w:r>
      <w:r w:rsidR="00810132" w:rsidRPr="006B65B2">
        <w:t>amirenje</w:t>
      </w:r>
      <w:r w:rsidR="00157C10" w:rsidRPr="006B65B2">
        <w:t xml:space="preserve"> </w:t>
      </w:r>
      <w:r w:rsidR="00035282" w:rsidRPr="006B65B2">
        <w:t>iz diobene mase</w:t>
      </w:r>
      <w:r w:rsidR="00810132" w:rsidRPr="006B65B2">
        <w:t xml:space="preserve"> </w:t>
      </w:r>
      <w:r w:rsidR="00880EAA">
        <w:t>i to za sve nekretnine</w:t>
      </w:r>
      <w:r w:rsidR="009465B6">
        <w:t xml:space="preserve"> koju su predmetom diobe </w:t>
      </w:r>
      <w:r w:rsidR="00880EAA">
        <w:t xml:space="preserve"> </w:t>
      </w:r>
      <w:r w:rsidR="00810132" w:rsidRPr="006B65B2">
        <w:t>ostvaruje</w:t>
      </w:r>
      <w:r w:rsidR="00035282" w:rsidRPr="008F0CBC">
        <w:rPr>
          <w:b/>
        </w:rPr>
        <w:t xml:space="preserve"> </w:t>
      </w:r>
      <w:proofErr w:type="spellStart"/>
      <w:r w:rsidR="00157C10" w:rsidRPr="00FD4908">
        <w:t>razlučni</w:t>
      </w:r>
      <w:proofErr w:type="spellEnd"/>
      <w:r w:rsidR="00157C10" w:rsidRPr="00FD4908">
        <w:t xml:space="preserve"> vj</w:t>
      </w:r>
      <w:r w:rsidR="006976FD" w:rsidRPr="00FD4908">
        <w:t>e</w:t>
      </w:r>
      <w:r w:rsidR="00157C10" w:rsidRPr="00FD4908">
        <w:t>ro</w:t>
      </w:r>
      <w:r w:rsidR="006976FD" w:rsidRPr="00FD4908">
        <w:t>v</w:t>
      </w:r>
      <w:r w:rsidR="00157C10" w:rsidRPr="00FD4908">
        <w:t xml:space="preserve">nik </w:t>
      </w:r>
      <w:r w:rsidR="00E44529">
        <w:t>J&amp;T banka d.d.</w:t>
      </w:r>
      <w:r w:rsidR="00E44529" w:rsidRPr="00E44529">
        <w:t xml:space="preserve"> Varaždin</w:t>
      </w:r>
      <w:r w:rsidR="00E44529">
        <w:t xml:space="preserve">  Aleja kralja Zvonimira 1</w:t>
      </w:r>
      <w:r w:rsidR="00140B30" w:rsidRPr="00FD4908">
        <w:t>,</w:t>
      </w:r>
      <w:r w:rsidR="00E44529">
        <w:t xml:space="preserve"> OIB 38182927268, ranije Vaba d.d. banka Varaždin</w:t>
      </w:r>
      <w:r w:rsidR="00140B30" w:rsidRPr="00FD4908">
        <w:t xml:space="preserve"> a </w:t>
      </w:r>
      <w:r w:rsidR="00157C10" w:rsidRPr="00FD4908">
        <w:t>po os</w:t>
      </w:r>
      <w:r w:rsidR="006976FD" w:rsidRPr="00FD4908">
        <w:t>novi</w:t>
      </w:r>
      <w:r w:rsidR="00140B30" w:rsidRPr="00FD4908">
        <w:t xml:space="preserve"> </w:t>
      </w:r>
      <w:r w:rsidR="00E64D60" w:rsidRPr="00FD4908">
        <w:t>založnog</w:t>
      </w:r>
      <w:r w:rsidR="00140B30" w:rsidRPr="00FD4908">
        <w:t xml:space="preserve"> prava  uknjiženog pod brojem Z-</w:t>
      </w:r>
      <w:r w:rsidR="0049126E">
        <w:t>1688/11</w:t>
      </w:r>
      <w:r w:rsidR="00140B30" w:rsidRPr="00FD4908">
        <w:t xml:space="preserve"> i to po osnovi</w:t>
      </w:r>
      <w:r w:rsidR="00707F0C" w:rsidRPr="00FD4908">
        <w:t xml:space="preserve"> Ugovora o kreditu broj </w:t>
      </w:r>
      <w:r w:rsidR="00310D76">
        <w:t>7020005959</w:t>
      </w:r>
      <w:r w:rsidR="00140B30" w:rsidRPr="00FD4908">
        <w:t xml:space="preserve"> </w:t>
      </w:r>
      <w:r w:rsidR="00707F0C" w:rsidRPr="00FD4908">
        <w:t xml:space="preserve">sa </w:t>
      </w:r>
      <w:r w:rsidR="00140B30" w:rsidRPr="00FD4908">
        <w:t>Sporazum</w:t>
      </w:r>
      <w:r w:rsidR="00707F0C" w:rsidRPr="00FD4908">
        <w:t>om</w:t>
      </w:r>
      <w:r w:rsidR="00140B30" w:rsidRPr="00FD4908">
        <w:t xml:space="preserve"> o osiguranju novčane tražbine </w:t>
      </w:r>
      <w:r w:rsidR="00E64D60" w:rsidRPr="00FD4908">
        <w:t>zasnivanjem založnog prava</w:t>
      </w:r>
      <w:r w:rsidR="00140B30" w:rsidRPr="00FD4908">
        <w:t xml:space="preserve"> na nekretninama od </w:t>
      </w:r>
      <w:r w:rsidR="00310D76">
        <w:t>31. svibnja 2011</w:t>
      </w:r>
      <w:r w:rsidR="00140B30" w:rsidRPr="00FD4908">
        <w:t xml:space="preserve">. godine </w:t>
      </w:r>
      <w:r w:rsidR="0006394E" w:rsidRPr="00FD4908">
        <w:t xml:space="preserve">za </w:t>
      </w:r>
      <w:r w:rsidR="00310D76">
        <w:t xml:space="preserve">iznos </w:t>
      </w:r>
      <w:r w:rsidR="00E25610" w:rsidRPr="00FD4908">
        <w:t xml:space="preserve">od </w:t>
      </w:r>
      <w:r w:rsidR="00310D76">
        <w:t xml:space="preserve">208.000,00 </w:t>
      </w:r>
      <w:proofErr w:type="spellStart"/>
      <w:r w:rsidR="00EE4DAD" w:rsidRPr="00FD4908">
        <w:t>Eur</w:t>
      </w:r>
      <w:proofErr w:type="spellEnd"/>
      <w:r w:rsidR="00EE4DAD" w:rsidRPr="00FD4908">
        <w:t>-a u kunskoj</w:t>
      </w:r>
      <w:r w:rsidR="0006394E" w:rsidRPr="00FD4908">
        <w:t xml:space="preserve"> protuvrijednosti po </w:t>
      </w:r>
      <w:r w:rsidR="006B65B2">
        <w:t>prodajnom tečaju banke na dan plaćanja uz godišnju kamatnu stopu od 8%, promjenjivu, zatezne kamate i ostale troškove.</w:t>
      </w:r>
      <w:r w:rsidR="0006394E" w:rsidRPr="00FD4908">
        <w:t xml:space="preserve"> </w:t>
      </w:r>
    </w:p>
    <w:p w:rsidRDefault="00BF1801" w:rsidP="006A1E02" w:rsidR="00140B30" w:rsidRPr="006B65B2">
      <w:pPr>
        <w:jc w:val="both"/>
      </w:pPr>
      <w:r w:rsidRPr="008F0CBC">
        <w:rPr>
          <w:b/>
        </w:rPr>
        <w:t xml:space="preserve"> </w:t>
      </w:r>
      <w:r w:rsidRPr="008F0CBC">
        <w:rPr>
          <w:b/>
        </w:rPr>
        <w:tab/>
      </w:r>
      <w:r w:rsidRPr="008F0CBC">
        <w:rPr>
          <w:b/>
        </w:rPr>
        <w:tab/>
      </w:r>
      <w:r w:rsidR="006B65B2" w:rsidRPr="006B65B2">
        <w:t xml:space="preserve">Iako je na zapisniku </w:t>
      </w:r>
      <w:r w:rsidR="008F0C16">
        <w:t xml:space="preserve">na ročištu za diobu </w:t>
      </w:r>
      <w:proofErr w:type="spellStart"/>
      <w:r w:rsidR="008F0C16">
        <w:t>kupovnine</w:t>
      </w:r>
      <w:proofErr w:type="spellEnd"/>
      <w:r w:rsidR="008F0C16">
        <w:t xml:space="preserve"> </w:t>
      </w:r>
      <w:r w:rsidR="006B65B2" w:rsidRPr="006B65B2">
        <w:t xml:space="preserve">pogrešno konstatirano da </w:t>
      </w:r>
      <w:r w:rsidR="009465B6">
        <w:t xml:space="preserve">ovaj </w:t>
      </w:r>
      <w:proofErr w:type="spellStart"/>
      <w:r w:rsidR="006B65B2" w:rsidRPr="006B65B2">
        <w:t>razlučni</w:t>
      </w:r>
      <w:proofErr w:type="spellEnd"/>
      <w:r w:rsidR="006B65B2" w:rsidRPr="006B65B2">
        <w:t xml:space="preserve"> vjerovnik nije dostavio izračun tražbine koja sudjeluje u namirenju, </w:t>
      </w:r>
      <w:r w:rsidR="008F0C16">
        <w:t xml:space="preserve">pregledom spisa </w:t>
      </w:r>
      <w:r w:rsidR="006B65B2" w:rsidRPr="006B65B2">
        <w:t>utvrđeno je</w:t>
      </w:r>
      <w:r w:rsidR="009465B6">
        <w:t>, međutim,</w:t>
      </w:r>
      <w:r w:rsidR="006B65B2" w:rsidRPr="006B65B2">
        <w:t xml:space="preserve"> da je to </w:t>
      </w:r>
      <w:proofErr w:type="spellStart"/>
      <w:r w:rsidR="006B65B2" w:rsidRPr="006B65B2">
        <w:t>razlučni</w:t>
      </w:r>
      <w:proofErr w:type="spellEnd"/>
      <w:r w:rsidR="006B65B2" w:rsidRPr="006B65B2">
        <w:t xml:space="preserve"> </w:t>
      </w:r>
      <w:r w:rsidR="008F0C16">
        <w:t>vjerovnik učinio podneskom koji</w:t>
      </w:r>
      <w:r w:rsidR="006B65B2" w:rsidRPr="006B65B2">
        <w:t xml:space="preserve"> je ovaj sud zaprimio 13. srpnja 2018. godine</w:t>
      </w:r>
      <w:r w:rsidR="001D062B" w:rsidRPr="006B65B2">
        <w:t xml:space="preserve"> </w:t>
      </w:r>
      <w:r w:rsidR="006B65B2">
        <w:t>iz kojeg proizlazi da tražbina ovog vjerovnika</w:t>
      </w:r>
      <w:r w:rsidR="009465B6">
        <w:t xml:space="preserve"> koja sudjeluje u namirenju</w:t>
      </w:r>
      <w:r w:rsidR="006B65B2">
        <w:t xml:space="preserve"> iznosi 1.801.489,41 Kn i to po osnovi glavnog duga 1.250.169,54 Kn, po osnovi ugovornih kamata 176.968,39 Kn, po osnovi zateznih kamata 372.651,93 Kn i po osnovi troškova 1.699,55 Kn.</w:t>
      </w:r>
    </w:p>
    <w:p w:rsidRDefault="00BD0709" w:rsidP="006A1E02" w:rsidR="005D6239">
      <w:pPr>
        <w:jc w:val="both"/>
      </w:pPr>
      <w:r w:rsidRPr="008F0CBC">
        <w:rPr>
          <w:b/>
        </w:rPr>
        <w:t xml:space="preserve">                    </w:t>
      </w:r>
      <w:r w:rsidR="00087344" w:rsidRPr="008F0CBC">
        <w:rPr>
          <w:b/>
        </w:rPr>
        <w:t xml:space="preserve"> </w:t>
      </w:r>
      <w:r w:rsidR="00087344" w:rsidRPr="008F0CBC">
        <w:rPr>
          <w:b/>
        </w:rPr>
        <w:tab/>
      </w:r>
      <w:r w:rsidR="009465B6">
        <w:t>Stoga je</w:t>
      </w:r>
      <w:r w:rsidR="00DD75B8" w:rsidRPr="006B65B2">
        <w:t xml:space="preserve"> </w:t>
      </w:r>
      <w:r w:rsidR="00C735E8" w:rsidRPr="006B65B2">
        <w:t xml:space="preserve">s preostalim iznosom od </w:t>
      </w:r>
      <w:r w:rsidR="008F0C16">
        <w:t xml:space="preserve"> 78.351,03 </w:t>
      </w:r>
      <w:r w:rsidR="00A760DF" w:rsidRPr="006B65B2">
        <w:t>Kn</w:t>
      </w:r>
      <w:r w:rsidR="00C735E8" w:rsidRPr="006B65B2">
        <w:t xml:space="preserve"> </w:t>
      </w:r>
      <w:r w:rsidR="006976FD" w:rsidRPr="006B65B2">
        <w:t xml:space="preserve"> </w:t>
      </w:r>
      <w:r w:rsidRPr="006B65B2">
        <w:t>valj</w:t>
      </w:r>
      <w:r w:rsidR="003B21A5" w:rsidRPr="006B65B2">
        <w:t>a</w:t>
      </w:r>
      <w:r w:rsidRPr="006B65B2">
        <w:t>lo</w:t>
      </w:r>
      <w:r w:rsidR="006A1E02" w:rsidRPr="006B65B2">
        <w:t xml:space="preserve"> namiriti tražbinu </w:t>
      </w:r>
      <w:proofErr w:type="spellStart"/>
      <w:r w:rsidR="006A1E02" w:rsidRPr="006B65B2">
        <w:t>razlučnog</w:t>
      </w:r>
      <w:proofErr w:type="spellEnd"/>
      <w:r w:rsidR="006A1E02" w:rsidRPr="006B65B2">
        <w:t xml:space="preserve"> </w:t>
      </w:r>
      <w:r w:rsidR="001D062B" w:rsidRPr="006B65B2">
        <w:t xml:space="preserve">vjerovnika </w:t>
      </w:r>
      <w:r w:rsidR="006B65B2" w:rsidRPr="006B65B2">
        <w:t>J&amp;T banka d.d. Varaždin  Aleja kralja Zvonimira 1, OIB 38182927268, ranije Vaba d.d. banka Varaždin</w:t>
      </w:r>
      <w:r w:rsidR="001D062B" w:rsidRPr="006B65B2">
        <w:t xml:space="preserve">, a </w:t>
      </w:r>
      <w:r w:rsidR="006B65B2" w:rsidRPr="006B65B2">
        <w:t>po osnovi Ugovora o kreditu broj 7020005959 sa Sporazumom o osiguranju novčane tražbine zasnivanjem založnog prava na nekretninama od 31. svibnja 2011. godine</w:t>
      </w:r>
      <w:r w:rsidR="00C735E8" w:rsidRPr="006B65B2">
        <w:t xml:space="preserve"> </w:t>
      </w:r>
      <w:r w:rsidR="00EA0798" w:rsidRPr="006B65B2">
        <w:t xml:space="preserve"> </w:t>
      </w:r>
      <w:r w:rsidR="000D53D7">
        <w:t>uknjiženog pod brojem Z- 1668/11</w:t>
      </w:r>
      <w:r w:rsidR="00EA0798" w:rsidRPr="006B65B2">
        <w:t>,</w:t>
      </w:r>
      <w:r w:rsidR="00E30BA3">
        <w:t>a prema pravilima</w:t>
      </w:r>
      <w:r w:rsidR="00607D9C" w:rsidRPr="006B65B2">
        <w:t xml:space="preserve"> iz  odredbi čl. 112 . do </w:t>
      </w:r>
      <w:r w:rsidR="006A1E02" w:rsidRPr="006B65B2">
        <w:t xml:space="preserve"> čl.114. Ovršnog zakona ( NN 11</w:t>
      </w:r>
      <w:r w:rsidR="003E6B62" w:rsidRPr="006B65B2">
        <w:t>2/12, 25/13 i 93/14 dalje: OZ )</w:t>
      </w:r>
      <w:r w:rsidR="009465B6">
        <w:t>.</w:t>
      </w:r>
      <w:r w:rsidR="003E6B62" w:rsidRPr="006B65B2">
        <w:t>.</w:t>
      </w:r>
      <w:r w:rsidR="006A1E02" w:rsidRPr="006B65B2">
        <w:t xml:space="preserve">   </w:t>
      </w:r>
    </w:p>
    <w:p w:rsidRDefault="00880EAA" w:rsidP="005D6239" w:rsidR="005D6239" w:rsidRPr="00FD4908">
      <w:pPr>
        <w:jc w:val="both"/>
      </w:pPr>
      <w:r>
        <w:t xml:space="preserve"> </w:t>
      </w:r>
      <w:r>
        <w:tab/>
      </w:r>
      <w:r>
        <w:tab/>
      </w:r>
      <w:r w:rsidR="005D6239" w:rsidRPr="00FD4908">
        <w:t xml:space="preserve">Diobnu masu za nekretnine upisane u  </w:t>
      </w:r>
      <w:proofErr w:type="spellStart"/>
      <w:r w:rsidR="005D6239" w:rsidRPr="00FD4908">
        <w:t>zk.ul</w:t>
      </w:r>
      <w:proofErr w:type="spellEnd"/>
      <w:r w:rsidR="005D6239" w:rsidRPr="00FD4908">
        <w:t>. 3738 k.o. Nova Gradiška i to:</w:t>
      </w:r>
    </w:p>
    <w:p w:rsidRDefault="00614207" w:rsidP="005D6239" w:rsidR="005D6239" w:rsidRPr="005D6239">
      <w:pPr>
        <w:jc w:val="both"/>
      </w:pPr>
      <w:r>
        <w:t xml:space="preserve">                       </w:t>
      </w:r>
      <w:r w:rsidR="005D6239" w:rsidRPr="00FD4908">
        <w:t xml:space="preserve"> </w:t>
      </w:r>
      <w:r w:rsidR="005D6239" w:rsidRPr="005D6239">
        <w:t>3. suvlasnički dio: 187/1000 ETAŽNO VLASNIŠTVO (E-3)</w:t>
      </w:r>
    </w:p>
    <w:p w:rsidRDefault="005D6239" w:rsidP="005D6239" w:rsidR="005D6239" w:rsidRPr="00FD4908">
      <w:pPr>
        <w:jc w:val="both"/>
      </w:pPr>
      <w:r w:rsidRPr="005D6239">
        <w:t xml:space="preserve"> </w:t>
      </w:r>
      <w:r w:rsidRPr="005D6239">
        <w:tab/>
      </w:r>
      <w:r w:rsidRPr="005D6239">
        <w:tab/>
        <w:t xml:space="preserve"> 1. posebni dio C – stan 2 na I katu, lijevo od unutrašnjeg stubišta zgrade, koji se sastoji od ulaznog hodnika, dnevnog boravka, kuhinje, dvije sobe, kupaonice I WC-a te balkona/</w:t>
      </w:r>
      <w:proofErr w:type="spellStart"/>
      <w:r w:rsidRPr="005D6239">
        <w:t>loggie</w:t>
      </w:r>
      <w:proofErr w:type="spellEnd"/>
      <w:r w:rsidRPr="005D6239">
        <w:t>, ukupne površine 63,72m2, kojemu pripadaju sporedni dijelovi – spremište broj 8 u podrumu od 6,45m2 I parkirališno mjesto izvan zgrade, četvrto s desne strane, od 3,13m2 (na grafičkom dijelu označen narančastom bojom) s kojim je neodvojivo povezano vlasništvo 187/1000 dijela kč.br. 1134/2 - Ulica Mala, Zgrada mješovite uporabe (stambeno-</w:t>
      </w:r>
      <w:r w:rsidRPr="005D6239">
        <w:lastRenderedPageBreak/>
        <w:t>poslovna zgrada) br. 1 sa 171 m2, dvorište sa 146 m2, ukupno 317 m2</w:t>
      </w:r>
      <w:r>
        <w:t xml:space="preserve"> </w:t>
      </w:r>
      <w:r w:rsidRPr="00FD4908">
        <w:t xml:space="preserve">čini </w:t>
      </w:r>
      <w:proofErr w:type="spellStart"/>
      <w:r w:rsidRPr="00FD4908">
        <w:t>kupovnina</w:t>
      </w:r>
      <w:proofErr w:type="spellEnd"/>
      <w:r w:rsidRPr="00FD4908">
        <w:t xml:space="preserve"> u iznosu od </w:t>
      </w:r>
      <w:r>
        <w:t>100.250,00</w:t>
      </w:r>
      <w:r w:rsidRPr="00FD4908">
        <w:t xml:space="preserve"> Kn. </w:t>
      </w:r>
    </w:p>
    <w:p w:rsidRDefault="005D6239" w:rsidP="005D6239" w:rsidR="005D6239" w:rsidRPr="00FD4908">
      <w:pPr>
        <w:jc w:val="both"/>
      </w:pPr>
      <w:r w:rsidRPr="00FD4908">
        <w:tab/>
        <w:t xml:space="preserve"> </w:t>
      </w:r>
      <w:r w:rsidRPr="00FD4908">
        <w:tab/>
        <w:t>Stečajna upraviteljica u podnesku i na ročištu za diobu</w:t>
      </w:r>
      <w:r>
        <w:t xml:space="preserve"> zatražila</w:t>
      </w:r>
      <w:r w:rsidRPr="00FD4908">
        <w:t xml:space="preserve"> da se u obračun troškova unovčenja predmeta prodaje uvrste troškovi utvrđivanja predmeta </w:t>
      </w:r>
      <w:proofErr w:type="spellStart"/>
      <w:r w:rsidRPr="00FD4908">
        <w:t>razlučnog</w:t>
      </w:r>
      <w:proofErr w:type="spellEnd"/>
      <w:r w:rsidRPr="00FD4908">
        <w:t xml:space="preserve"> prava u iznosu  od 5% od utroška tj. u iznosu od </w:t>
      </w:r>
      <w:r>
        <w:t>5.012,50</w:t>
      </w:r>
      <w:r w:rsidRPr="00FD4908">
        <w:t xml:space="preserve"> Kn i troškovi unovčenja  u iznosu od </w:t>
      </w:r>
      <w:r w:rsidR="007E31AC">
        <w:t>28.785,07</w:t>
      </w:r>
      <w:r w:rsidRPr="00FD4908">
        <w:t xml:space="preserve"> Kn odnosno da ukupno obračun troškova unovčenja predmeta nekretnine koja je predmetom prodaje iznosi </w:t>
      </w:r>
      <w:r w:rsidR="007E31AC">
        <w:t>33.797,57</w:t>
      </w:r>
      <w:r w:rsidRPr="00FD4908">
        <w:t xml:space="preserve"> Kn.   </w:t>
      </w:r>
    </w:p>
    <w:p w:rsidRDefault="005D6239" w:rsidP="005D6239" w:rsidR="005D6239" w:rsidRPr="00FD4908">
      <w:pPr>
        <w:jc w:val="both"/>
      </w:pPr>
      <w:r w:rsidRPr="00FD4908">
        <w:t xml:space="preserve">        </w:t>
      </w:r>
      <w:r w:rsidRPr="00FD4908">
        <w:tab/>
      </w:r>
      <w:r w:rsidRPr="00FD4908">
        <w:tab/>
        <w:t xml:space="preserve">Od iznosa koji je realiziran prodajom nekretnine treba  u korist stečajne mase ustegnuti iznos od </w:t>
      </w:r>
      <w:r w:rsidR="003502CD">
        <w:t>5.012,50</w:t>
      </w:r>
      <w:r w:rsidRPr="00FD4908">
        <w:t xml:space="preserve"> Kn po osnovi troškova utvrđivanja predmeta </w:t>
      </w:r>
      <w:proofErr w:type="spellStart"/>
      <w:r w:rsidRPr="00FD4908">
        <w:t>razlučnog</w:t>
      </w:r>
      <w:proofErr w:type="spellEnd"/>
      <w:r w:rsidRPr="00FD4908">
        <w:t xml:space="preserve"> prava nekretnine sukladno odredbama čl. 248. i čl. 254. SZ-a.</w:t>
      </w:r>
    </w:p>
    <w:p w:rsidRDefault="005D6239" w:rsidP="003502CD" w:rsidR="00A51120" w:rsidRPr="00A51120">
      <w:pPr>
        <w:jc w:val="both"/>
      </w:pPr>
      <w:r w:rsidRPr="00FD4908">
        <w:t xml:space="preserve"> </w:t>
      </w:r>
      <w:r w:rsidR="00A51120">
        <w:t xml:space="preserve">                       O</w:t>
      </w:r>
      <w:r w:rsidR="00A51120" w:rsidRPr="00FD4908">
        <w:t>snovan je zahtjev stečajne upraviteljice da se u trošak unovčenja nekretnine uvrste stvarno nastali troškovi unovčenja koji su nastali do prodaje nekretnine, koji involvi</w:t>
      </w:r>
      <w:r w:rsidR="00A51120">
        <w:t>raju trošak procjene nekretnine</w:t>
      </w:r>
      <w:r w:rsidR="00A51120" w:rsidRPr="00FD4908">
        <w:t>,</w:t>
      </w:r>
      <w:r w:rsidR="00A51120">
        <w:t xml:space="preserve"> </w:t>
      </w:r>
      <w:r w:rsidR="00A51120" w:rsidRPr="00FD4908">
        <w:t>naknade za uređenje voda,</w:t>
      </w:r>
      <w:r w:rsidR="00A51120">
        <w:t xml:space="preserve"> komunalne naknade, električne energije, izrade ključeva kao izravni trošak koji tereti nekretninu te neizravni trošak unovčenja u razmjeru u kojem ovaj suvlasnički dio participira u ukupnim troškovima mase i to trošak knjigovodstvenih usluga, oglašavanja, </w:t>
      </w:r>
      <w:r w:rsidR="00A51120" w:rsidRPr="00FD4908">
        <w:t>ur</w:t>
      </w:r>
      <w:r w:rsidR="00A51120">
        <w:t>edskog materijala prema specifikaciji stečajne upraviteljice ( ukupno  u iznosu od 8.690,00</w:t>
      </w:r>
      <w:r w:rsidR="00A51120" w:rsidRPr="00FD4908">
        <w:t xml:space="preserve"> Kn  )  i predvidivi  trošak nagrade za </w:t>
      </w:r>
      <w:r w:rsidR="00A51120">
        <w:t xml:space="preserve">rad </w:t>
      </w:r>
      <w:r w:rsidR="00A51120" w:rsidRPr="00FD4908">
        <w:t>stečajne upraviteljice u iznosu</w:t>
      </w:r>
      <w:r w:rsidR="00A51120">
        <w:t xml:space="preserve"> od 17.232,25</w:t>
      </w:r>
      <w:r w:rsidR="00A51120" w:rsidRPr="00FD4908">
        <w:t xml:space="preserve"> Kn koji involvira i doprinos za zdravstvenu zaštitu prema Uredbi o kriterijima i načinu obračuna i plaćanja nagrade stečajnim upraviteljima ( NN 105/15 ) odnosno ukupno troškovi unovčenja </w:t>
      </w:r>
      <w:r w:rsidR="006848B3">
        <w:t xml:space="preserve"> i utvrđenja </w:t>
      </w:r>
      <w:proofErr w:type="spellStart"/>
      <w:r w:rsidR="006848B3">
        <w:t>razlučnog</w:t>
      </w:r>
      <w:proofErr w:type="spellEnd"/>
      <w:r w:rsidR="006848B3">
        <w:t xml:space="preserve"> prava </w:t>
      </w:r>
      <w:r w:rsidR="008B451D">
        <w:t>u iznosu od 30.934,75</w:t>
      </w:r>
      <w:r w:rsidR="00A51120">
        <w:t xml:space="preserve"> Kn. Mišljenje je</w:t>
      </w:r>
      <w:r w:rsidR="00A51120" w:rsidRPr="00FD4908">
        <w:t xml:space="preserve"> suda,</w:t>
      </w:r>
      <w:r w:rsidR="00A51120">
        <w:t xml:space="preserve"> da</w:t>
      </w:r>
      <w:r w:rsidR="00A51120" w:rsidRPr="00FD4908">
        <w:t xml:space="preserve"> </w:t>
      </w:r>
      <w:proofErr w:type="spellStart"/>
      <w:r w:rsidR="00A51120" w:rsidRPr="00FD4908">
        <w:t>razlučni</w:t>
      </w:r>
      <w:proofErr w:type="spellEnd"/>
      <w:r w:rsidR="00A51120" w:rsidRPr="00FD4908">
        <w:t xml:space="preserve"> vjerovnik ne može sam participirati u troškovima stečajn</w:t>
      </w:r>
      <w:r w:rsidR="00A51120">
        <w:t>og postupka koji nisu nastali do</w:t>
      </w:r>
      <w:r w:rsidR="00A51120" w:rsidRPr="00FD4908">
        <w:t xml:space="preserve"> unovčenja ove imovine tj. predvidivim troškovima postupka koje stečajna upravi</w:t>
      </w:r>
      <w:r w:rsidR="003E3D9B">
        <w:t>t</w:t>
      </w:r>
      <w:r w:rsidR="00A51120" w:rsidRPr="00FD4908">
        <w:t>eljica navodi u specifikaciji troškova (</w:t>
      </w:r>
      <w:r w:rsidR="00A51120">
        <w:t xml:space="preserve"> trošak  knjigovodstvenih usluga, mat</w:t>
      </w:r>
      <w:r w:rsidR="003E3D9B">
        <w:t>e</w:t>
      </w:r>
      <w:r w:rsidR="00A51120">
        <w:t>rijalnih troškova</w:t>
      </w:r>
      <w:r w:rsidR="00A51120" w:rsidRPr="00FD4908">
        <w:t xml:space="preserve"> stečajne upraviteljice </w:t>
      </w:r>
      <w:r w:rsidR="00A51120">
        <w:t xml:space="preserve">i dr. </w:t>
      </w:r>
      <w:r w:rsidR="00A51120" w:rsidRPr="00FD4908">
        <w:t>) jer bi na takav način bio doveden neravnopravni položaj u odnosu na ostale vjerovnike i njih se ne može ustegnuti u korist mase, a sukladno odredbi čl. 248. st.1. SZ-a</w:t>
      </w:r>
      <w:r w:rsidR="00A51120" w:rsidRPr="008F0CBC">
        <w:rPr>
          <w:b/>
        </w:rPr>
        <w:t>.</w:t>
      </w:r>
    </w:p>
    <w:p w:rsidRDefault="005D6239" w:rsidP="005D6239" w:rsidR="005D6239">
      <w:pPr>
        <w:jc w:val="both"/>
      </w:pPr>
      <w:r w:rsidRPr="008F0CBC">
        <w:rPr>
          <w:b/>
        </w:rPr>
        <w:t xml:space="preserve">                     </w:t>
      </w:r>
      <w:r w:rsidRPr="008F0CBC">
        <w:rPr>
          <w:b/>
        </w:rPr>
        <w:tab/>
      </w:r>
      <w:r w:rsidRPr="006B65B2">
        <w:t>Stoga j</w:t>
      </w:r>
      <w:r w:rsidR="003502CD">
        <w:t>e</w:t>
      </w:r>
      <w:r w:rsidRPr="006B65B2">
        <w:t xml:space="preserve"> s preostalim iznosom od </w:t>
      </w:r>
      <w:r w:rsidR="00A51120">
        <w:t xml:space="preserve"> 69.315,25 </w:t>
      </w:r>
      <w:r w:rsidRPr="006B65B2">
        <w:t>Kn  valjalo namiriti</w:t>
      </w:r>
      <w:r w:rsidR="00A51120">
        <w:t xml:space="preserve"> nenamir</w:t>
      </w:r>
      <w:r w:rsidR="003502CD">
        <w:t>e</w:t>
      </w:r>
      <w:r w:rsidR="00A51120">
        <w:t>n</w:t>
      </w:r>
      <w:r w:rsidR="003502CD">
        <w:t>u</w:t>
      </w:r>
      <w:r w:rsidRPr="006B65B2">
        <w:t xml:space="preserve"> tražbin</w:t>
      </w:r>
      <w:r w:rsidR="00A51120">
        <w:t xml:space="preserve">u </w:t>
      </w:r>
      <w:proofErr w:type="spellStart"/>
      <w:r w:rsidR="00A51120">
        <w:t>razlučnog</w:t>
      </w:r>
      <w:proofErr w:type="spellEnd"/>
      <w:r w:rsidR="00A51120">
        <w:t xml:space="preserve"> vjerovnika J&amp;T banke</w:t>
      </w:r>
      <w:r w:rsidRPr="006B65B2">
        <w:t xml:space="preserve"> d.d. Varaždin</w:t>
      </w:r>
      <w:r w:rsidR="00A51120">
        <w:t>,</w:t>
      </w:r>
      <w:r w:rsidRPr="006B65B2">
        <w:t xml:space="preserve">  Aleja kralja Zvonimira 1, OIB 38182927268, ra</w:t>
      </w:r>
      <w:r w:rsidR="00A51120">
        <w:t>nije Vaba d.d. banka Varaždin</w:t>
      </w:r>
      <w:r w:rsidRPr="006B65B2">
        <w:t xml:space="preserve"> po osnovi Ugovora o kreditu broj 7020005959 sa Sporazumom o osiguranju novčane tražbine zasnivanjem založnog prava na nekretninama od 31. svibnja 2011. godine  </w:t>
      </w:r>
      <w:r w:rsidR="00996753">
        <w:t>uknjiženog pod brojem Z-1668/11</w:t>
      </w:r>
      <w:r w:rsidRPr="006B65B2">
        <w:t>, a  prema pravilima iz  odredbi čl. 112 . do  čl.114. Ovršnog zakona ( NN 112/12, 25/1</w:t>
      </w:r>
      <w:r w:rsidR="003502CD">
        <w:t>3 i 93/14 dalj</w:t>
      </w:r>
      <w:r w:rsidR="00A51120">
        <w:t>e: OZ ), koja je ostala nenamire</w:t>
      </w:r>
      <w:r w:rsidR="003502CD">
        <w:t>n</w:t>
      </w:r>
      <w:r w:rsidR="00A51120">
        <w:t xml:space="preserve">a </w:t>
      </w:r>
      <w:r w:rsidR="003502CD">
        <w:t>nakon namir</w:t>
      </w:r>
      <w:r w:rsidR="00A51120">
        <w:t>e</w:t>
      </w:r>
      <w:r w:rsidR="003502CD">
        <w:t>nja iz</w:t>
      </w:r>
      <w:r w:rsidR="0049784D">
        <w:t xml:space="preserve"> </w:t>
      </w:r>
      <w:proofErr w:type="spellStart"/>
      <w:r w:rsidR="0049784D">
        <w:t>kupovnine</w:t>
      </w:r>
      <w:proofErr w:type="spellEnd"/>
      <w:r w:rsidR="0049784D">
        <w:t xml:space="preserve"> ostv</w:t>
      </w:r>
      <w:r w:rsidR="00A51120">
        <w:t xml:space="preserve">arene prodajom </w:t>
      </w:r>
      <w:r w:rsidR="003502CD">
        <w:t xml:space="preserve"> n</w:t>
      </w:r>
      <w:r w:rsidR="00A51120">
        <w:t>e</w:t>
      </w:r>
      <w:r w:rsidR="0049784D">
        <w:t>kre</w:t>
      </w:r>
      <w:r w:rsidR="003502CD">
        <w:t>t</w:t>
      </w:r>
      <w:r w:rsidR="0049784D">
        <w:t>n</w:t>
      </w:r>
      <w:r w:rsidR="003502CD">
        <w:t>ina</w:t>
      </w:r>
      <w:r w:rsidR="00A51120">
        <w:t xml:space="preserve"> upisnih u </w:t>
      </w:r>
      <w:r w:rsidR="003502CD">
        <w:t xml:space="preserve"> </w:t>
      </w:r>
      <w:proofErr w:type="spellStart"/>
      <w:r w:rsidR="00996753" w:rsidRPr="00FD4908">
        <w:t>zk.ul</w:t>
      </w:r>
      <w:proofErr w:type="spellEnd"/>
      <w:r w:rsidR="00623398">
        <w:t>. 3738 k.o. Nova Gradiška i to:1. suvlasničkog</w:t>
      </w:r>
      <w:r w:rsidR="00A51120">
        <w:t xml:space="preserve"> dijela</w:t>
      </w:r>
      <w:r w:rsidR="00996753" w:rsidRPr="00FD4908">
        <w:t>: 242/1000 ETAŽNO VLASNIŠTVO (E-1)</w:t>
      </w:r>
      <w:r w:rsidRPr="006B65B2">
        <w:t xml:space="preserve"> </w:t>
      </w:r>
      <w:r w:rsidR="000D53D7">
        <w:t>,</w:t>
      </w:r>
    </w:p>
    <w:p w:rsidRDefault="00623398" w:rsidP="00D75B24" w:rsidR="00D75B24" w:rsidRPr="00D75B24">
      <w:pPr>
        <w:jc w:val="both"/>
      </w:pPr>
      <w:r>
        <w:t xml:space="preserve">                          </w:t>
      </w:r>
      <w:r w:rsidR="00D75B24" w:rsidRPr="00D75B24">
        <w:t xml:space="preserve">Diobnu masu za nekretnine upisane u  </w:t>
      </w:r>
      <w:proofErr w:type="spellStart"/>
      <w:r w:rsidR="00D75B24" w:rsidRPr="00D75B24">
        <w:t>zk.ul</w:t>
      </w:r>
      <w:proofErr w:type="spellEnd"/>
      <w:r w:rsidR="00D75B24" w:rsidRPr="00D75B24">
        <w:t>. 3738 k.o. Nova Gradiška i to:</w:t>
      </w:r>
    </w:p>
    <w:p w:rsidRDefault="00D75B24" w:rsidP="00D75B24" w:rsidR="00D75B24" w:rsidRPr="00D75B24">
      <w:pPr>
        <w:jc w:val="both"/>
      </w:pPr>
      <w:r w:rsidRPr="00D75B24">
        <w:t xml:space="preserve">  </w:t>
      </w:r>
      <w:r w:rsidRPr="00D75B24">
        <w:tab/>
      </w:r>
      <w:r w:rsidRPr="00D75B24">
        <w:tab/>
        <w:t xml:space="preserve"> 4. suvlasnički dio 187/1000 ETAŽNO VLASNIŠTVO (E-4)</w:t>
      </w:r>
    </w:p>
    <w:p w:rsidRDefault="00D75B24" w:rsidP="00D75B24" w:rsidR="00D75B24" w:rsidRPr="00D75B24">
      <w:pPr>
        <w:jc w:val="both"/>
      </w:pPr>
      <w:r w:rsidRPr="00D75B24">
        <w:t xml:space="preserve">          </w:t>
      </w:r>
      <w:r w:rsidRPr="00D75B24">
        <w:tab/>
      </w:r>
      <w:r w:rsidRPr="00D75B24">
        <w:tab/>
        <w:t xml:space="preserve"> 1.posebni dio D – stan 3 na II katu, desno od unutrašnjeg stubišta zgrade, koji se sastoji od ulaznog hodnika, dnevnog boravka, kuhinje, dvije sobe, kupaonice I WC-a te balkona/</w:t>
      </w:r>
      <w:proofErr w:type="spellStart"/>
      <w:r w:rsidRPr="00D75B24">
        <w:t>loggie</w:t>
      </w:r>
      <w:proofErr w:type="spellEnd"/>
      <w:r w:rsidRPr="00D75B24">
        <w:t>, ukupne površine od 62,78m2, kojemu pripadaju sporedni dijelovi – spremište broj 6 u podrumu od 7,56m2 I parkirališno mjesto izvan zgrade, peto s desne strane, od 3,13m2 (na grafičkom dijelu označen crvenom bojom) s kojim je neodvojivo povezano vlasništvo 187/1000 dijela kč.br. 1134/2 - Ulica Mala, Zgrada mješovite uporabe (stambeno-poslovna zgrada) br. 1 sa 171 m2, dvorište sa 146 m2, ukupno 317 m2</w:t>
      </w:r>
      <w:r>
        <w:t xml:space="preserve"> </w:t>
      </w:r>
      <w:r w:rsidRPr="00D75B24">
        <w:t xml:space="preserve">čini </w:t>
      </w:r>
      <w:proofErr w:type="spellStart"/>
      <w:r w:rsidR="003E3D9B">
        <w:t>kupovnina</w:t>
      </w:r>
      <w:proofErr w:type="spellEnd"/>
      <w:r w:rsidR="003E3D9B">
        <w:t xml:space="preserve"> u iznosu od 96.000,00</w:t>
      </w:r>
      <w:r w:rsidRPr="00D75B24">
        <w:t xml:space="preserve"> Kn. </w:t>
      </w:r>
    </w:p>
    <w:p w:rsidRDefault="00D75B24" w:rsidP="00D75B24" w:rsidR="00D75B24" w:rsidRPr="00D75B24">
      <w:pPr>
        <w:jc w:val="both"/>
      </w:pPr>
      <w:r w:rsidRPr="00D75B24">
        <w:rPr>
          <w:b/>
        </w:rPr>
        <w:t xml:space="preserve"> </w:t>
      </w:r>
      <w:r w:rsidRPr="00D75B24">
        <w:tab/>
        <w:t xml:space="preserve"> </w:t>
      </w:r>
      <w:r w:rsidRPr="00D75B24">
        <w:tab/>
        <w:t xml:space="preserve">Stečajna upraviteljica u podnesku i na ročištu za diobu zatražila da se u obračun troškova unovčenja predmeta prodaje uvrste troškovi utvrđivanja predmeta </w:t>
      </w:r>
      <w:proofErr w:type="spellStart"/>
      <w:r w:rsidRPr="00D75B24">
        <w:t>razlučnog</w:t>
      </w:r>
      <w:proofErr w:type="spellEnd"/>
      <w:r w:rsidRPr="00D75B24">
        <w:t xml:space="preserve"> prava u iznosu  od 5% od utroška tj. u iznosu od </w:t>
      </w:r>
      <w:r>
        <w:t>4.800,00</w:t>
      </w:r>
      <w:r w:rsidRPr="00D75B24">
        <w:t xml:space="preserve"> Kn i troškovi unovčenja  u iznosu od </w:t>
      </w:r>
      <w:r>
        <w:t>27.859,34</w:t>
      </w:r>
      <w:r w:rsidRPr="00D75B24">
        <w:t xml:space="preserve"> Kn odnosno da ukupno obračun troškova unovčenja predmeta nekretnine koja je predmetom prodaje iznosi </w:t>
      </w:r>
      <w:r>
        <w:t>32.659,34</w:t>
      </w:r>
      <w:r w:rsidRPr="00D75B24">
        <w:t xml:space="preserve"> Kn.   </w:t>
      </w:r>
    </w:p>
    <w:p w:rsidRDefault="00D75B24" w:rsidP="00D75B24" w:rsidR="00D75B24" w:rsidRPr="00D75B24">
      <w:pPr>
        <w:jc w:val="both"/>
      </w:pPr>
      <w:r w:rsidRPr="00D75B24">
        <w:lastRenderedPageBreak/>
        <w:t xml:space="preserve"> </w:t>
      </w:r>
      <w:r w:rsidRPr="00D75B24">
        <w:tab/>
        <w:t xml:space="preserve"> </w:t>
      </w:r>
      <w:r w:rsidR="000D53D7">
        <w:t xml:space="preserve"> </w:t>
      </w:r>
      <w:r w:rsidR="000D53D7">
        <w:tab/>
      </w:r>
      <w:r w:rsidRPr="00D75B24">
        <w:t xml:space="preserve">Od iznosa koji je realiziran prodajom nekretnine treba  u korist stečajne </w:t>
      </w:r>
      <w:r w:rsidR="00E93D8B">
        <w:t>mase ustegnuti iznos od 4.800,00</w:t>
      </w:r>
      <w:r w:rsidRPr="00D75B24">
        <w:t xml:space="preserve"> Kn po osnovi troškova utvrđivanja predmeta </w:t>
      </w:r>
      <w:proofErr w:type="spellStart"/>
      <w:r w:rsidRPr="00D75B24">
        <w:t>razlučnog</w:t>
      </w:r>
      <w:proofErr w:type="spellEnd"/>
      <w:r w:rsidRPr="00D75B24">
        <w:t xml:space="preserve"> prava nekretnine sukladno odredbama čl. 248. i čl. 254. SZ-a.</w:t>
      </w:r>
    </w:p>
    <w:p w:rsidRDefault="00891035" w:rsidP="001C151F" w:rsidR="001C151F" w:rsidRPr="0049784D">
      <w:pPr>
        <w:jc w:val="both"/>
        <w:rPr>
          <w:b/>
        </w:rPr>
      </w:pPr>
      <w:r>
        <w:rPr>
          <w:b/>
        </w:rPr>
        <w:t xml:space="preserve">                    </w:t>
      </w:r>
      <w:r w:rsidR="001C151F" w:rsidRPr="00FD4908">
        <w:t xml:space="preserve"> </w:t>
      </w:r>
      <w:r w:rsidR="001C151F">
        <w:t xml:space="preserve">    O</w:t>
      </w:r>
      <w:r w:rsidR="001C151F" w:rsidRPr="00FD4908">
        <w:t>snovan je zahtjev stečajne upraviteljice da se u trošak unovčenja nekretnine uvrste stvarno nastali troškovi unovčenja koji su nastali do prodaje nekretnine, koji involvi</w:t>
      </w:r>
      <w:r w:rsidR="001C151F">
        <w:t>raju trošak procjene nekretnine</w:t>
      </w:r>
      <w:r w:rsidR="001C151F" w:rsidRPr="00FD4908">
        <w:t>,</w:t>
      </w:r>
      <w:r w:rsidR="001C151F">
        <w:t xml:space="preserve"> </w:t>
      </w:r>
      <w:r w:rsidR="001C151F" w:rsidRPr="00FD4908">
        <w:t>naknade za uređenje voda,</w:t>
      </w:r>
      <w:r w:rsidR="001C151F">
        <w:t xml:space="preserve"> komunalne naknade, električne energije, izrade ključeva kao izravni trošak koji tereti nekretninu te neizravni trošak unovčenja u razmjeru u kojem ovaj suvlasnički dio participira u ukupnim troškovima mase i to trošak knjigovodstvenih usluga, oglašavanja, </w:t>
      </w:r>
      <w:r w:rsidR="001C151F" w:rsidRPr="00FD4908">
        <w:t>ur</w:t>
      </w:r>
      <w:r w:rsidR="001C151F">
        <w:t xml:space="preserve">edskog materijala prema specifikaciji stečajne upraviteljice ( ukupno  u iznosu od </w:t>
      </w:r>
      <w:r w:rsidR="00A52162">
        <w:t>8.575,76</w:t>
      </w:r>
      <w:r w:rsidR="001C151F" w:rsidRPr="00FD4908">
        <w:t xml:space="preserve"> Kn  )  i predvidivi  trošak nagrade za </w:t>
      </w:r>
      <w:r w:rsidR="001C151F">
        <w:t xml:space="preserve">rad </w:t>
      </w:r>
      <w:r w:rsidR="001C151F" w:rsidRPr="00FD4908">
        <w:t>stečajne upraviteljice u iznosu</w:t>
      </w:r>
      <w:r w:rsidR="00A52162">
        <w:t xml:space="preserve"> od 16.512,00</w:t>
      </w:r>
      <w:r w:rsidR="001C151F" w:rsidRPr="00FD4908">
        <w:t xml:space="preserve"> Kn koji involvira i doprinos za zdravstvenu zaštitu prema Uredbi o kriterijima i načinu obračuna i plaćanja nagrade stečajnim upraviteljima ( NN 105/15 ) odnosno ukupno troškovi unovčenja</w:t>
      </w:r>
      <w:r w:rsidR="005A6ADE">
        <w:t xml:space="preserve"> i utvr</w:t>
      </w:r>
      <w:r w:rsidR="00DD32C7">
        <w:t>đ</w:t>
      </w:r>
      <w:r w:rsidR="005A6ADE">
        <w:t>e</w:t>
      </w:r>
      <w:r w:rsidR="00DD32C7">
        <w:t xml:space="preserve">nja </w:t>
      </w:r>
      <w:proofErr w:type="spellStart"/>
      <w:r w:rsidR="00DD32C7">
        <w:t>razlučnog</w:t>
      </w:r>
      <w:proofErr w:type="spellEnd"/>
      <w:r w:rsidR="00DD32C7">
        <w:t xml:space="preserve"> prava u </w:t>
      </w:r>
      <w:r w:rsidR="001C151F" w:rsidRPr="00FD4908">
        <w:t xml:space="preserve">iznosu od </w:t>
      </w:r>
      <w:r w:rsidR="005A6ADE">
        <w:t xml:space="preserve"> 29.887,76 </w:t>
      </w:r>
      <w:proofErr w:type="spellStart"/>
      <w:r w:rsidR="001C151F" w:rsidRPr="00FD4908">
        <w:t>Kn</w:t>
      </w:r>
      <w:r w:rsidR="00DD32C7">
        <w:t>.</w:t>
      </w:r>
      <w:proofErr w:type="spellEnd"/>
      <w:r w:rsidR="001C151F">
        <w:t>. Mišljenje je</w:t>
      </w:r>
      <w:r w:rsidR="001C151F" w:rsidRPr="00FD4908">
        <w:t xml:space="preserve"> suda,</w:t>
      </w:r>
      <w:r w:rsidR="001C151F">
        <w:t xml:space="preserve"> da</w:t>
      </w:r>
      <w:r w:rsidR="001C151F" w:rsidRPr="00FD4908">
        <w:t xml:space="preserve"> </w:t>
      </w:r>
      <w:proofErr w:type="spellStart"/>
      <w:r w:rsidR="001C151F" w:rsidRPr="00FD4908">
        <w:t>razlučni</w:t>
      </w:r>
      <w:proofErr w:type="spellEnd"/>
      <w:r w:rsidR="001C151F" w:rsidRPr="00FD4908">
        <w:t xml:space="preserve"> vjerovnik ne može sam participirati u troškovima stečajn</w:t>
      </w:r>
      <w:r w:rsidR="001C151F">
        <w:t>og postupka koji nisu nastali do</w:t>
      </w:r>
      <w:r w:rsidR="001C151F" w:rsidRPr="00FD4908">
        <w:t xml:space="preserve"> unovčenja ove imovine tj. predvidivim troškovima postupka koje stečajna upravi</w:t>
      </w:r>
      <w:r w:rsidR="001C151F">
        <w:t>t</w:t>
      </w:r>
      <w:r w:rsidR="001C151F" w:rsidRPr="00FD4908">
        <w:t>eljica navodi u specifikaciji troškova (</w:t>
      </w:r>
      <w:r w:rsidR="001C151F">
        <w:t xml:space="preserve"> trošak  knjigovodstvenih usluga, materijalnih troškova</w:t>
      </w:r>
      <w:r w:rsidR="001C151F" w:rsidRPr="00FD4908">
        <w:t xml:space="preserve"> stečajne upraviteljice </w:t>
      </w:r>
      <w:r w:rsidR="001C151F">
        <w:t xml:space="preserve">i dr. </w:t>
      </w:r>
      <w:r w:rsidR="001C151F" w:rsidRPr="00FD4908">
        <w:t>) jer bi na takav način bio doveden neravnopravni položaj u odnosu na ostale vjerovnike i njih se ne može ustegnuti u korist mase, a sukladno odredbi čl. 248. st.1. SZ-a</w:t>
      </w:r>
      <w:r w:rsidR="001C151F" w:rsidRPr="008F0CBC">
        <w:rPr>
          <w:b/>
        </w:rPr>
        <w:t>.</w:t>
      </w:r>
    </w:p>
    <w:p w:rsidRDefault="00A52162" w:rsidP="00831125" w:rsidR="00831125" w:rsidRPr="00831125">
      <w:pPr>
        <w:jc w:val="both"/>
      </w:pPr>
      <w:r>
        <w:rPr>
          <w:b/>
        </w:rPr>
        <w:t xml:space="preserve">                  </w:t>
      </w:r>
      <w:r w:rsidR="00891035">
        <w:rPr>
          <w:b/>
        </w:rPr>
        <w:t xml:space="preserve"> </w:t>
      </w:r>
      <w:r>
        <w:rPr>
          <w:b/>
        </w:rPr>
        <w:t xml:space="preserve">  </w:t>
      </w:r>
      <w:r>
        <w:t xml:space="preserve">S </w:t>
      </w:r>
      <w:r w:rsidR="00A46A33" w:rsidRPr="006B65B2">
        <w:t>preostalim iznosom od</w:t>
      </w:r>
      <w:r>
        <w:t xml:space="preserve"> </w:t>
      </w:r>
      <w:r w:rsidR="00A46A33" w:rsidRPr="006B65B2">
        <w:t xml:space="preserve"> </w:t>
      </w:r>
      <w:r w:rsidR="002B3DA5">
        <w:t xml:space="preserve">66.112,24 </w:t>
      </w:r>
      <w:r w:rsidR="00A46A33" w:rsidRPr="006B65B2">
        <w:t>Kn</w:t>
      </w:r>
      <w:r w:rsidR="008158B5">
        <w:t>, nastavno tome,</w:t>
      </w:r>
      <w:r w:rsidR="00A46A33" w:rsidRPr="006B65B2">
        <w:t xml:space="preserve">  valjalo</w:t>
      </w:r>
      <w:r>
        <w:t xml:space="preserve"> je</w:t>
      </w:r>
      <w:r w:rsidR="00A46A33" w:rsidRPr="006B65B2">
        <w:t xml:space="preserve"> namiriti</w:t>
      </w:r>
      <w:r w:rsidR="008158B5">
        <w:t xml:space="preserve"> nenamir</w:t>
      </w:r>
      <w:r w:rsidR="00A46A33">
        <w:t>e</w:t>
      </w:r>
      <w:r w:rsidR="008158B5">
        <w:t>n</w:t>
      </w:r>
      <w:r w:rsidR="00A46A33">
        <w:t>u</w:t>
      </w:r>
      <w:r w:rsidR="00A46A33" w:rsidRPr="006B65B2">
        <w:t xml:space="preserve"> tražbinu </w:t>
      </w:r>
      <w:proofErr w:type="spellStart"/>
      <w:r w:rsidR="00A46A33" w:rsidRPr="006B65B2">
        <w:t>razlučnog</w:t>
      </w:r>
      <w:proofErr w:type="spellEnd"/>
      <w:r w:rsidR="00A46A33" w:rsidRPr="006B65B2">
        <w:t xml:space="preserve"> vjerovnika J&amp;T banka d.d. Varaždin  Aleja kralja Zvonimira 1, OIB 38182927268, ra</w:t>
      </w:r>
      <w:r w:rsidR="002B3DA5">
        <w:t xml:space="preserve">nije Vaba d.d. banka Varaždin, </w:t>
      </w:r>
      <w:r w:rsidR="00D75B24" w:rsidRPr="00D75B24">
        <w:t xml:space="preserve">po osnovi Ugovora o kreditu broj 7020005959 sa Sporazumom o osiguranju novčane tražbine zasnivanjem založnog prava na nekretninama od 31. svibnja 2011. godine  </w:t>
      </w:r>
      <w:r w:rsidR="00A46A33">
        <w:t>uknjiženog pod brojem Z- 1668/11</w:t>
      </w:r>
      <w:r w:rsidR="00D75B24" w:rsidRPr="00D75B24">
        <w:t>, a  prema pravilima iz  odredbi čl. 112 . do  čl.114. Ovršnog zakona ( NN 112/12, 25/</w:t>
      </w:r>
      <w:r w:rsidR="000D53D7">
        <w:t>13 i 93/14 dalje: OZ )</w:t>
      </w:r>
      <w:r w:rsidR="002B3DA5">
        <w:t xml:space="preserve"> koja je ostala nenamirena </w:t>
      </w:r>
      <w:r w:rsidR="001C059A">
        <w:t>nakon namirenja iz</w:t>
      </w:r>
      <w:r w:rsidR="002C2CC5">
        <w:t xml:space="preserve"> </w:t>
      </w:r>
      <w:proofErr w:type="spellStart"/>
      <w:r w:rsidR="002C2CC5">
        <w:t>kupovnine</w:t>
      </w:r>
      <w:proofErr w:type="spellEnd"/>
      <w:r w:rsidR="002C2CC5">
        <w:t xml:space="preserve"> ostv</w:t>
      </w:r>
      <w:r w:rsidR="001C059A">
        <w:t>arene prodajom  ne</w:t>
      </w:r>
      <w:r w:rsidR="002C2CC5">
        <w:t>kre</w:t>
      </w:r>
      <w:r w:rsidR="001C059A">
        <w:t>t</w:t>
      </w:r>
      <w:r w:rsidR="002C2CC5">
        <w:t>n</w:t>
      </w:r>
      <w:r w:rsidR="001C059A">
        <w:t xml:space="preserve">ina upisnih u  </w:t>
      </w:r>
      <w:proofErr w:type="spellStart"/>
      <w:r w:rsidR="001C059A" w:rsidRPr="00FD4908">
        <w:t>zk.ul</w:t>
      </w:r>
      <w:proofErr w:type="spellEnd"/>
      <w:r w:rsidR="00831125">
        <w:t xml:space="preserve">. 3738 k.o. Nova Gradiška </w:t>
      </w:r>
      <w:r w:rsidR="00831125" w:rsidRPr="00831125">
        <w:rPr>
          <w:b/>
        </w:rPr>
        <w:t xml:space="preserve"> </w:t>
      </w:r>
      <w:r w:rsidR="006120D4">
        <w:rPr>
          <w:b/>
        </w:rPr>
        <w:t xml:space="preserve"> </w:t>
      </w:r>
      <w:r w:rsidR="006120D4" w:rsidRPr="006120D4">
        <w:t>i to</w:t>
      </w:r>
      <w:r w:rsidR="006120D4">
        <w:rPr>
          <w:b/>
        </w:rPr>
        <w:t xml:space="preserve"> </w:t>
      </w:r>
      <w:r w:rsidR="002C2CC5">
        <w:t>3. suvlasničkog di</w:t>
      </w:r>
      <w:r w:rsidR="00492F86">
        <w:t>j</w:t>
      </w:r>
      <w:r w:rsidR="002C2CC5">
        <w:t>e</w:t>
      </w:r>
      <w:r w:rsidR="00492F86">
        <w:t>la</w:t>
      </w:r>
      <w:r w:rsidR="00831125" w:rsidRPr="00831125">
        <w:t>: 187/1000 ETAŽNO VLASNIŠTVO (E-3)</w:t>
      </w:r>
      <w:r w:rsidR="00831125">
        <w:t>.</w:t>
      </w:r>
    </w:p>
    <w:p w:rsidRDefault="00492F86" w:rsidP="00D75B24" w:rsidR="000D53D7" w:rsidRPr="00A46A33">
      <w:pPr>
        <w:jc w:val="both"/>
        <w:rPr>
          <w:b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>Nastavno tome</w:t>
      </w:r>
      <w:r w:rsidR="00D1305B" w:rsidRPr="006A1E02">
        <w:rPr>
          <w:bCs/>
        </w:rPr>
        <w:t>, valjalo je naložiti Financijskoj agenciji da sa posebn</w:t>
      </w:r>
      <w:r w:rsidR="00D1305B">
        <w:rPr>
          <w:bCs/>
        </w:rPr>
        <w:t>ih</w:t>
      </w:r>
      <w:r w:rsidR="00D1305B" w:rsidRPr="006A1E02">
        <w:rPr>
          <w:bCs/>
        </w:rPr>
        <w:t xml:space="preserve"> računa koj</w:t>
      </w:r>
      <w:r w:rsidR="00D1305B">
        <w:rPr>
          <w:bCs/>
        </w:rPr>
        <w:t>i</w:t>
      </w:r>
      <w:r w:rsidR="00D1305B" w:rsidRPr="006A1E02">
        <w:rPr>
          <w:bCs/>
        </w:rPr>
        <w:t xml:space="preserve"> </w:t>
      </w:r>
      <w:r w:rsidR="00D1305B">
        <w:rPr>
          <w:bCs/>
        </w:rPr>
        <w:t>su</w:t>
      </w:r>
      <w:r w:rsidR="00D1305B" w:rsidRPr="006A1E02">
        <w:rPr>
          <w:bCs/>
        </w:rPr>
        <w:t xml:space="preserve"> otvoren</w:t>
      </w:r>
      <w:r>
        <w:rPr>
          <w:bCs/>
        </w:rPr>
        <w:t>i</w:t>
      </w:r>
      <w:r w:rsidR="00D1305B" w:rsidRPr="006A1E02">
        <w:rPr>
          <w:bCs/>
        </w:rPr>
        <w:t xml:space="preserve"> u svrhu uplate jamčevine</w:t>
      </w:r>
      <w:r w:rsidR="00D1305B">
        <w:rPr>
          <w:bCs/>
        </w:rPr>
        <w:t xml:space="preserve"> odnosno </w:t>
      </w:r>
      <w:proofErr w:type="spellStart"/>
      <w:r w:rsidR="00D1305B">
        <w:rPr>
          <w:bCs/>
        </w:rPr>
        <w:t>kupovnine</w:t>
      </w:r>
      <w:proofErr w:type="spellEnd"/>
      <w:r w:rsidR="00D1305B">
        <w:rPr>
          <w:bCs/>
        </w:rPr>
        <w:t xml:space="preserve"> </w:t>
      </w:r>
      <w:r w:rsidR="00D1305B" w:rsidRPr="006A1E02">
        <w:rPr>
          <w:bCs/>
        </w:rPr>
        <w:t xml:space="preserve"> izvrši isplate odnosno prijenos sredstava, </w:t>
      </w:r>
      <w:r>
        <w:rPr>
          <w:bCs/>
        </w:rPr>
        <w:t xml:space="preserve">a kako je to navedeno u točkama </w:t>
      </w:r>
      <w:r w:rsidR="002C2CC5">
        <w:rPr>
          <w:bCs/>
        </w:rPr>
        <w:t xml:space="preserve">II., IV. i VI. </w:t>
      </w:r>
      <w:r w:rsidR="00D1305B" w:rsidRPr="006A1E02">
        <w:rPr>
          <w:bCs/>
        </w:rPr>
        <w:t xml:space="preserve"> izreke rješenja</w:t>
      </w:r>
      <w:r w:rsidR="00D1305B">
        <w:rPr>
          <w:bCs/>
        </w:rPr>
        <w:t xml:space="preserve"> sukladno odredbi čl. 248. SZ-a</w:t>
      </w:r>
      <w:r w:rsidR="00D1305B" w:rsidRPr="006A1E02">
        <w:rPr>
          <w:bCs/>
        </w:rPr>
        <w:t xml:space="preserve"> i uz primjenu pravila iz odredbe čl.</w:t>
      </w:r>
      <w:r w:rsidR="00D1305B">
        <w:rPr>
          <w:bCs/>
        </w:rPr>
        <w:t xml:space="preserve"> 112. i čl.</w:t>
      </w:r>
      <w:r w:rsidR="00D1305B" w:rsidRPr="006A1E02">
        <w:rPr>
          <w:bCs/>
        </w:rPr>
        <w:t xml:space="preserve"> 114. OZ-a  te čl. 27. i čl. 28. Pravilnika o načinu i postupku provedbe prodaje nekretnina i pokretnina u ovršnom postupku ( NN 156/14</w:t>
      </w:r>
      <w:r w:rsidR="002C2CC5">
        <w:rPr>
          <w:bCs/>
        </w:rPr>
        <w:t>).</w:t>
      </w:r>
    </w:p>
    <w:p w:rsidRDefault="000D53D7" w:rsidP="00D75B24" w:rsidR="00D75B24">
      <w:pPr>
        <w:jc w:val="both"/>
      </w:pPr>
      <w:r>
        <w:t xml:space="preserve">                       </w:t>
      </w:r>
      <w:r w:rsidR="00492F86">
        <w:t xml:space="preserve"> K</w:t>
      </w:r>
      <w:r>
        <w:t>ako novč</w:t>
      </w:r>
      <w:r w:rsidR="00673524">
        <w:t>a</w:t>
      </w:r>
      <w:r>
        <w:t>na sredstva ostv</w:t>
      </w:r>
      <w:r w:rsidR="00673524">
        <w:t>a</w:t>
      </w:r>
      <w:r>
        <w:t>r</w:t>
      </w:r>
      <w:r w:rsidR="00673524">
        <w:t>ena prodajom nekretnina</w:t>
      </w:r>
      <w:r>
        <w:t xml:space="preserve"> </w:t>
      </w:r>
      <w:proofErr w:type="spellStart"/>
      <w:r>
        <w:t>kupovnina</w:t>
      </w:r>
      <w:proofErr w:type="spellEnd"/>
      <w:r>
        <w:t xml:space="preserve"> kojih je </w:t>
      </w:r>
      <w:r w:rsidR="00673524">
        <w:t>p</w:t>
      </w:r>
      <w:r>
        <w:t>redmetom</w:t>
      </w:r>
      <w:r w:rsidR="00673524">
        <w:t xml:space="preserve"> d</w:t>
      </w:r>
      <w:r>
        <w:t xml:space="preserve">iobe </w:t>
      </w:r>
      <w:r w:rsidR="00673524">
        <w:t xml:space="preserve">po ovom rješenju </w:t>
      </w:r>
      <w:r>
        <w:t>nije dosta</w:t>
      </w:r>
      <w:r w:rsidR="00673524">
        <w:t>t</w:t>
      </w:r>
      <w:r>
        <w:t>n</w:t>
      </w:r>
      <w:r w:rsidR="00673524">
        <w:t xml:space="preserve">a </w:t>
      </w:r>
      <w:r>
        <w:t>z</w:t>
      </w:r>
      <w:r w:rsidR="00673524">
        <w:t>a</w:t>
      </w:r>
      <w:r>
        <w:t xml:space="preserve"> n</w:t>
      </w:r>
      <w:r w:rsidR="00673524">
        <w:t>am</w:t>
      </w:r>
      <w:r>
        <w:t>ir</w:t>
      </w:r>
      <w:r w:rsidR="00673524">
        <w:t xml:space="preserve">enje tražbine </w:t>
      </w:r>
      <w:proofErr w:type="spellStart"/>
      <w:r w:rsidR="00673524">
        <w:t>razlučnog</w:t>
      </w:r>
      <w:proofErr w:type="spellEnd"/>
      <w:r w:rsidR="00673524">
        <w:t xml:space="preserve"> vje</w:t>
      </w:r>
      <w:r>
        <w:t>r</w:t>
      </w:r>
      <w:r w:rsidR="00673524">
        <w:t>ov</w:t>
      </w:r>
      <w:r>
        <w:t xml:space="preserve">nika </w:t>
      </w:r>
      <w:r w:rsidR="00673524" w:rsidRPr="006B65B2">
        <w:t xml:space="preserve">J&amp;T banka d.d. Varaždin  </w:t>
      </w:r>
      <w:r>
        <w:t>os</w:t>
      </w:r>
      <w:r w:rsidR="00673524">
        <w:t xml:space="preserve">iguran založnim </w:t>
      </w:r>
      <w:r>
        <w:t>p</w:t>
      </w:r>
      <w:r w:rsidR="00673524">
        <w:t>r</w:t>
      </w:r>
      <w:r>
        <w:t>a</w:t>
      </w:r>
      <w:r w:rsidR="00673524">
        <w:t xml:space="preserve">vom pod </w:t>
      </w:r>
      <w:proofErr w:type="spellStart"/>
      <w:r w:rsidR="00673524">
        <w:t>br</w:t>
      </w:r>
      <w:proofErr w:type="spellEnd"/>
      <w:r>
        <w:t xml:space="preserve">, Z – 1668/11 </w:t>
      </w:r>
      <w:r w:rsidR="00D75B24" w:rsidRPr="00D75B24">
        <w:t xml:space="preserve">valjalo je i utvrditi da je osigurana tražbina ovog </w:t>
      </w:r>
      <w:proofErr w:type="spellStart"/>
      <w:r w:rsidR="00D75B24" w:rsidRPr="00D75B24">
        <w:t>razlučnog</w:t>
      </w:r>
      <w:proofErr w:type="spellEnd"/>
      <w:r w:rsidR="00D75B24" w:rsidRPr="00D75B24">
        <w:t xml:space="preserve"> vjerovnika u preostalom dijelu ostala nenami</w:t>
      </w:r>
      <w:r>
        <w:t>rena.</w:t>
      </w:r>
    </w:p>
    <w:p w:rsidRDefault="00B571A0" w:rsidP="006A1E02" w:rsidR="006B65B2">
      <w:pPr>
        <w:jc w:val="both"/>
      </w:pPr>
      <w:r>
        <w:tab/>
      </w:r>
      <w:r>
        <w:tab/>
        <w:t>Stoga je uz poz</w:t>
      </w:r>
      <w:r w:rsidR="000D53D7">
        <w:t>i</w:t>
      </w:r>
      <w:r>
        <w:t>v</w:t>
      </w:r>
      <w:r w:rsidR="000D53D7">
        <w:t xml:space="preserve"> na cit</w:t>
      </w:r>
      <w:r>
        <w:t xml:space="preserve">irane zakonske </w:t>
      </w:r>
      <w:r w:rsidR="000D53D7">
        <w:t>o</w:t>
      </w:r>
      <w:r>
        <w:t>d</w:t>
      </w:r>
      <w:r w:rsidR="000D53D7">
        <w:t>redbe odlučeno kao u izreci rješenja</w:t>
      </w:r>
    </w:p>
    <w:p w:rsidRDefault="006B65B2" w:rsidP="006A1E02" w:rsidR="006B65B2">
      <w:pPr>
        <w:jc w:val="both"/>
      </w:pPr>
    </w:p>
    <w:p w:rsidRDefault="00E40AF9" w:rsidP="00002757" w:rsidR="003D4869" w:rsidRPr="00B571A0">
      <w:pPr>
        <w:jc w:val="both"/>
      </w:pPr>
      <w:r w:rsidRPr="00B571A0">
        <w:t xml:space="preserve">                                          </w:t>
      </w:r>
    </w:p>
    <w:p w:rsidRDefault="0088466A" w:rsidP="00603E7E" w:rsidR="000D53D7" w:rsidRPr="00B571A0">
      <w:pPr>
        <w:jc w:val="center"/>
      </w:pPr>
      <w:r w:rsidRPr="00B571A0">
        <w:t xml:space="preserve">U Slavonskom Brodu </w:t>
      </w:r>
      <w:r w:rsidR="00A46A33" w:rsidRPr="00B571A0">
        <w:t>31</w:t>
      </w:r>
      <w:r w:rsidR="00091546" w:rsidRPr="00B571A0">
        <w:t>. kolovoza</w:t>
      </w:r>
      <w:r w:rsidR="00125352" w:rsidRPr="00B571A0">
        <w:t xml:space="preserve"> 2018.godine</w:t>
      </w:r>
      <w:r w:rsidR="00002757" w:rsidRPr="00B571A0">
        <w:t xml:space="preserve">  </w:t>
      </w:r>
    </w:p>
    <w:p w:rsidRDefault="000D53D7" w:rsidP="00603E7E" w:rsidR="000D53D7" w:rsidRPr="00B571A0">
      <w:pPr>
        <w:jc w:val="center"/>
      </w:pPr>
    </w:p>
    <w:p w:rsidRDefault="00002757" w:rsidP="00603E7E" w:rsidR="003D4869" w:rsidRPr="00B571A0">
      <w:pPr>
        <w:jc w:val="center"/>
      </w:pPr>
      <w:r w:rsidRPr="00B571A0">
        <w:t xml:space="preserve">                                      </w:t>
      </w:r>
    </w:p>
    <w:p w:rsidRDefault="00002757" w:rsidP="00002757" w:rsidR="00002757" w:rsidRPr="00B571A0">
      <w:r w:rsidRPr="00B571A0">
        <w:t xml:space="preserve">                                                               </w:t>
      </w:r>
      <w:r w:rsidR="003D4869" w:rsidRPr="00B571A0">
        <w:t xml:space="preserve"> </w:t>
      </w:r>
      <w:r w:rsidR="003D4869" w:rsidRPr="00B571A0">
        <w:tab/>
      </w:r>
      <w:r w:rsidR="003D4869" w:rsidRPr="00B571A0">
        <w:tab/>
      </w:r>
      <w:r w:rsidR="003D4869" w:rsidRPr="00B571A0">
        <w:tab/>
      </w:r>
      <w:r w:rsidR="003D4869" w:rsidRPr="00B571A0">
        <w:tab/>
      </w:r>
      <w:r w:rsidRPr="00B571A0">
        <w:t>Stečajna sutkinja</w:t>
      </w:r>
    </w:p>
    <w:p w:rsidRDefault="00002757" w:rsidP="001E4E46" w:rsidR="00931739" w:rsidRPr="00B571A0">
      <w:r w:rsidRPr="00B571A0">
        <w:t xml:space="preserve">                                                                                                    </w:t>
      </w:r>
      <w:r w:rsidR="00B9674D" w:rsidRPr="00B571A0">
        <w:t xml:space="preserve"> </w:t>
      </w:r>
      <w:r w:rsidRPr="00B571A0">
        <w:t xml:space="preserve">  </w:t>
      </w:r>
      <w:r w:rsidR="003D4869" w:rsidRPr="00B571A0">
        <w:t xml:space="preserve">     </w:t>
      </w:r>
      <w:r w:rsidRPr="00B571A0">
        <w:t>Mirna Vujčić</w:t>
      </w:r>
    </w:p>
    <w:p w:rsidRDefault="001E4E46" w:rsidP="001E4E46" w:rsidR="001E4E46" w:rsidRPr="00B571A0">
      <w:r w:rsidRPr="00B571A0">
        <w:rPr>
          <w:sz w:val="16"/>
          <w:szCs w:val="16"/>
        </w:rPr>
        <w:t>NAPUTAK O PRAVNOM LIJEKU</w:t>
      </w:r>
      <w:r w:rsidRPr="00B571A0">
        <w:rPr>
          <w:sz w:val="16"/>
          <w:szCs w:val="16"/>
        </w:rPr>
        <w:tab/>
      </w:r>
      <w:r w:rsidRPr="00B571A0">
        <w:rPr>
          <w:sz w:val="16"/>
          <w:szCs w:val="16"/>
        </w:rPr>
        <w:tab/>
      </w:r>
      <w:r w:rsidRPr="00B571A0">
        <w:rPr>
          <w:sz w:val="16"/>
          <w:szCs w:val="16"/>
        </w:rPr>
        <w:tab/>
      </w:r>
      <w:r w:rsidRPr="00B571A0">
        <w:rPr>
          <w:sz w:val="16"/>
          <w:szCs w:val="16"/>
        </w:rPr>
        <w:tab/>
      </w:r>
    </w:p>
    <w:p w:rsidRDefault="00002757" w:rsidP="00002757" w:rsidR="00002757" w:rsidRPr="00B571A0">
      <w:r w:rsidRPr="00B571A0">
        <w:rPr>
          <w:sz w:val="16"/>
          <w:szCs w:val="16"/>
        </w:rPr>
        <w:t xml:space="preserve">Protiv ovog rješenja dopuštena je žalba u roku od osam dana po </w:t>
      </w:r>
      <w:r w:rsidR="001E4E46" w:rsidRPr="00B571A0">
        <w:rPr>
          <w:sz w:val="16"/>
          <w:szCs w:val="16"/>
        </w:rPr>
        <w:tab/>
      </w:r>
      <w:r w:rsidR="001E4E46" w:rsidRPr="00B571A0">
        <w:rPr>
          <w:sz w:val="16"/>
          <w:szCs w:val="16"/>
        </w:rPr>
        <w:tab/>
      </w:r>
      <w:r w:rsidR="001E4E46" w:rsidRPr="00B571A0">
        <w:rPr>
          <w:sz w:val="16"/>
          <w:szCs w:val="16"/>
        </w:rPr>
        <w:tab/>
      </w:r>
      <w:r w:rsidR="001E4E46" w:rsidRPr="00B571A0">
        <w:rPr>
          <w:sz w:val="16"/>
          <w:szCs w:val="16"/>
        </w:rPr>
        <w:tab/>
        <w:t xml:space="preserve">    </w:t>
      </w:r>
    </w:p>
    <w:p w:rsidRDefault="00002757" w:rsidP="00002757" w:rsidR="00002757" w:rsidRPr="00B571A0">
      <w:pPr>
        <w:rPr>
          <w:sz w:val="16"/>
          <w:szCs w:val="16"/>
        </w:rPr>
      </w:pPr>
      <w:r w:rsidRPr="00B571A0">
        <w:rPr>
          <w:sz w:val="16"/>
          <w:szCs w:val="16"/>
        </w:rPr>
        <w:t>isteku</w:t>
      </w:r>
      <w:r w:rsidR="00603E7E" w:rsidRPr="00B571A0">
        <w:rPr>
          <w:sz w:val="16"/>
          <w:szCs w:val="16"/>
        </w:rPr>
        <w:t xml:space="preserve"> osmog </w:t>
      </w:r>
      <w:r w:rsidRPr="00B571A0">
        <w:rPr>
          <w:sz w:val="16"/>
          <w:szCs w:val="16"/>
        </w:rPr>
        <w:t xml:space="preserve">dana od dana objave rješenja na mrežnoj stranici </w:t>
      </w:r>
    </w:p>
    <w:p w:rsidRDefault="00002757" w:rsidP="00002757" w:rsidR="00002757" w:rsidRPr="00B571A0">
      <w:pPr>
        <w:rPr>
          <w:sz w:val="16"/>
          <w:szCs w:val="16"/>
        </w:rPr>
      </w:pPr>
      <w:r w:rsidRPr="00B571A0">
        <w:rPr>
          <w:sz w:val="16"/>
          <w:szCs w:val="16"/>
        </w:rPr>
        <w:t xml:space="preserve">e-Oglasna ploča sudova. Žalba se podnosi  Visokom trgovačkom </w:t>
      </w:r>
    </w:p>
    <w:p w:rsidRDefault="00002757" w:rsidP="00002757" w:rsidR="00703AFE" w:rsidRPr="00B571A0">
      <w:pPr>
        <w:rPr>
          <w:sz w:val="16"/>
          <w:szCs w:val="16"/>
        </w:rPr>
      </w:pPr>
      <w:r w:rsidRPr="00B571A0">
        <w:rPr>
          <w:sz w:val="16"/>
          <w:szCs w:val="16"/>
        </w:rPr>
        <w:t>sudu u Zagrebu  putem ovoga suda  u tri  primjerka.</w:t>
      </w:r>
    </w:p>
    <w:p w:rsidRDefault="006F3EF9" w:rsidP="00002757" w:rsidR="006F3EF9" w:rsidRPr="00B571A0"/>
    <w:p w:rsidRDefault="00603E7E" w:rsidP="00002757" w:rsidR="00603E7E" w:rsidRPr="00B571A0">
      <w:r w:rsidRPr="00B571A0">
        <w:lastRenderedPageBreak/>
        <w:t>DNA</w:t>
      </w:r>
    </w:p>
    <w:p w:rsidRDefault="00703AFE" w:rsidP="00002757" w:rsidR="00703AFE" w:rsidRPr="008F0CBC">
      <w:pPr>
        <w:rPr>
          <w:b/>
        </w:rPr>
      </w:pPr>
    </w:p>
    <w:p w:rsidRDefault="00002757" w:rsidP="00002757" w:rsidR="00002757" w:rsidRPr="00B571A0">
      <w:r w:rsidRPr="00B571A0">
        <w:t>1. Rješenje nepravomoćno</w:t>
      </w:r>
    </w:p>
    <w:p w:rsidRDefault="00002757" w:rsidP="007E168D" w:rsidR="00002757" w:rsidRPr="00B571A0">
      <w:r w:rsidRPr="00B571A0">
        <w:t xml:space="preserve">2. Rješenje objaviti na mrežnoj stranici </w:t>
      </w:r>
      <w:r w:rsidR="0085271C" w:rsidRPr="00B571A0">
        <w:t>e-Oglasna ploča sudova</w:t>
      </w:r>
    </w:p>
    <w:p w:rsidRDefault="00BB7E11" w:rsidP="007E168D" w:rsidR="007E168D" w:rsidRPr="00B571A0">
      <w:r w:rsidRPr="00B571A0">
        <w:t xml:space="preserve">    </w:t>
      </w:r>
      <w:r w:rsidR="007E168D" w:rsidRPr="00B571A0">
        <w:t>te dostaviti neposredno:</w:t>
      </w:r>
    </w:p>
    <w:p w:rsidRDefault="00466563" w:rsidP="007E168D" w:rsidR="007E168D" w:rsidRPr="00B571A0">
      <w:r w:rsidRPr="00B571A0">
        <w:t xml:space="preserve"> - stečajnoj upraviteljici</w:t>
      </w:r>
    </w:p>
    <w:p w:rsidRDefault="00BB7E11" w:rsidP="007E168D" w:rsidR="007E168D" w:rsidRPr="00B571A0">
      <w:r w:rsidRPr="00B571A0">
        <w:t xml:space="preserve"> </w:t>
      </w:r>
      <w:r w:rsidR="007E168D" w:rsidRPr="00B571A0">
        <w:t xml:space="preserve">- </w:t>
      </w:r>
      <w:proofErr w:type="spellStart"/>
      <w:r w:rsidR="001828D1" w:rsidRPr="00B571A0">
        <w:t>razlučnom</w:t>
      </w:r>
      <w:proofErr w:type="spellEnd"/>
      <w:r w:rsidR="001828D1" w:rsidRPr="00B571A0">
        <w:t xml:space="preserve"> vjerovniku </w:t>
      </w:r>
      <w:r w:rsidR="00381404" w:rsidRPr="00B571A0">
        <w:t xml:space="preserve">J&amp; T </w:t>
      </w:r>
      <w:proofErr w:type="spellStart"/>
      <w:r w:rsidR="00381404" w:rsidRPr="00B571A0">
        <w:t>bank</w:t>
      </w:r>
      <w:proofErr w:type="spellEnd"/>
      <w:r w:rsidR="00381404" w:rsidRPr="00B571A0">
        <w:t xml:space="preserve"> d.d. Varaždin</w:t>
      </w:r>
    </w:p>
    <w:p w:rsidRDefault="007E168D" w:rsidP="007E168D" w:rsidR="007E168D" w:rsidRPr="00B571A0">
      <w:r w:rsidRPr="00B571A0">
        <w:t xml:space="preserve"> - Financijskoj agenciji po pravomoćnosti  </w:t>
      </w:r>
    </w:p>
    <w:p w:rsidRDefault="00A66A70" w:rsidP="00002757" w:rsidR="00002757" w:rsidRPr="00B571A0">
      <w:r w:rsidRPr="00B571A0">
        <w:t xml:space="preserve">3. Kalendar 20 </w:t>
      </w:r>
      <w:r w:rsidR="00002757" w:rsidRPr="00B571A0">
        <w:t>dana</w:t>
      </w:r>
    </w:p>
    <w:p w:rsidRDefault="00002757" w:rsidP="00002757" w:rsidR="00002757" w:rsidRPr="008F0CBC">
      <w:pPr>
        <w:rPr>
          <w:b/>
        </w:rPr>
      </w:pPr>
      <w:r w:rsidRPr="008F0CBC">
        <w:rPr>
          <w:b/>
        </w:rPr>
        <w:t xml:space="preserve">  </w:t>
      </w:r>
    </w:p>
    <w:p w:rsidRDefault="00002757" w:rsidP="00002757" w:rsidR="00002757" w:rsidRPr="008F0CBC">
      <w:pPr>
        <w:rPr>
          <w:b/>
        </w:rPr>
      </w:pPr>
    </w:p>
    <w:p w:rsidRDefault="00002757" w:rsidP="00002757" w:rsidR="00002757">
      <w:pPr>
        <w:rPr>
          <w:b/>
        </w:rPr>
      </w:pPr>
    </w:p>
    <w:p w:rsidRDefault="00891035" w:rsidP="00002757" w:rsidR="00891035">
      <w:pPr>
        <w:rPr>
          <w:b/>
        </w:rPr>
      </w:pPr>
    </w:p>
    <w:p w:rsidRDefault="00891035" w:rsidP="00002757" w:rsidR="00891035" w:rsidRPr="008F0CBC">
      <w:pPr>
        <w:rPr>
          <w:b/>
        </w:rPr>
      </w:pPr>
    </w:p>
    <w:p w:rsidRDefault="00002757" w:rsidP="00002757" w:rsidR="00002757" w:rsidRPr="008F0CBC">
      <w:pPr>
        <w:rPr>
          <w:b/>
        </w:rPr>
      </w:pPr>
    </w:p>
    <w:p w:rsidRDefault="00002757" w:rsidP="00002757" w:rsidR="00002757" w:rsidRPr="008F0CBC">
      <w:pPr>
        <w:rPr>
          <w:b/>
        </w:rPr>
      </w:pPr>
    </w:p>
    <w:p w:rsidRDefault="00DB052E" w:rsidP="00002757" w:rsidR="00DB052E" w:rsidRPr="008F0CBC">
      <w:pPr>
        <w:rPr>
          <w:b/>
        </w:rPr>
      </w:pPr>
    </w:p>
    <w:sectPr w:rsidR="00DB052E" w:rsidRPr="008F0CB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8BE" w:rsidP="00B841C2" w:rsidR="005268BE">
      <w:r>
        <w:separator/>
      </w:r>
    </w:p>
  </w:endnote>
  <w:endnote w:id="0" w:type="continuationSeparator">
    <w:p w:rsidRDefault="005268BE" w:rsidP="00B841C2" w:rsidR="0052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8BE" w:rsidP="00B841C2" w:rsidR="005268BE">
      <w:r>
        <w:separator/>
      </w:r>
    </w:p>
  </w:footnote>
  <w:footnote w:id="0" w:type="continuationSeparator">
    <w:p w:rsidRDefault="005268BE" w:rsidP="00B841C2" w:rsidR="005268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D08" w:rsidP="004A6B94" w:rsidR="00896F10">
    <w:pPr>
      <w:pStyle w:val="Zaglavlje"/>
      <w:jc w:val="right"/>
    </w:pPr>
    <w:r>
      <w:rPr>
        <w:b/>
      </w:rPr>
      <w:tab/>
    </w:r>
    <w:r>
      <w:rPr>
        <w:b/>
      </w:rPr>
      <w:tab/>
      <w:t>Broj:7/ St-1566</w:t>
    </w:r>
    <w:r w:rsidR="00603E7E">
      <w:rPr>
        <w:b/>
      </w:rPr>
      <w:t>/201</w:t>
    </w:r>
    <w:r w:rsidR="004D72D2">
      <w:rPr>
        <w:b/>
      </w:rPr>
      <w:t>6-</w:t>
    </w:r>
    <w:r w:rsidR="00DA5398">
      <w:rPr>
        <w:b/>
      </w:rPr>
      <w:t>141</w:t>
    </w:r>
  </w:p>
  <w:p w:rsidRDefault="00B841C2" w:rsidR="00B841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71D55"/>
    <w:multiLevelType w:val="hybridMultilevel"/>
    <w:tmpl w:val="3CFE6D06"/>
    <w:lvl w:tplc="AD786604" w:ilvl="0">
      <w:start w:val="3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757"/>
    <w:rsid w:val="00002757"/>
    <w:rsid w:val="00012009"/>
    <w:rsid w:val="0002168C"/>
    <w:rsid w:val="00024AB7"/>
    <w:rsid w:val="000264FC"/>
    <w:rsid w:val="0003483E"/>
    <w:rsid w:val="00035282"/>
    <w:rsid w:val="00037825"/>
    <w:rsid w:val="00042F04"/>
    <w:rsid w:val="000519EF"/>
    <w:rsid w:val="00052BE8"/>
    <w:rsid w:val="0005310A"/>
    <w:rsid w:val="0006394E"/>
    <w:rsid w:val="000668F9"/>
    <w:rsid w:val="00070F76"/>
    <w:rsid w:val="00080046"/>
    <w:rsid w:val="000823C0"/>
    <w:rsid w:val="00083E20"/>
    <w:rsid w:val="00084E06"/>
    <w:rsid w:val="00087344"/>
    <w:rsid w:val="00091546"/>
    <w:rsid w:val="00091EFB"/>
    <w:rsid w:val="00092727"/>
    <w:rsid w:val="000954A1"/>
    <w:rsid w:val="000B2D12"/>
    <w:rsid w:val="000D1BD1"/>
    <w:rsid w:val="000D53D7"/>
    <w:rsid w:val="000D7D99"/>
    <w:rsid w:val="000E40AC"/>
    <w:rsid w:val="000E40E7"/>
    <w:rsid w:val="000E486E"/>
    <w:rsid w:val="000F138D"/>
    <w:rsid w:val="000F1F2D"/>
    <w:rsid w:val="000F55DF"/>
    <w:rsid w:val="00113491"/>
    <w:rsid w:val="0011496B"/>
    <w:rsid w:val="00121882"/>
    <w:rsid w:val="00124526"/>
    <w:rsid w:val="00125352"/>
    <w:rsid w:val="00126152"/>
    <w:rsid w:val="00135043"/>
    <w:rsid w:val="00135702"/>
    <w:rsid w:val="00140B30"/>
    <w:rsid w:val="0014148C"/>
    <w:rsid w:val="00141E47"/>
    <w:rsid w:val="001446AA"/>
    <w:rsid w:val="00154689"/>
    <w:rsid w:val="00157C10"/>
    <w:rsid w:val="00165B04"/>
    <w:rsid w:val="001828D1"/>
    <w:rsid w:val="00190D49"/>
    <w:rsid w:val="00197314"/>
    <w:rsid w:val="001A2BCF"/>
    <w:rsid w:val="001A6A21"/>
    <w:rsid w:val="001B0107"/>
    <w:rsid w:val="001B0C91"/>
    <w:rsid w:val="001B312D"/>
    <w:rsid w:val="001C059A"/>
    <w:rsid w:val="001C151F"/>
    <w:rsid w:val="001D062B"/>
    <w:rsid w:val="001E2D01"/>
    <w:rsid w:val="001E4E46"/>
    <w:rsid w:val="001E5F1A"/>
    <w:rsid w:val="001F0CB4"/>
    <w:rsid w:val="00203132"/>
    <w:rsid w:val="0021441F"/>
    <w:rsid w:val="002163FA"/>
    <w:rsid w:val="00216E99"/>
    <w:rsid w:val="00240157"/>
    <w:rsid w:val="0025564B"/>
    <w:rsid w:val="00256C94"/>
    <w:rsid w:val="002633EC"/>
    <w:rsid w:val="00295308"/>
    <w:rsid w:val="002A1461"/>
    <w:rsid w:val="002A1875"/>
    <w:rsid w:val="002B368E"/>
    <w:rsid w:val="002B3DA5"/>
    <w:rsid w:val="002C2CC5"/>
    <w:rsid w:val="002D2BE6"/>
    <w:rsid w:val="002E059C"/>
    <w:rsid w:val="002E1D7E"/>
    <w:rsid w:val="002E2868"/>
    <w:rsid w:val="002E34B9"/>
    <w:rsid w:val="00310D76"/>
    <w:rsid w:val="00322D72"/>
    <w:rsid w:val="00331917"/>
    <w:rsid w:val="00333186"/>
    <w:rsid w:val="00336668"/>
    <w:rsid w:val="00344594"/>
    <w:rsid w:val="003502CD"/>
    <w:rsid w:val="003558B9"/>
    <w:rsid w:val="00356C02"/>
    <w:rsid w:val="0036438A"/>
    <w:rsid w:val="003678E5"/>
    <w:rsid w:val="003756FE"/>
    <w:rsid w:val="00381404"/>
    <w:rsid w:val="00397AF9"/>
    <w:rsid w:val="003A1570"/>
    <w:rsid w:val="003A44D6"/>
    <w:rsid w:val="003B09ED"/>
    <w:rsid w:val="003B0FFE"/>
    <w:rsid w:val="003B21A5"/>
    <w:rsid w:val="003B2CD7"/>
    <w:rsid w:val="003D35FB"/>
    <w:rsid w:val="003D4869"/>
    <w:rsid w:val="003E251F"/>
    <w:rsid w:val="003E3D9B"/>
    <w:rsid w:val="003E6B62"/>
    <w:rsid w:val="003E6C95"/>
    <w:rsid w:val="003F706B"/>
    <w:rsid w:val="003F73E2"/>
    <w:rsid w:val="00402CB5"/>
    <w:rsid w:val="004049AB"/>
    <w:rsid w:val="004068D4"/>
    <w:rsid w:val="004115B4"/>
    <w:rsid w:val="00423D43"/>
    <w:rsid w:val="00424B0A"/>
    <w:rsid w:val="00425481"/>
    <w:rsid w:val="00426B2B"/>
    <w:rsid w:val="00430251"/>
    <w:rsid w:val="00431F33"/>
    <w:rsid w:val="00437C5D"/>
    <w:rsid w:val="00443E7A"/>
    <w:rsid w:val="004650FD"/>
    <w:rsid w:val="00466563"/>
    <w:rsid w:val="0047318E"/>
    <w:rsid w:val="00475471"/>
    <w:rsid w:val="004761AD"/>
    <w:rsid w:val="0049126E"/>
    <w:rsid w:val="00492F86"/>
    <w:rsid w:val="0049784D"/>
    <w:rsid w:val="004A1B3A"/>
    <w:rsid w:val="004A521D"/>
    <w:rsid w:val="004A6062"/>
    <w:rsid w:val="004A6B94"/>
    <w:rsid w:val="004B0A20"/>
    <w:rsid w:val="004C0846"/>
    <w:rsid w:val="004C2E7A"/>
    <w:rsid w:val="004D0E0B"/>
    <w:rsid w:val="004D706A"/>
    <w:rsid w:val="004D72D2"/>
    <w:rsid w:val="004E3157"/>
    <w:rsid w:val="004E7572"/>
    <w:rsid w:val="004F1863"/>
    <w:rsid w:val="004F1ABE"/>
    <w:rsid w:val="0050016E"/>
    <w:rsid w:val="005034D5"/>
    <w:rsid w:val="005074B7"/>
    <w:rsid w:val="00524014"/>
    <w:rsid w:val="005268BE"/>
    <w:rsid w:val="005273BE"/>
    <w:rsid w:val="005327AF"/>
    <w:rsid w:val="0053364B"/>
    <w:rsid w:val="0055448E"/>
    <w:rsid w:val="00554AC4"/>
    <w:rsid w:val="0056387F"/>
    <w:rsid w:val="005739D1"/>
    <w:rsid w:val="00591498"/>
    <w:rsid w:val="005A3059"/>
    <w:rsid w:val="005A4A1D"/>
    <w:rsid w:val="005A6ADE"/>
    <w:rsid w:val="005B0756"/>
    <w:rsid w:val="005B50FA"/>
    <w:rsid w:val="005B58D6"/>
    <w:rsid w:val="005D0BCB"/>
    <w:rsid w:val="005D2E51"/>
    <w:rsid w:val="005D6239"/>
    <w:rsid w:val="005F2A73"/>
    <w:rsid w:val="005F4706"/>
    <w:rsid w:val="00603E7E"/>
    <w:rsid w:val="00607D9C"/>
    <w:rsid w:val="00611CC0"/>
    <w:rsid w:val="006120D4"/>
    <w:rsid w:val="00613FE4"/>
    <w:rsid w:val="00614207"/>
    <w:rsid w:val="00620F4F"/>
    <w:rsid w:val="00623398"/>
    <w:rsid w:val="00631E0A"/>
    <w:rsid w:val="006347D1"/>
    <w:rsid w:val="00634A60"/>
    <w:rsid w:val="0063655A"/>
    <w:rsid w:val="00651CCB"/>
    <w:rsid w:val="00655D0D"/>
    <w:rsid w:val="00670D20"/>
    <w:rsid w:val="00673524"/>
    <w:rsid w:val="006747E3"/>
    <w:rsid w:val="006848B3"/>
    <w:rsid w:val="00685821"/>
    <w:rsid w:val="0068713E"/>
    <w:rsid w:val="00691F91"/>
    <w:rsid w:val="006976FD"/>
    <w:rsid w:val="006A1E02"/>
    <w:rsid w:val="006A277C"/>
    <w:rsid w:val="006B23B7"/>
    <w:rsid w:val="006B2BDA"/>
    <w:rsid w:val="006B65B2"/>
    <w:rsid w:val="006B6D47"/>
    <w:rsid w:val="006C05EE"/>
    <w:rsid w:val="006C22D4"/>
    <w:rsid w:val="006D1C6E"/>
    <w:rsid w:val="006D640B"/>
    <w:rsid w:val="006D796F"/>
    <w:rsid w:val="006E004C"/>
    <w:rsid w:val="006E0476"/>
    <w:rsid w:val="006E2C80"/>
    <w:rsid w:val="006E37E5"/>
    <w:rsid w:val="006F091D"/>
    <w:rsid w:val="006F3EF9"/>
    <w:rsid w:val="00703AFE"/>
    <w:rsid w:val="00707F0C"/>
    <w:rsid w:val="00713DFC"/>
    <w:rsid w:val="00714FF8"/>
    <w:rsid w:val="00723468"/>
    <w:rsid w:val="0073179E"/>
    <w:rsid w:val="007379CC"/>
    <w:rsid w:val="007632D8"/>
    <w:rsid w:val="007877E7"/>
    <w:rsid w:val="007A03A3"/>
    <w:rsid w:val="007A0E33"/>
    <w:rsid w:val="007A11BE"/>
    <w:rsid w:val="007A6EE3"/>
    <w:rsid w:val="007A7E04"/>
    <w:rsid w:val="007B07AA"/>
    <w:rsid w:val="007B2B61"/>
    <w:rsid w:val="007B5F43"/>
    <w:rsid w:val="007C28C9"/>
    <w:rsid w:val="007C4DEA"/>
    <w:rsid w:val="007C57D1"/>
    <w:rsid w:val="007C60B6"/>
    <w:rsid w:val="007D2282"/>
    <w:rsid w:val="007D7ADC"/>
    <w:rsid w:val="007E1597"/>
    <w:rsid w:val="007E168D"/>
    <w:rsid w:val="007E31AC"/>
    <w:rsid w:val="007E3899"/>
    <w:rsid w:val="007E4577"/>
    <w:rsid w:val="007F3DB5"/>
    <w:rsid w:val="008014A8"/>
    <w:rsid w:val="00806FBC"/>
    <w:rsid w:val="00810132"/>
    <w:rsid w:val="008158B5"/>
    <w:rsid w:val="0082507F"/>
    <w:rsid w:val="00831125"/>
    <w:rsid w:val="00837255"/>
    <w:rsid w:val="00845C3E"/>
    <w:rsid w:val="0085271C"/>
    <w:rsid w:val="00854C26"/>
    <w:rsid w:val="00865A4B"/>
    <w:rsid w:val="008765F0"/>
    <w:rsid w:val="008805EB"/>
    <w:rsid w:val="00880EAA"/>
    <w:rsid w:val="00883DB8"/>
    <w:rsid w:val="0088466A"/>
    <w:rsid w:val="00885F22"/>
    <w:rsid w:val="00891035"/>
    <w:rsid w:val="00896F10"/>
    <w:rsid w:val="008B2E48"/>
    <w:rsid w:val="008B451D"/>
    <w:rsid w:val="008C1042"/>
    <w:rsid w:val="008C136A"/>
    <w:rsid w:val="008C158E"/>
    <w:rsid w:val="008C17A4"/>
    <w:rsid w:val="008C4368"/>
    <w:rsid w:val="008C452D"/>
    <w:rsid w:val="008C6E32"/>
    <w:rsid w:val="008D0523"/>
    <w:rsid w:val="008D2FE2"/>
    <w:rsid w:val="008D7018"/>
    <w:rsid w:val="008F0C16"/>
    <w:rsid w:val="008F0CBC"/>
    <w:rsid w:val="00901459"/>
    <w:rsid w:val="00905E4B"/>
    <w:rsid w:val="009123A8"/>
    <w:rsid w:val="00913140"/>
    <w:rsid w:val="00915A11"/>
    <w:rsid w:val="00915E6D"/>
    <w:rsid w:val="0092684E"/>
    <w:rsid w:val="00927E4B"/>
    <w:rsid w:val="009302E0"/>
    <w:rsid w:val="00931739"/>
    <w:rsid w:val="0093192E"/>
    <w:rsid w:val="00944906"/>
    <w:rsid w:val="009465B6"/>
    <w:rsid w:val="00956A1C"/>
    <w:rsid w:val="00956CEC"/>
    <w:rsid w:val="00970B7E"/>
    <w:rsid w:val="009776E5"/>
    <w:rsid w:val="00984240"/>
    <w:rsid w:val="00984817"/>
    <w:rsid w:val="009903B9"/>
    <w:rsid w:val="00996753"/>
    <w:rsid w:val="009B583C"/>
    <w:rsid w:val="009B6775"/>
    <w:rsid w:val="009B6DEE"/>
    <w:rsid w:val="009C184E"/>
    <w:rsid w:val="009C2D59"/>
    <w:rsid w:val="009D7E29"/>
    <w:rsid w:val="009E2E49"/>
    <w:rsid w:val="009E76DF"/>
    <w:rsid w:val="009F1900"/>
    <w:rsid w:val="009F24F0"/>
    <w:rsid w:val="009F4CCA"/>
    <w:rsid w:val="009F4F90"/>
    <w:rsid w:val="009F6A2B"/>
    <w:rsid w:val="00A001F0"/>
    <w:rsid w:val="00A06765"/>
    <w:rsid w:val="00A14ACE"/>
    <w:rsid w:val="00A25644"/>
    <w:rsid w:val="00A3005B"/>
    <w:rsid w:val="00A43A52"/>
    <w:rsid w:val="00A4521D"/>
    <w:rsid w:val="00A46A33"/>
    <w:rsid w:val="00A51120"/>
    <w:rsid w:val="00A52162"/>
    <w:rsid w:val="00A53638"/>
    <w:rsid w:val="00A54D08"/>
    <w:rsid w:val="00A615AA"/>
    <w:rsid w:val="00A66A70"/>
    <w:rsid w:val="00A74B68"/>
    <w:rsid w:val="00A760DF"/>
    <w:rsid w:val="00A76356"/>
    <w:rsid w:val="00A81412"/>
    <w:rsid w:val="00A81646"/>
    <w:rsid w:val="00A83E0B"/>
    <w:rsid w:val="00A93CB3"/>
    <w:rsid w:val="00AA257A"/>
    <w:rsid w:val="00AA5F13"/>
    <w:rsid w:val="00AC2959"/>
    <w:rsid w:val="00AC42B9"/>
    <w:rsid w:val="00AD13E5"/>
    <w:rsid w:val="00AE0F93"/>
    <w:rsid w:val="00AE3FD8"/>
    <w:rsid w:val="00AE4FB7"/>
    <w:rsid w:val="00AE7537"/>
    <w:rsid w:val="00AF0EAF"/>
    <w:rsid w:val="00B05386"/>
    <w:rsid w:val="00B0588F"/>
    <w:rsid w:val="00B05F50"/>
    <w:rsid w:val="00B068C4"/>
    <w:rsid w:val="00B153EB"/>
    <w:rsid w:val="00B1742D"/>
    <w:rsid w:val="00B205D0"/>
    <w:rsid w:val="00B208A4"/>
    <w:rsid w:val="00B268FA"/>
    <w:rsid w:val="00B35879"/>
    <w:rsid w:val="00B4482B"/>
    <w:rsid w:val="00B54E39"/>
    <w:rsid w:val="00B571A0"/>
    <w:rsid w:val="00B757FE"/>
    <w:rsid w:val="00B841C2"/>
    <w:rsid w:val="00B84769"/>
    <w:rsid w:val="00B9674D"/>
    <w:rsid w:val="00B96AFE"/>
    <w:rsid w:val="00BA69A2"/>
    <w:rsid w:val="00BB16F9"/>
    <w:rsid w:val="00BB6EBE"/>
    <w:rsid w:val="00BB7E11"/>
    <w:rsid w:val="00BC2AE1"/>
    <w:rsid w:val="00BD0709"/>
    <w:rsid w:val="00BD7212"/>
    <w:rsid w:val="00BE38EC"/>
    <w:rsid w:val="00BF1801"/>
    <w:rsid w:val="00BF431A"/>
    <w:rsid w:val="00BF5FEF"/>
    <w:rsid w:val="00BF7808"/>
    <w:rsid w:val="00C05FF8"/>
    <w:rsid w:val="00C232C9"/>
    <w:rsid w:val="00C24CFF"/>
    <w:rsid w:val="00C371CE"/>
    <w:rsid w:val="00C44501"/>
    <w:rsid w:val="00C61F71"/>
    <w:rsid w:val="00C70402"/>
    <w:rsid w:val="00C71CD5"/>
    <w:rsid w:val="00C73485"/>
    <w:rsid w:val="00C735E8"/>
    <w:rsid w:val="00C77B93"/>
    <w:rsid w:val="00C82387"/>
    <w:rsid w:val="00C93A4D"/>
    <w:rsid w:val="00CA281F"/>
    <w:rsid w:val="00CA700E"/>
    <w:rsid w:val="00CB6668"/>
    <w:rsid w:val="00CC4ED5"/>
    <w:rsid w:val="00CD250E"/>
    <w:rsid w:val="00CD276B"/>
    <w:rsid w:val="00CD2D95"/>
    <w:rsid w:val="00CE6379"/>
    <w:rsid w:val="00D06C8C"/>
    <w:rsid w:val="00D12AEE"/>
    <w:rsid w:val="00D1305B"/>
    <w:rsid w:val="00D21A5F"/>
    <w:rsid w:val="00D26C1B"/>
    <w:rsid w:val="00D3667F"/>
    <w:rsid w:val="00D41889"/>
    <w:rsid w:val="00D45AF3"/>
    <w:rsid w:val="00D472B2"/>
    <w:rsid w:val="00D5798F"/>
    <w:rsid w:val="00D62B03"/>
    <w:rsid w:val="00D63B71"/>
    <w:rsid w:val="00D64235"/>
    <w:rsid w:val="00D655CD"/>
    <w:rsid w:val="00D75B24"/>
    <w:rsid w:val="00D95117"/>
    <w:rsid w:val="00DA2986"/>
    <w:rsid w:val="00DA5398"/>
    <w:rsid w:val="00DB052E"/>
    <w:rsid w:val="00DC1907"/>
    <w:rsid w:val="00DC57B6"/>
    <w:rsid w:val="00DD32C7"/>
    <w:rsid w:val="00DD75B8"/>
    <w:rsid w:val="00DE411C"/>
    <w:rsid w:val="00DE7080"/>
    <w:rsid w:val="00E03020"/>
    <w:rsid w:val="00E11C8A"/>
    <w:rsid w:val="00E11E14"/>
    <w:rsid w:val="00E2126C"/>
    <w:rsid w:val="00E21419"/>
    <w:rsid w:val="00E25610"/>
    <w:rsid w:val="00E30BA3"/>
    <w:rsid w:val="00E356C7"/>
    <w:rsid w:val="00E40AF9"/>
    <w:rsid w:val="00E42239"/>
    <w:rsid w:val="00E44529"/>
    <w:rsid w:val="00E45A82"/>
    <w:rsid w:val="00E51823"/>
    <w:rsid w:val="00E568A8"/>
    <w:rsid w:val="00E572CB"/>
    <w:rsid w:val="00E6027B"/>
    <w:rsid w:val="00E64D60"/>
    <w:rsid w:val="00E70C00"/>
    <w:rsid w:val="00E72290"/>
    <w:rsid w:val="00E825C2"/>
    <w:rsid w:val="00E87CE6"/>
    <w:rsid w:val="00E93D8B"/>
    <w:rsid w:val="00E95B33"/>
    <w:rsid w:val="00E979EA"/>
    <w:rsid w:val="00EA0798"/>
    <w:rsid w:val="00EA6946"/>
    <w:rsid w:val="00EC4FDC"/>
    <w:rsid w:val="00ED7E67"/>
    <w:rsid w:val="00EE3618"/>
    <w:rsid w:val="00EE4DAD"/>
    <w:rsid w:val="00EE5581"/>
    <w:rsid w:val="00EE7CCE"/>
    <w:rsid w:val="00EF1526"/>
    <w:rsid w:val="00F070BB"/>
    <w:rsid w:val="00F07905"/>
    <w:rsid w:val="00F34198"/>
    <w:rsid w:val="00F616E6"/>
    <w:rsid w:val="00F671BC"/>
    <w:rsid w:val="00F676B5"/>
    <w:rsid w:val="00F74C3A"/>
    <w:rsid w:val="00F767B7"/>
    <w:rsid w:val="00F81DCD"/>
    <w:rsid w:val="00F82EB5"/>
    <w:rsid w:val="00F83019"/>
    <w:rsid w:val="00F91E57"/>
    <w:rsid w:val="00F94EAC"/>
    <w:rsid w:val="00F95C17"/>
    <w:rsid w:val="00FB3D4F"/>
    <w:rsid w:val="00FB52A3"/>
    <w:rsid w:val="00FC0E01"/>
    <w:rsid w:val="00FC2CCD"/>
    <w:rsid w:val="00FC4F11"/>
    <w:rsid w:val="00FC5412"/>
    <w:rsid w:val="00FD4908"/>
    <w:rsid w:val="00FE3F75"/>
    <w:rsid w:val="00FF382E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4E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54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B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B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B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B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4E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54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B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B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B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B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65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19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63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7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88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72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39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485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1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3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233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72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spis u roč..</izvorni_sadrzaj>
    <derivirana_varijabla naziv="DomainObject.Predmet.PrimjedbaSuca_1">NA VTS POSLANA PRESLIKA DIJELA SPISA  spis u roč..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9</properties:Pages>
  <properties:Words>3724</properties:Words>
  <properties:Characters>21267</properties:Characters>
  <properties:Lines>413</properties:Lines>
  <properties:Paragraphs>105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2018-08-31T07:39:00Z</dcterms:created>
  <dc:creator>wsadmin</dc:creator>
  <cp:lastModifiedBy>wsadmin</cp:lastModifiedBy>
  <cp:lastPrinted>2018-08-31T07:40:00Z</cp:lastPrinted>
  <dcterms:modified xmlns:xsi="http://www.w3.org/2001/XMLSchema-instance" xsi:type="dcterms:W3CDTF">2018-08-31T07:43:00Z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(St-1566-2016- od 31.08. 2018   RJEŠENJE O NAMIRENJU ARTING_.docx)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