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f1e5" w14:paraId="92bf1e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977EF5">
        <w:t>54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r w:rsidR="00977EF5" w:rsidRPr="00977EF5">
        <w:t>AKTIV OBUĆA d.o.o. za proizvodnju, trgovinu i usluge</w:t>
      </w:r>
      <w:r w:rsidR="00977EF5">
        <w:t xml:space="preserve"> Vukovar, Ulica dragovoljaca </w:t>
      </w:r>
      <w:proofErr w:type="spellStart"/>
      <w:r w:rsidR="00977EF5">
        <w:t>HOS</w:t>
      </w:r>
      <w:proofErr w:type="spellEnd"/>
      <w:r w:rsidR="00977EF5">
        <w:t xml:space="preserve">-a 96, </w:t>
      </w:r>
      <w:proofErr w:type="spellStart"/>
      <w:r w:rsidR="00977EF5">
        <w:t>OIB</w:t>
      </w:r>
      <w:proofErr w:type="spellEnd"/>
      <w:r w:rsidR="00977EF5">
        <w:t xml:space="preserve">: </w:t>
      </w:r>
      <w:r w:rsidR="00977EF5" w:rsidRPr="00977EF5">
        <w:t>23953992805</w:t>
      </w:r>
      <w:r w:rsidR="00977EF5">
        <w:t xml:space="preserve">, </w:t>
      </w:r>
      <w:proofErr w:type="spellStart"/>
      <w:r w:rsidR="00977EF5">
        <w:t>MBS</w:t>
      </w:r>
      <w:proofErr w:type="spellEnd"/>
      <w:r w:rsidR="00977EF5">
        <w:t xml:space="preserve">: </w:t>
      </w:r>
      <w:r w:rsidR="00977EF5" w:rsidRPr="00977EF5">
        <w:t>010080983</w:t>
      </w:r>
      <w:r w:rsidR="00977EF5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977EF5" w:rsidRPr="00977EF5">
        <w:t>AKTIV OBUĆA d.o.o. za proizvodnju, trgovinu i usluge</w:t>
      </w:r>
      <w:r w:rsidR="00977EF5">
        <w:t xml:space="preserve"> Vukovar, Ulica dragovoljaca </w:t>
      </w:r>
      <w:proofErr w:type="spellStart"/>
      <w:r w:rsidR="00977EF5">
        <w:t>HOS</w:t>
      </w:r>
      <w:proofErr w:type="spellEnd"/>
      <w:r w:rsidR="00977EF5">
        <w:t xml:space="preserve">-a 96, </w:t>
      </w:r>
      <w:proofErr w:type="spellStart"/>
      <w:r w:rsidR="00977EF5">
        <w:t>OIB</w:t>
      </w:r>
      <w:proofErr w:type="spellEnd"/>
      <w:r w:rsidR="00977EF5">
        <w:t xml:space="preserve">: </w:t>
      </w:r>
      <w:r w:rsidR="00977EF5" w:rsidRPr="00977EF5">
        <w:t>23953992805</w:t>
      </w:r>
      <w:r w:rsidR="00977EF5">
        <w:t xml:space="preserve">, </w:t>
      </w:r>
      <w:proofErr w:type="spellStart"/>
      <w:r w:rsidR="00977EF5">
        <w:t>MBS</w:t>
      </w:r>
      <w:proofErr w:type="spellEnd"/>
      <w:r w:rsidR="00977EF5">
        <w:t xml:space="preserve">: </w:t>
      </w:r>
      <w:r w:rsidR="00977EF5" w:rsidRPr="00977EF5">
        <w:t>010080983</w:t>
      </w:r>
      <w:r w:rsidR="00977EF5">
        <w:t>, iznosi 149.216,33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977EF5">
        <w:t xml:space="preserve">Boris </w:t>
      </w:r>
      <w:proofErr w:type="spellStart"/>
      <w:r w:rsidR="00977EF5">
        <w:t>Valečić</w:t>
      </w:r>
      <w:proofErr w:type="spellEnd"/>
      <w:r w:rsidR="00977EF5">
        <w:t xml:space="preserve"> iz Virovitice,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977EF5">
        <w:t>54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0484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048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048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48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48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048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048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4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4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OBUĆA d.o.o. za proizvodnju, trgovinu i usluge</izvorni_sadrzaj>
    <derivirana_varijabla naziv="DomainObject.Predmet.ProtustrankaFormated_1">  AKTIV OBUĆA d.o.o. za proizvodnju, trgovinu i usluge</derivirana_varijabla>
  </DomainObject.Predmet.ProtustrankaFormated>
  <DomainObject.Predmet.ProtustrankaFormatedOIB>
    <izvorni_sadrzaj>  AKTIV OBUĆA d.o.o. za proizvodnju, trgovinu i usluge, OIB 23953992805</izvorni_sadrzaj>
    <derivirana_varijabla naziv="DomainObject.Predmet.ProtustrankaFormatedOIB_1">  AKTIV OBUĆA d.o.o. za proizvodnju, trgovinu i usluge, OIB 23953992805</derivirana_varijabla>
  </DomainObject.Predmet.ProtustrankaFormatedOIB>
  <DomainObject.Predmet.ProtustrankaFormatedWithAdress>
    <izvorni_sadrzaj> AKTIV OBUĆA d.o.o. za proizvodnju, trgovinu i usluge, Ulica dragovoljaca HOS-a 96, 32000 Vukovar</izvorni_sadrzaj>
    <derivirana_varijabla naziv="DomainObject.Predmet.ProtustrankaFormatedWithAdress_1"> AKTIV OBUĆA d.o.o. za proizvodnju, trgovinu i usluge, Ulica dragovoljaca HOS-a 96, 32000 Vukovar</derivirana_varijabla>
  </DomainObject.Predmet.ProtustrankaFormatedWithAdress>
  <DomainObject.Predmet.ProtustrankaFormatedWithAdressOIB>
    <izvorni_sadrzaj> AKTIV OBUĆA d.o.o. za proizvodnju, trgovinu i usluge, OIB 23953992805, Ulica dragovoljaca HOS-a 96, 32000 Vukovar</izvorni_sadrzaj>
    <derivirana_varijabla naziv="DomainObject.Predmet.ProtustrankaFormatedWithAdressOIB_1"> AKTIV OBUĆA d.o.o. za proizvodnju, trgovinu i usluge, OIB 23953992805, Ulica dragovoljaca HOS-a 96, 32000 Vukovar</derivirana_varijabla>
  </DomainObject.Predmet.ProtustrankaFormatedWithAdressOIB>
  <DomainObject.Predmet.ProtustrankaWithAdress>
    <izvorni_sadrzaj>AKTIV OBUĆA d.o.o. za proizvodnju, trgovinu i usluge Ulica dragovoljaca HOS-a 96, 32000 Vukovar</izvorni_sadrzaj>
    <derivirana_varijabla naziv="DomainObject.Predmet.ProtustrankaWithAdress_1">AKTIV OBUĆA d.o.o. za proizvodnju, trgovinu i usluge Ulica dragovoljaca HOS-a 96, 32000 Vukovar</derivirana_varijabla>
  </DomainObject.Predmet.ProtustrankaWithAdress>
  <DomainObject.Predmet.ProtustrankaWithAdressOIB>
    <izvorni_sadrzaj>AKTIV OBUĆA d.o.o. za proizvodnju, trgovinu i usluge, OIB 23953992805, Ulica dragovoljaca HOS-a 96, 32000 Vukovar</izvorni_sadrzaj>
    <derivirana_varijabla naziv="DomainObject.Predmet.ProtustrankaWithAdressOIB_1">AKTIV OBUĆA d.o.o. za proizvodnju, trgovinu i usluge, OIB 23953992805, Ulica dragovoljaca HOS-a 96, 32000 Vukovar</derivirana_varijabla>
  </DomainObject.Predmet.ProtustrankaWithAdressOIB>
  <DomainObject.Predmet.ProtustrankaNazivFormated>
    <izvorni_sadrzaj>AKTIV OBUĆA d.o.o. za proizvodnju, trgovinu i usluge</izvorni_sadrzaj>
    <derivirana_varijabla naziv="DomainObject.Predmet.ProtustrankaNazivFormated_1">AKTIV OBUĆA d.o.o. za proizvodnju, trgovinu i usluge</derivirana_varijabla>
  </DomainObject.Predmet.ProtustrankaNazivFormated>
  <DomainObject.Predmet.ProtustrankaNazivFormatedOIB>
    <izvorni_sadrzaj>AKTIV OBUĆA d.o.o. za proizvodnju, trgovinu i usluge, OIB 23953992805</izvorni_sadrzaj>
    <derivirana_varijabla naziv="DomainObject.Predmet.ProtustrankaNazivFormatedOIB_1">AKTIV OBUĆA d.o.o. za proizvodnju, trgovinu i usluge, OIB 23953992805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AKTIV OBUĆA d.o.o. za proizvodnju, trgovinu i usluge</item>
    </izvorni_sadrzaj>
    <derivirana_varijabla naziv="DomainObject.Predmet.ProtuStrankaListFormated_1">
      <item>AKTIV OBUĆA d.o.o. za proizvodnju, trgovinu i usluge</item>
    </derivirana_varijabla>
  </DomainObject.Predmet.ProtuStrankaListFormated>
  <DomainObject.Predmet.ProtuStrankaListFormatedOIB>
    <izvorni_sadrzaj>
      <item>AKTIV OBUĆA d.o.o. za proizvodnju, trgovinu i usluge, OIB 23953992805</item>
    </izvorni_sadrzaj>
    <derivirana_varijabla naziv="DomainObject.Predmet.ProtuStrankaListFormatedOIB_1">
      <item>AKTIV OBUĆA d.o.o. za proizvodnju, trgovinu i usluge, OIB 23953992805</item>
    </derivirana_varijabla>
  </DomainObject.Predmet.ProtuStrankaListFormatedOIB>
  <DomainObject.Predmet.ProtuStrankaListFormatedWithAdress>
    <izvorni_sadrzaj>
      <item>AKTIV OBUĆA d.o.o. za proizvodnju, trgovinu i usluge, Ulica dragovoljaca HOS-a 96, 32000 Vukovar</item>
    </izvorni_sadrzaj>
    <derivirana_varijabla naziv="DomainObject.Predmet.ProtuStrankaListFormatedWithAdress_1">
      <item>AKTIV OBUĆA d.o.o. za proizvodnju, trgovinu i usluge, Ulica dragovoljaca HOS-a 96, 32000 Vukovar</item>
    </derivirana_varijabla>
  </DomainObject.Predmet.ProtuStrankaListFormatedWithAdress>
  <DomainObject.Predmet.ProtuStrankaListFormatedWithAdressOIB>
    <izvorni_sadrzaj>
      <item>AKTIV OBUĆA d.o.o. za proizvodnju, trgovinu i usluge, OIB 23953992805, Ulica dragovoljaca HOS-a 96, 32000 Vukovar</item>
    </izvorni_sadrzaj>
    <derivirana_varijabla naziv="DomainObject.Predmet.ProtuStrankaListFormatedWithAdressOIB_1">
      <item>AKTIV OBUĆA d.o.o. za proizvodnju, trgovinu i usluge, OIB 23953992805, Ulica dragovoljaca HOS-a 96, 32000 Vukovar</item>
    </derivirana_varijabla>
  </DomainObject.Predmet.ProtuStrankaListFormatedWithAdressOIB>
  <DomainObject.Predmet.ProtuStrankaListNazivFormated>
    <izvorni_sadrzaj>
      <item>AKTIV OBUĆA d.o.o. za proizvodnju, trgovinu i usluge</item>
    </izvorni_sadrzaj>
    <derivirana_varijabla naziv="DomainObject.Predmet.ProtuStrankaListNazivFormated_1">
      <item>AKTIV OBUĆA d.o.o. za proizvodnju, trgovinu i usluge</item>
    </derivirana_varijabla>
  </DomainObject.Predmet.ProtuStrankaListNazivFormated>
  <DomainObject.Predmet.ProtuStrankaListNazivFormatedOIB>
    <izvorni_sadrzaj>
      <item>AKTIV OBUĆA d.o.o. za proizvodnju, trgovinu i usluge, OIB 23953992805</item>
    </izvorni_sadrzaj>
    <derivirana_varijabla naziv="DomainObject.Predmet.ProtuStrankaListNazivFormatedOIB_1">
      <item>AKTIV OBUĆA d.o.o. za proizvodnju, trgovinu i usluge, OIB 23953992805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AKTIV OBUĆA d.o.o. za proizvodnju, trgovinu i usluge</izvorni_sadrzaj>
    <derivirana_varijabla naziv="DomainObject.Predmet.ProtustrankaIDrugi_1">AKTIV OBUĆA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AKTIV OBUĆA d.o.o. za proizvodnju, trgovinu i usluge, OIB 23953992805, Ulica dragovoljaca HOS-a 96, 32000 Vukovar</izvorni_sadrzaj>
    <derivirana_varijabla naziv="DomainObject.Predmet.ProtustrankaIDrugiAdressOIB_1">AKTIV OBUĆA d.o.o. za proizvodnju, trgovinu i usluge, OIB 23953992805, Ulica dragovoljaca HOS-a 96,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AKTIV OBUĆA d.o.o. za proizvodnju, trgovinu i usluge</item>
    </izvorni_sadrzaj>
    <derivirana_varijabla naziv="DomainObject.Predmet.SudioniciListNaziv_1">
      <item>FINA RC OSIJEK</item>
      <item>AKTIV OBUĆA d.o.o. za proizvodnju, trgovinu i usluge</item>
    </derivirana_varijabla>
  </DomainObject.Predmet.SudioniciListNaziv>
  <DomainObject.Predmet.SudioniciListAdressOIB>
    <izvorni_sadrzaj>
      <item>FINA RC OSIJEK, OIB 85821130368</item>
      <item>AKTIV OBUĆA d.o.o. za proizvodnju, trgovinu i usluge, OIB 23953992805, Ulica dragovoljaca HOS-a 96,32000 Vukovar</item>
    </izvorni_sadrzaj>
    <derivirana_varijabla naziv="DomainObject.Predmet.SudioniciListAdressOIB_1">
      <item>FINA RC OSIJEK, OIB 85821130368</item>
      <item>AKTIV OBUĆA d.o.o. za proizvodnju, trgovinu i usluge, OIB 23953992805, Ulica dragovoljaca HOS-a 96,32000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23953992805</item>
    </izvorni_sadrzaj>
    <derivirana_varijabla naziv="DomainObject.Predmet.SudioniciListNazivOIB_1">
      <item>, OIB 85821130368</item>
      <item>, OIB 23953992805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DDB1A-4366-45E6-9088-3A030C516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1983</properties:Characters>
  <properties:Lines>46</properties:Lines>
  <properties:Paragraphs>15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2018-10-16T06:04:00Z</cp:lastPrinted>
  <dcterms:modified xmlns:xsi="http://www.w3.org/2001/XMLSchema-instance" xsi:type="dcterms:W3CDTF">2018-10-16T06:05:00Z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