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9e0c" w14:paraId="6219e0c" w:rsidRDefault="00AC11E6" w:rsidP="00AC11E6" w:rsidR="00AC11E6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AC11E6" w:rsidP="00AC11E6" w:rsidR="00AC11E6">
      <w:pPr>
        <w:jc w:val="both"/>
        <w:rPr>
          <w:rFonts w:eastAsia="MS Mincho"/>
        </w:rPr>
      </w:pPr>
    </w:p>
    <w:p w:rsidRDefault="00AC11E6" w:rsidP="00AC11E6" w:rsidR="00AC11E6">
      <w:pPr>
        <w:jc w:val="both"/>
        <w:rPr>
          <w:rFonts w:eastAsia="MS Mincho"/>
        </w:rPr>
      </w:pPr>
    </w:p>
    <w:p w:rsidRDefault="00AC11E6" w:rsidP="00AC11E6" w:rsidR="00AC11E6">
      <w:pPr>
        <w:jc w:val="both"/>
        <w:rPr>
          <w:rFonts w:eastAsia="MS Mincho"/>
        </w:rPr>
      </w:pPr>
    </w:p>
    <w:p w:rsidRDefault="00AC11E6" w:rsidP="00AC11E6" w:rsidR="00AC11E6">
      <w:pPr>
        <w:jc w:val="both"/>
      </w:pPr>
    </w:p>
    <w:p w:rsidRDefault="007D2FE5" w:rsidP="00AC11E6" w:rsidR="007D2FE5">
      <w:pPr>
        <w:jc w:val="both"/>
      </w:pPr>
    </w:p>
    <w:p w:rsidRDefault="007D2FE5" w:rsidP="00AC11E6" w:rsidR="007D2FE5">
      <w:pPr>
        <w:jc w:val="both"/>
      </w:pPr>
    </w:p>
    <w:p w:rsidRDefault="00AC11E6" w:rsidP="00AC11E6" w:rsidR="00AC11E6">
      <w:pPr>
        <w:jc w:val="both"/>
      </w:pPr>
    </w:p>
    <w:p w:rsidRDefault="00AC11E6" w:rsidP="00AC11E6" w:rsidR="00AC11E6">
      <w:pPr>
        <w:jc w:val="center"/>
      </w:pPr>
      <w:r>
        <w:t>U   I M E    R E P U B L I K E   H R V A T S K E</w:t>
      </w:r>
    </w:p>
    <w:p w:rsidRDefault="00AC11E6" w:rsidP="00AC11E6" w:rsidR="00AC11E6">
      <w:pPr>
        <w:jc w:val="center"/>
        <w:rPr>
          <w:bCs/>
        </w:rPr>
      </w:pPr>
      <w:r>
        <w:rPr>
          <w:bCs/>
        </w:rPr>
        <w:t>R J E Š E N J E</w:t>
      </w:r>
    </w:p>
    <w:p w:rsidRDefault="00AC11E6" w:rsidP="00AC11E6" w:rsidR="00AC11E6">
      <w:pPr>
        <w:jc w:val="center"/>
      </w:pPr>
    </w:p>
    <w:p w:rsidRDefault="00AC11E6" w:rsidP="00AC11E6" w:rsidR="00AC11E6">
      <w:pPr>
        <w:jc w:val="both"/>
      </w:pPr>
      <w:r>
        <w:tab/>
        <w:t xml:space="preserve">Trgovački sud u Rijeci, po sucu Željki Štrk Vozila, </w:t>
      </w:r>
      <w:r w:rsidRPr="00AC11E6">
        <w:t xml:space="preserve">u stečajnom predmetu povodom zahtjeva Financijske agencije, Zagreb, Ulica grada Vukovara 70, OIB: 85821130368, Regionalni centar Rijeka, Podružnica Rijeka, F. Kurelca 8, Rijeka, za provedbu skraćenog stečajnog postupka nad dužnikom POVA j.d.o.o. MALINSKA, Kvarnerska 1/A, MBS: 040346952, OIB: 92720222843, dana </w:t>
      </w:r>
      <w:r>
        <w:t>3. veljače 2017</w:t>
      </w:r>
      <w:r w:rsidRPr="00AC11E6">
        <w:t>. god.,</w:t>
      </w:r>
    </w:p>
    <w:p w:rsidRDefault="00AC11E6" w:rsidP="00AC11E6" w:rsidR="00AC11E6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AC11E6" w:rsidP="00AC11E6" w:rsidR="00AC11E6">
      <w:pPr>
        <w:jc w:val="center"/>
      </w:pPr>
      <w:r>
        <w:t>r i j e š i o    j e</w:t>
      </w:r>
    </w:p>
    <w:p w:rsidRDefault="00AC11E6" w:rsidP="00AC11E6" w:rsidR="00AC11E6">
      <w:pPr>
        <w:jc w:val="both"/>
      </w:pPr>
    </w:p>
    <w:p w:rsidRDefault="00AC11E6" w:rsidP="00AC11E6" w:rsidR="00AC11E6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pravnom osobom </w:t>
      </w:r>
      <w:r w:rsidRPr="00AC11E6">
        <w:t>POVA j.d.o.o. MALINSKA, Kvarnerska 1/A, MBS: 040346952, OIB: 92720222843</w:t>
      </w:r>
      <w:r>
        <w:rPr>
          <w:bCs/>
        </w:rPr>
        <w:t>.</w:t>
      </w:r>
    </w:p>
    <w:p w:rsidRDefault="00AC11E6" w:rsidP="00AC11E6" w:rsidR="00AC11E6">
      <w:pPr>
        <w:ind w:left="142"/>
        <w:jc w:val="center"/>
        <w:rPr>
          <w:bCs/>
        </w:rPr>
      </w:pPr>
      <w:r>
        <w:rPr>
          <w:bCs/>
        </w:rPr>
        <w:t>Obrazloženje</w:t>
      </w:r>
    </w:p>
    <w:p w:rsidRDefault="00AC11E6" w:rsidP="00AC11E6" w:rsidR="00AC11E6">
      <w:pPr>
        <w:ind w:left="142"/>
        <w:jc w:val="center"/>
        <w:rPr>
          <w:bCs/>
        </w:rPr>
      </w:pPr>
    </w:p>
    <w:p w:rsidRDefault="00AC11E6" w:rsidP="00AC11E6" w:rsidR="00AC11E6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22. ožujka 2016. godine podnio sudu zahtjev za provedbu skraćenog stečajnog postupka nad pravnom osobom </w:t>
      </w:r>
      <w:r w:rsidRPr="00AC11E6">
        <w:rPr>
          <w:bCs/>
        </w:rPr>
        <w:t>POVA j.d.o.o. MALINSKA, Kvarnerska 1/A, MBS: 040346952, OIB: 92720222843</w:t>
      </w:r>
      <w:r>
        <w:rPr>
          <w:bCs/>
        </w:rPr>
        <w:t xml:space="preserve"> (dalje: pravna osoba)</w:t>
      </w:r>
      <w:r w:rsidRPr="00AC11E6">
        <w:rPr>
          <w:bCs/>
        </w:rPr>
        <w:t>.</w:t>
      </w:r>
    </w:p>
    <w:p w:rsidRDefault="00AC11E6" w:rsidP="00AC11E6" w:rsidR="00AC11E6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Uvidom u potvrdu Hrvatskog zavoda za mirovinsko osiguranje, Područna služba Rijeka, Odjel za mirovinsko osiguranje, Rijeka, od 30. lipnja 2016. god. (list 5 spisa), sud je utvrdio da navedena pravna osoba na dan 30. lipnja 2016. god. ima zaposlene tri osobe.     </w:t>
      </w:r>
    </w:p>
    <w:p w:rsidRDefault="00AC11E6" w:rsidP="00AC11E6" w:rsidR="00AC11E6">
      <w:pPr>
        <w:jc w:val="both"/>
        <w:rPr>
          <w:bCs/>
        </w:rPr>
      </w:pPr>
      <w:r>
        <w:rPr>
          <w:bCs/>
        </w:rPr>
        <w:tab/>
        <w:t xml:space="preserve">Prema odredbi čl.428. Stečajnog zakona (N.N. 71/15, dalje: SZ) sud će provesti skraćeni stečajni postupak nad pravnom osobom ako su ispunjene sljedeće pretpostavke: </w:t>
      </w:r>
    </w:p>
    <w:p w:rsidRDefault="00AC11E6" w:rsidP="00AC11E6" w:rsidR="00AC11E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AC11E6" w:rsidP="00AC11E6" w:rsidR="00AC11E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11E6" w:rsidP="00AC11E6" w:rsidR="00AC11E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AC11E6" w:rsidP="00AC11E6" w:rsidR="00AC11E6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Budući da pravna osoba ima zaposlene, to nisu ispunjene pretpostavke za provedbu skraćenog stečajnog postupka iz citirane zakonske odredbe, koje moraju biti kumulativno ispunjene. </w:t>
      </w:r>
    </w:p>
    <w:p w:rsidRDefault="00AC11E6" w:rsidP="00AC11E6" w:rsidR="00AC11E6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Slijedom navedenog, a na temelju citiranih zakonskih odredbi i odredbe čl.358. Zakona o parničnom postupku (NN 34/91, 53/91, 91/92, 112/99, 117/03, 84/08, 123/08, 57/11, 148/11, 25/13 i 89/14) te u vezi sa čl. 10. SZ-a, valjalo je odlučiti kao u izreci rješenja. </w:t>
      </w:r>
    </w:p>
    <w:p w:rsidRDefault="00AC11E6" w:rsidP="00AC11E6" w:rsidR="00AC11E6">
      <w:pPr>
        <w:jc w:val="center"/>
      </w:pPr>
      <w:r>
        <w:t xml:space="preserve"> Rijeka, 3. veljače 2017. godine</w:t>
      </w:r>
    </w:p>
    <w:p w:rsidRDefault="007D2FE5" w:rsidP="00AC11E6" w:rsidR="007D2FE5">
      <w:pPr>
        <w:jc w:val="center"/>
      </w:pPr>
    </w:p>
    <w:p w:rsidRDefault="00AC11E6" w:rsidP="00AC11E6" w:rsidR="00AC11E6">
      <w:pPr>
        <w:jc w:val="both"/>
      </w:pPr>
      <w:r>
        <w:t xml:space="preserve">                                                                                                    </w:t>
      </w:r>
      <w:r w:rsidR="007D2FE5">
        <w:tab/>
      </w:r>
      <w:r>
        <w:t xml:space="preserve">   Sudac:</w:t>
      </w:r>
    </w:p>
    <w:p w:rsidRDefault="00AC11E6" w:rsidP="00AC11E6" w:rsidR="00AC11E6">
      <w:pPr>
        <w:jc w:val="both"/>
      </w:pPr>
      <w:r>
        <w:t xml:space="preserve">                                                                                                 Željka Štrk-Vozila</w:t>
      </w:r>
    </w:p>
    <w:p w:rsidRDefault="007D2FE5" w:rsidP="00AC11E6" w:rsidR="007D2FE5">
      <w:pPr>
        <w:jc w:val="both"/>
      </w:pPr>
    </w:p>
    <w:p w:rsidRDefault="007D2FE5" w:rsidP="00AC11E6" w:rsidR="007D2FE5">
      <w:pPr>
        <w:jc w:val="both"/>
      </w:pPr>
    </w:p>
    <w:p w:rsidRDefault="007D2FE5" w:rsidP="00AC11E6" w:rsidR="007D2FE5">
      <w:pPr>
        <w:jc w:val="both"/>
      </w:pPr>
    </w:p>
    <w:p w:rsidRDefault="00AC11E6" w:rsidP="00AC11E6" w:rsidR="00AC11E6">
      <w:pPr>
        <w:jc w:val="both"/>
      </w:pPr>
      <w:r>
        <w:t>UPUTA O PRAVNOM LIJEKU:</w:t>
      </w:r>
    </w:p>
    <w:p w:rsidRDefault="00AC11E6" w:rsidP="00AC11E6" w:rsidR="00AC11E6">
      <w:pPr>
        <w:ind w:firstLine="708"/>
        <w:jc w:val="both"/>
      </w:pPr>
      <w:r>
        <w:t xml:space="preserve">Protiv rješenja dopuštena je žalba Visokom trgovačkom sudu Republike Hrvatske. Žalba se podnosi putem ovog suda, u tri primjerka, u roku od osam dana od dana dostave prijepisa ovog rješenja (čl.19. st.1. i 2. SZ-a). </w:t>
      </w:r>
    </w:p>
    <w:p w:rsidRDefault="00AC11E6" w:rsidP="00AC11E6" w:rsidR="00AC11E6">
      <w:pPr>
        <w:jc w:val="both"/>
      </w:pPr>
    </w:p>
    <w:p w:rsidRDefault="00AC11E6" w:rsidP="00AC11E6" w:rsidR="00AC11E6">
      <w:pPr>
        <w:jc w:val="both"/>
      </w:pPr>
    </w:p>
    <w:p w:rsidRDefault="00AC11E6" w:rsidP="00AC11E6" w:rsidR="00AC11E6">
      <w:pPr>
        <w:jc w:val="both"/>
      </w:pPr>
    </w:p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AC11E6" w:rsidP="00AC11E6" w:rsidR="00AC11E6"/>
    <w:p w:rsidRDefault="00F9245C" w:rsidR="00F9245C"/>
    <w:sectPr w:rsidSect="00AC11E6" w:rsidR="00F9245C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F15" w:rsidP="00AC11E6" w:rsidR="00F60F15">
      <w:r>
        <w:separator/>
      </w:r>
    </w:p>
  </w:endnote>
  <w:endnote w:id="0" w:type="continuationSeparator">
    <w:p w:rsidRDefault="00F60F15" w:rsidP="00AC11E6" w:rsidR="00F60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1971050"/>
      <w:docPartObj>
        <w:docPartGallery w:val="Page Numbers (Bottom of Page)"/>
        <w:docPartUnique/>
      </w:docPartObj>
    </w:sdtPr>
    <w:sdtEndPr/>
    <w:sdtContent>
      <w:p w:rsidRDefault="007D2FE5" w:rsidR="007D2FE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F8F">
          <w:rPr>
            <w:noProof/>
          </w:rPr>
          <w:t>1</w:t>
        </w:r>
        <w:r>
          <w:fldChar w:fldCharType="end"/>
        </w:r>
      </w:p>
    </w:sdtContent>
  </w:sdt>
  <w:p w:rsidRDefault="007D2FE5" w:rsidR="007D2F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F15" w:rsidP="00AC11E6" w:rsidR="00F60F15">
      <w:r>
        <w:separator/>
      </w:r>
    </w:p>
  </w:footnote>
  <w:footnote w:id="0" w:type="continuationSeparator">
    <w:p w:rsidRDefault="00F60F15" w:rsidP="00AC11E6" w:rsidR="00F60F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1E6" w:rsidP="00AC11E6" w:rsidR="00AC11E6">
    <w:pPr>
      <w:pStyle w:val="Zaglavlje"/>
      <w:jc w:val="right"/>
    </w:pPr>
    <w:r>
      <w:t>Posl. br. 11 St-775/16-6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4AE5"/>
    <w:rsid w:val="000C70FB"/>
    <w:rsid w:val="001B5844"/>
    <w:rsid w:val="002F7F8F"/>
    <w:rsid w:val="00503778"/>
    <w:rsid w:val="005547D3"/>
    <w:rsid w:val="00577661"/>
    <w:rsid w:val="006F4AE5"/>
    <w:rsid w:val="007141A2"/>
    <w:rsid w:val="007C6241"/>
    <w:rsid w:val="007D2FE5"/>
    <w:rsid w:val="00893A5D"/>
    <w:rsid w:val="008F54A1"/>
    <w:rsid w:val="00AC11E6"/>
    <w:rsid w:val="00F52919"/>
    <w:rsid w:val="00F60F15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1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11E6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11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1E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11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11E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11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11E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0F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0F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0F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0F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1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11E6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11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1E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11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11E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11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11E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0F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0F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0F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0F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5416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St-775/2016-6</izvorni_sadrzaj>
    <derivirana_varijabla naziv="DomainObject.Oznaka_1">St-775/2016-6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POVA j.d.o.o.</izvorni_sadrzaj>
    <derivirana_varijabla naziv="DomainObject.Predmet.ProtustrankaFormated_1">  POVA j.d.o.o.</derivirana_varijabla>
  </DomainObject.Predmet.ProtustrankaFormated>
  <DomainObject.Predmet.ProtustrankaFormatedOIB>
    <izvorni_sadrzaj>  POVA j.d.o.o., OIB 92720222843</izvorni_sadrzaj>
    <derivirana_varijabla naziv="DomainObject.Predmet.ProtustrankaFormatedOIB_1">  POVA j.d.o.o., OIB 92720222843</derivirana_varijabla>
  </DomainObject.Predmet.ProtustrankaFormatedOIB>
  <DomainObject.Predmet.ProtustrankaFormatedWithAdress>
    <izvorni_sadrzaj> POVA j.d.o.o., Kvarnerska 1a, 51511 Malinska</izvorni_sadrzaj>
    <derivirana_varijabla naziv="DomainObject.Predmet.ProtustrankaFormatedWithAdress_1"> POVA j.d.o.o., Kvarnerska 1a, 51511 Malinska</derivirana_varijabla>
  </DomainObject.Predmet.ProtustrankaFormatedWithAdress>
  <DomainObject.Predmet.ProtustrankaFormatedWithAdressOIB>
    <izvorni_sadrzaj> POVA j.d.o.o., OIB 92720222843, Kvarnerska 1a, 51511 Malinska</izvorni_sadrzaj>
    <derivirana_varijabla naziv="DomainObject.Predmet.ProtustrankaFormatedWithAdressOIB_1"> POVA j.d.o.o., OIB 92720222843, Kvarnerska 1a, 51511 Malinska</derivirana_varijabla>
  </DomainObject.Predmet.ProtustrankaFormatedWithAdressOIB>
  <DomainObject.Predmet.ProtustrankaWithAdress>
    <izvorni_sadrzaj>POVA j.d.o.o. Kvarnerska 1a, 51511 Malinska</izvorni_sadrzaj>
    <derivirana_varijabla naziv="DomainObject.Predmet.ProtustrankaWithAdress_1">POVA j.d.o.o. Kvarnerska 1a, 51511 Malinska</derivirana_varijabla>
  </DomainObject.Predmet.ProtustrankaWithAdress>
  <DomainObject.Predmet.ProtustrankaWithAdressOIB>
    <izvorni_sadrzaj>POVA j.d.o.o., OIB 92720222843, Kvarnerska 1a, 51511 Malinska</izvorni_sadrzaj>
    <derivirana_varijabla naziv="DomainObject.Predmet.ProtustrankaWithAdressOIB_1">POVA j.d.o.o., OIB 92720222843, Kvarnerska 1a, 51511 Malinska</derivirana_varijabla>
  </DomainObject.Predmet.ProtustrankaWithAdressOIB>
  <DomainObject.Predmet.ProtustrankaNazivFormated>
    <izvorni_sadrzaj>POVA j.d.o.o.</izvorni_sadrzaj>
    <derivirana_varijabla naziv="DomainObject.Predmet.ProtustrankaNazivFormated_1">POVA j.d.o.o.</derivirana_varijabla>
  </DomainObject.Predmet.ProtustrankaNazivFormated>
  <DomainObject.Predmet.ProtustrankaNazivFormatedOIB>
    <izvorni_sadrzaj>POVA j.d.o.o., OIB 92720222843</izvorni_sadrzaj>
    <derivirana_varijabla naziv="DomainObject.Predmet.ProtustrankaNazivFormatedOIB_1">POVA j.d.o.o., OIB 92720222843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POVA j.d.o.o.</item>
    </izvorni_sadrzaj>
    <derivirana_varijabla naziv="DomainObject.Predmet.ProtuStrankaListFormated_1">
      <item>POVA j.d.o.o.</item>
    </derivirana_varijabla>
  </DomainObject.Predmet.ProtuStrankaListFormated>
  <DomainObject.Predmet.ProtuStrankaListFormatedOIB>
    <izvorni_sadrzaj>
      <item>POVA j.d.o.o., OIB 92720222843</item>
    </izvorni_sadrzaj>
    <derivirana_varijabla naziv="DomainObject.Predmet.ProtuStrankaListFormatedOIB_1">
      <item>POVA j.d.o.o., OIB 92720222843</item>
    </derivirana_varijabla>
  </DomainObject.Predmet.ProtuStrankaListFormatedOIB>
  <DomainObject.Predmet.ProtuStrankaListFormatedWithAdress>
    <izvorni_sadrzaj>
      <item>POVA j.d.o.o., Kvarnerska 1a, 51511 Malinska</item>
    </izvorni_sadrzaj>
    <derivirana_varijabla naziv="DomainObject.Predmet.ProtuStrankaListFormatedWithAdress_1">
      <item>POVA j.d.o.o., Kvarnerska 1a, 51511 Malinska</item>
    </derivirana_varijabla>
  </DomainObject.Predmet.ProtuStrankaListFormatedWithAdress>
  <DomainObject.Predmet.ProtuStrankaListFormatedWithAdressOIB>
    <izvorni_sadrzaj>
      <item>POVA j.d.o.o., OIB 92720222843, Kvarnerska 1a, 51511 Malinska</item>
    </izvorni_sadrzaj>
    <derivirana_varijabla naziv="DomainObject.Predmet.ProtuStrankaListFormatedWithAdressOIB_1">
      <item>POVA j.d.o.o., OIB 92720222843, Kvarnerska 1a, 51511 Malinska</item>
    </derivirana_varijabla>
  </DomainObject.Predmet.ProtuStrankaListFormatedWithAdressOIB>
  <DomainObject.Predmet.ProtuStrankaListNazivFormated>
    <izvorni_sadrzaj>
      <item>POVA j.d.o.o.</item>
    </izvorni_sadrzaj>
    <derivirana_varijabla naziv="DomainObject.Predmet.ProtuStrankaListNazivFormated_1">
      <item>POVA j.d.o.o.</item>
    </derivirana_varijabla>
  </DomainObject.Predmet.ProtuStrankaListNazivFormated>
  <DomainObject.Predmet.ProtuStrankaListNazivFormatedOIB>
    <izvorni_sadrzaj>
      <item>POVA j.d.o.o., OIB 92720222843</item>
    </izvorni_sadrzaj>
    <derivirana_varijabla naziv="DomainObject.Predmet.ProtuStrankaListNazivFormatedOIB_1">
      <item>POVA j.d.o.o., OIB 92720222843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St-775/2016-6</izvorni_sadrzaj>
    <derivirana_varijabla naziv="DomainObject.PoslovniBrojDokumenta_1">St-775/2016-6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POVA j.d.o.o.</izvorni_sadrzaj>
    <derivirana_varijabla naziv="DomainObject.Predmet.ProtustrankaIDrugi_1">POVA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POVA j.d.o.o., OIB 92720222843, Kvarnerska 1a, 51511 Malinska</izvorni_sadrzaj>
    <derivirana_varijabla naziv="DomainObject.Predmet.ProtustrankaIDrugiAdressOIB_1">POVA j.d.o.o., OIB 92720222843, Kvarnerska 1a,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POVA j.d.o.o.</item>
    </izvorni_sadrzaj>
    <derivirana_varijabla naziv="DomainObject.Predmet.SudioniciListNaziv_1">
      <item>FINA  Rijeka</item>
      <item>POVA j.d.o.o.</item>
    </derivirana_varijabla>
  </DomainObject.Predmet.SudioniciListNaziv>
  <DomainObject.Predmet.SudioniciListAdressOIB>
    <izvorni_sadrzaj>
      <item>FINA  Rijeka, OIB 85821130368, Frana Kurelca 8,51000 Rijeka</item>
      <item>POVA j.d.o.o., OIB 92720222843, Kvarnerska 1a,51511 Malinska</item>
    </izvorni_sadrzaj>
    <derivirana_varijabla naziv="DomainObject.Predmet.SudioniciListAdressOIB_1">
      <item>FINA  Rijeka, OIB 85821130368, Frana Kurelca 8,51000 Rijeka</item>
      <item>POVA j.d.o.o., OIB 92720222843, Kvarnerska 1a,51511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92720222843</item>
    </izvorni_sadrzaj>
    <derivirana_varijabla naziv="DomainObject.Predmet.SudioniciListNazivOIB_1">
      <item>, OIB 85821130368</item>
      <item>, OIB 92720222843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356</properties:Words>
  <properties:Characters>1910</properties:Characters>
  <properties:Lines>101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2017-02-03T10:24:00Z</dcterms:created>
  <dc:creator>Timjana Baričević</dc:creator>
  <dc:description/>
  <cp:keywords/>
  <cp:lastModifiedBy>Timjana Baričević</cp:lastModifiedBy>
  <cp:lastPrinted>2017-02-03T10:35:00Z</cp:lastPrinted>
  <dcterms:modified xmlns:xsi="http://www.w3.org/2001/XMLSchema-instance" xsi:type="dcterms:W3CDTF">2017-02-03T10:35:00Z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St-775/2016-6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