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1d8d" w14:paraId="e411d8d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4870AF" w:rsidR="004870AF">
      <w:pPr>
        <w:pStyle w:val="Zaglavlje"/>
      </w:pP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  <w:r w:rsidR="004870AF">
        <w:t>Posl. broj: 4 St-391/2018-4</w:t>
      </w:r>
    </w:p>
    <w:p w:rsidRDefault="004870AF" w:rsidP="004870AF" w:rsidR="004870AF">
      <w:pPr>
        <w:pStyle w:val="Zaglavlje"/>
        <w:jc w:val="center"/>
      </w:pPr>
      <w:r>
        <w:tab/>
      </w:r>
      <w:r>
        <w:tab/>
        <w:t>1 St-3/2019-</w:t>
      </w:r>
      <w:r w:rsidR="00CC252C">
        <w:t>3</w:t>
      </w:r>
    </w:p>
    <w:p w:rsidRDefault="005E3EB7" w:rsidP="004870AF" w:rsidR="005E3EB7" w:rsidRPr="005364F8">
      <w:pPr>
        <w:jc w:val="right"/>
      </w:pP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</w:t>
      </w:r>
      <w:r w:rsidR="004870AF">
        <w:t>m</w:t>
      </w:r>
      <w:r w:rsidR="000C7E20">
        <w:t xml:space="preserve"> </w:t>
      </w:r>
      <w:r w:rsidR="004870AF">
        <w:t>sucu</w:t>
      </w:r>
      <w:r w:rsidR="000C7E20">
        <w:t xml:space="preserve"> </w:t>
      </w:r>
      <w:r w:rsidR="004870AF">
        <w:t>Damiru Rabaru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4870AF">
        <w:t>JAKUPOVIĆ ALMIR j.d.o.o</w:t>
      </w:r>
      <w:r w:rsidR="00A11550">
        <w:t xml:space="preserve">. </w:t>
      </w:r>
      <w:r w:rsidR="004870AF">
        <w:t>Umag, Murine, Fratrici 64F</w:t>
      </w:r>
      <w:r w:rsidR="00A11550">
        <w:t xml:space="preserve">, OIB: </w:t>
      </w:r>
      <w:r w:rsidR="004870AF" w:rsidRPr="004870AF">
        <w:t>47707207139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870AF">
        <w:t xml:space="preserve">JAKUPOVIĆ ALMIR j.d.o.o. Umag, Murine, Fratrici 64F, </w:t>
      </w:r>
      <w:r w:rsidR="00FB0B18">
        <w:rPr>
          <w:lang w:val="pl-PL"/>
        </w:rPr>
        <w:t xml:space="preserve">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C252C">
        <w:rPr>
          <w:b/>
          <w:lang w:val="pl-PL"/>
        </w:rPr>
        <w:t>14. veljače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CC252C">
        <w:rPr>
          <w:b/>
          <w:lang w:val="pl-PL"/>
        </w:rPr>
        <w:t>9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CC252C">
        <w:rPr>
          <w:b/>
          <w:lang w:val="pl-PL"/>
        </w:rPr>
        <w:t>9</w:t>
      </w:r>
      <w:r w:rsidR="00C215FE">
        <w:rPr>
          <w:b/>
          <w:lang w:val="pl-PL"/>
        </w:rPr>
        <w:t>:00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4870A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4870AF">
        <w:t>JAKUPOVIĆ ALMIR j.d.o.o. Umag, Murine, Fratrici 64F</w:t>
      </w:r>
      <w:r w:rsidR="001766F1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4870AF">
        <w:rPr>
          <w:lang w:val="sv-SE"/>
        </w:rPr>
        <w:t>Almir Jakupović, Umag, Murine, Fratrici 64F</w:t>
      </w:r>
      <w:r w:rsidR="00C215FE">
        <w:rPr>
          <w:lang w:val="sv-SE"/>
        </w:rPr>
        <w:t>.</w:t>
      </w:r>
      <w:r w:rsidR="0074563B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4870AF">
        <w:rPr>
          <w:lang w:val="sv-SE"/>
        </w:rPr>
        <w:t>Almir Jakupović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4870AF">
        <w:rPr>
          <w:lang w:val="sv-SE"/>
        </w:rPr>
        <w:t>Almiru Jakupoviću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4870AF" w:rsidP="004870AF" w:rsidR="004870AF">
      <w:pPr>
        <w:ind w:firstLine="708"/>
        <w:jc w:val="both"/>
        <w:rPr>
          <w:lang w:val="sv-SE"/>
        </w:rPr>
      </w:pPr>
      <w:r>
        <w:rPr>
          <w:lang w:val="sv-SE"/>
        </w:rPr>
        <w:t>IV. Nalaže se zemljišnoknjižnom odjelu Općinskog suda u Puli, Stalna služba u Bujama da u roku od 8 dana od dana primitka ovog rješenja izvijesti ovaj sud da li se dužnik vodi kao vlasnik nekretnina upisanih u zemljišnim knjigama iz nadležnosti tog suda.</w:t>
      </w:r>
    </w:p>
    <w:p w:rsidRDefault="004870AF" w:rsidP="005E3EB7" w:rsidR="00487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</w:t>
      </w:r>
      <w:r w:rsidR="002534BF" w:rsidRPr="00660889">
        <w:rPr>
          <w:lang w:val="sv-SE"/>
        </w:rPr>
        <w:t xml:space="preserve">se </w:t>
      </w:r>
      <w:r w:rsidR="00935D34" w:rsidRPr="00660889">
        <w:rPr>
          <w:lang w:val="sv-SE"/>
        </w:rPr>
        <w:t xml:space="preserve">STP </w:t>
      </w:r>
      <w:r w:rsidR="00D0300F" w:rsidRPr="00660889">
        <w:rPr>
          <w:lang w:val="sv-SE"/>
        </w:rPr>
        <w:t xml:space="preserve"> </w:t>
      </w:r>
      <w:r w:rsidR="00854CB0" w:rsidRPr="00660889">
        <w:rPr>
          <w:lang w:val="sv-SE"/>
        </w:rPr>
        <w:t>EURO</w:t>
      </w:r>
      <w:r w:rsidR="00660889" w:rsidRPr="00660889">
        <w:rPr>
          <w:lang w:val="sv-SE"/>
        </w:rPr>
        <w:t xml:space="preserve"> UMAG, Umag</w:t>
      </w:r>
      <w:r w:rsidR="00FE5533" w:rsidRPr="00660889">
        <w:rPr>
          <w:lang w:val="sv-SE"/>
        </w:rPr>
        <w:t>,</w:t>
      </w:r>
      <w:r w:rsidR="00B54DFC" w:rsidRPr="00660889">
        <w:rPr>
          <w:lang w:val="sv-SE"/>
        </w:rPr>
        <w:t xml:space="preserve"> </w:t>
      </w:r>
      <w:r w:rsidRPr="00660889">
        <w:rPr>
          <w:lang w:val="sv-SE"/>
        </w:rPr>
        <w:t xml:space="preserve"> da u roku od 8 dana od dana primitka ovog rješenja izvijesti ovaj sud da li se dužnik vodi kao vlasnik </w:t>
      </w:r>
      <w:r>
        <w:rPr>
          <w:lang w:val="sv-SE"/>
        </w:rPr>
        <w:t>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4870AF">
        <w:rPr>
          <w:lang w:val="sv-SE"/>
        </w:rPr>
        <w:t>I</w:t>
      </w:r>
      <w:r>
        <w:rPr>
          <w:lang w:val="sv-SE"/>
        </w:rPr>
        <w:t>.</w:t>
      </w:r>
      <w:r w:rsidR="00CD3284">
        <w:rPr>
          <w:lang w:val="sv-SE"/>
        </w:rPr>
        <w:t xml:space="preserve"> Osobe navedene u točkama </w:t>
      </w:r>
      <w:r w:rsidR="004870AF">
        <w:rPr>
          <w:lang w:val="sv-SE"/>
        </w:rPr>
        <w:t>III., IV., i V</w:t>
      </w:r>
      <w:r>
        <w:rPr>
          <w:lang w:val="sv-SE"/>
        </w:rPr>
        <w:t>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4870AF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4870AF">
        <w:rPr>
          <w:lang w:val="sv-SE"/>
        </w:rPr>
        <w:t>III., IV., i V</w:t>
      </w:r>
      <w:r w:rsidR="00CD3284">
        <w:rPr>
          <w:lang w:val="sv-SE"/>
        </w:rPr>
        <w:t>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4870AF">
        <w:t>9. siječnja 2019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</w:t>
      </w:r>
      <w:r w:rsidR="004870AF">
        <w:t>i</w:t>
      </w:r>
      <w:r w:rsidR="003E00AF">
        <w:t xml:space="preserve"> </w:t>
      </w:r>
      <w:r w:rsidR="004870AF">
        <w:t>sudac</w:t>
      </w:r>
      <w:r w:rsidR="003E00AF">
        <w:t>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4870AF">
        <w:t>Damir Rabar</w:t>
      </w:r>
      <w:r w:rsidR="009435F2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4870AF">
        <w:t>JAKUPOVIĆ ALMIR j.d.o.o. Umag, Murine, Fratrici 64F</w:t>
      </w:r>
      <w:r w:rsidR="00D5271D">
        <w:t xml:space="preserve">, </w:t>
      </w:r>
    </w:p>
    <w:p w:rsidRDefault="00EF1FA0" w:rsidP="00660889" w:rsidR="00660889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4870AF">
        <w:rPr>
          <w:lang w:val="sv-SE"/>
        </w:rPr>
        <w:t>Almir Jakupović, Umag, Murine, Fratrici 64F</w:t>
      </w:r>
    </w:p>
    <w:p w:rsidRDefault="00CC6BA5" w:rsidP="00660889" w:rsidR="00660889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660889">
        <w:rPr>
          <w:lang w:val="sv-SE"/>
        </w:rPr>
        <w:t>Općinski sud u Puli, Stalna služba u Bujama, Istarska 1</w:t>
      </w:r>
    </w:p>
    <w:p w:rsidRDefault="00660889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>- STP EURO DAUS, Umag, Novigradska 26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950" w:rsidP="004870AF" w:rsidR="004870AF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4870AF">
      <w:t>1 St-3/2019-</w:t>
    </w:r>
    <w:r w:rsidR="009435F2">
      <w:t>3</w:t>
    </w:r>
  </w:p>
  <w:p w:rsidRDefault="00197950" w:rsidR="00DA15C9">
    <w:pPr>
      <w:pStyle w:val="Zaglavlje"/>
      <w:jc w:val="center"/>
    </w:pPr>
  </w:p>
  <w:p w:rsidRDefault="0019795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1317F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E2D9B"/>
    <w:rsid w:val="000F370C"/>
    <w:rsid w:val="000F471A"/>
    <w:rsid w:val="00105DB3"/>
    <w:rsid w:val="00107DA9"/>
    <w:rsid w:val="00121B0C"/>
    <w:rsid w:val="00134676"/>
    <w:rsid w:val="00163054"/>
    <w:rsid w:val="001766F1"/>
    <w:rsid w:val="00183B55"/>
    <w:rsid w:val="00187131"/>
    <w:rsid w:val="00190D8A"/>
    <w:rsid w:val="00197950"/>
    <w:rsid w:val="001B237E"/>
    <w:rsid w:val="001C3A1D"/>
    <w:rsid w:val="001D3B56"/>
    <w:rsid w:val="001D7153"/>
    <w:rsid w:val="001E0467"/>
    <w:rsid w:val="001E7566"/>
    <w:rsid w:val="001F0378"/>
    <w:rsid w:val="001F3D20"/>
    <w:rsid w:val="002032D3"/>
    <w:rsid w:val="00205106"/>
    <w:rsid w:val="00234B18"/>
    <w:rsid w:val="002534BF"/>
    <w:rsid w:val="00262377"/>
    <w:rsid w:val="00264035"/>
    <w:rsid w:val="002660AF"/>
    <w:rsid w:val="00267714"/>
    <w:rsid w:val="00274146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46090"/>
    <w:rsid w:val="004621C6"/>
    <w:rsid w:val="00475A7C"/>
    <w:rsid w:val="00480C26"/>
    <w:rsid w:val="004870AF"/>
    <w:rsid w:val="00487B99"/>
    <w:rsid w:val="00494E75"/>
    <w:rsid w:val="004A07E9"/>
    <w:rsid w:val="004F5D0C"/>
    <w:rsid w:val="004F7F2C"/>
    <w:rsid w:val="0051365F"/>
    <w:rsid w:val="00550091"/>
    <w:rsid w:val="00551645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1C34"/>
    <w:rsid w:val="005F2BDD"/>
    <w:rsid w:val="00603BFE"/>
    <w:rsid w:val="00612C7B"/>
    <w:rsid w:val="00637688"/>
    <w:rsid w:val="00660889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4CB0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35F2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9C397D"/>
    <w:rsid w:val="009D3B61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15FE"/>
    <w:rsid w:val="00C24797"/>
    <w:rsid w:val="00C2768D"/>
    <w:rsid w:val="00C34AB9"/>
    <w:rsid w:val="00C50881"/>
    <w:rsid w:val="00C53F58"/>
    <w:rsid w:val="00C54318"/>
    <w:rsid w:val="00C63CA9"/>
    <w:rsid w:val="00C658A3"/>
    <w:rsid w:val="00C66F89"/>
    <w:rsid w:val="00C706B4"/>
    <w:rsid w:val="00C71B54"/>
    <w:rsid w:val="00C7451C"/>
    <w:rsid w:val="00C84504"/>
    <w:rsid w:val="00C9492F"/>
    <w:rsid w:val="00CA0CBB"/>
    <w:rsid w:val="00CA2868"/>
    <w:rsid w:val="00CC252C"/>
    <w:rsid w:val="00CC6BA5"/>
    <w:rsid w:val="00CD1ECC"/>
    <w:rsid w:val="00CD3284"/>
    <w:rsid w:val="00CF0B40"/>
    <w:rsid w:val="00CF1FFA"/>
    <w:rsid w:val="00D0300F"/>
    <w:rsid w:val="00D03553"/>
    <w:rsid w:val="00D11298"/>
    <w:rsid w:val="00D14604"/>
    <w:rsid w:val="00D257CD"/>
    <w:rsid w:val="00D4371F"/>
    <w:rsid w:val="00D5271D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DF7BEA"/>
    <w:rsid w:val="00E10E76"/>
    <w:rsid w:val="00E169FD"/>
    <w:rsid w:val="00E40DC9"/>
    <w:rsid w:val="00E90C0D"/>
    <w:rsid w:val="00E94386"/>
    <w:rsid w:val="00E94A2F"/>
    <w:rsid w:val="00ED1F85"/>
    <w:rsid w:val="00EF0DB0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95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95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95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95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95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95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95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95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87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8754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1503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27048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769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JAKUPOVIĆ ALMIR jednostavno društvo s ograničenom odgovornošću za građenje i usluge</izvorni_sadrzaj>
    <derivirana_varijabla naziv="DomainObject.Predmet.ProtustrankaFormated_1">  JAKUPOVIĆ ALMIR jednostavno društvo s ograničenom odgovornošću za građenje i usluge</derivirana_varijabla>
  </DomainObject.Predmet.ProtustrankaFormated>
  <DomainObject.Predmet.ProtustrankaFormatedOIB>
    <izvorni_sadrzaj>  JAKUPOVIĆ ALMIR jednostavno društvo s ograničenom odgovornošću za građenje i usluge, OIB 47707207139</izvorni_sadrzaj>
    <derivirana_varijabla naziv="DomainObject.Predmet.ProtustrankaFormatedOIB_1">  JAKUPOVIĆ ALMIR jednostavno društvo s ograničenom odgovornošću za građenje i usluge, OIB 47707207139</derivirana_varijabla>
  </DomainObject.Predmet.ProtustrankaFormatedOIB>
  <DomainObject.Predmet.ProtustrankaFormatedWithAdress>
    <izvorni_sadrzaj> JAKUPOVIĆ ALMIR jednostavno društvo s ograničenom odgovornošću za građenje i usluge, Murine, Fratrici 64 F, 52470 Umag</izvorni_sadrzaj>
    <derivirana_varijabla naziv="DomainObject.Predmet.ProtustrankaFormatedWithAdress_1"> JAKUPOVIĆ ALMIR jednostavno društvo s ograničenom odgovornošću za građenje i usluge, Murine, Fratrici 64 F, 52470 Umag</derivirana_varijabla>
  </DomainObject.Predmet.ProtustrankaFormatedWithAdress>
  <DomainObject.Predmet.ProtustrankaFormatedWithAdressOIB>
    <izvorni_sadrzaj> JAKUPOVIĆ ALMIR jednostavno društvo s ograničenom odgovornošću za građenje i usluge, OIB 47707207139, Murine, Fratrici 64 F, 52470 Umag</izvorni_sadrzaj>
    <derivirana_varijabla naziv="DomainObject.Predmet.ProtustrankaFormatedWithAdressOIB_1"> JAKUPOVIĆ ALMIR jednostavno društvo s ograničenom odgovornošću za građenje i usluge, OIB 47707207139, Murine, Fratrici 64 F, 52470 Umag</derivirana_varijabla>
  </DomainObject.Predmet.ProtustrankaFormatedWithAdressOIB>
  <DomainObject.Predmet.ProtustrankaWithAdress>
    <izvorni_sadrzaj>JAKUPOVIĆ ALMIR jednostavno društvo s ograničenom odgovornošću za građenje i usluge Murine, Fratrici 64 F, 52470 Umag</izvorni_sadrzaj>
    <derivirana_varijabla naziv="DomainObject.Predmet.ProtustrankaWithAdress_1">JAKUPOVIĆ ALMIR jednostavno društvo s ograničenom odgovornošću za građenje i usluge Murine, Fratrici 64 F, 52470 Umag</derivirana_varijabla>
  </DomainObject.Predmet.ProtustrankaWithAdress>
  <DomainObject.Predmet.ProtustrankaWithAdressOIB>
    <izvorni_sadrzaj>JAKUPOVIĆ ALMIR jednostavno društvo s ograničenom odgovornošću za građenje i usluge, OIB 47707207139, Murine, Fratrici 64 F, 52470 Umag</izvorni_sadrzaj>
    <derivirana_varijabla naziv="DomainObject.Predmet.ProtustrankaWithAdressOIB_1">JAKUPOVIĆ ALMIR jednostavno društvo s ograničenom odgovornošću za građenje i usluge, OIB 47707207139, Murine, Fratrici 64 F, 52470 Umag</derivirana_varijabla>
  </DomainObject.Predmet.ProtustrankaWithAdressOIB>
  <DomainObject.Predmet.ProtustrankaNazivFormated>
    <izvorni_sadrzaj>JAKUPOVIĆ ALMIR jednostavno društvo s ograničenom odgovornošću za građenje i usluge</izvorni_sadrzaj>
    <derivirana_varijabla naziv="DomainObject.Predmet.ProtustrankaNazivFormated_1">JAKUPOVIĆ ALMIR jednostavno društvo s ograničenom odgovornošću za građenje i usluge</derivirana_varijabla>
  </DomainObject.Predmet.ProtustrankaNazivFormated>
  <DomainObject.Predmet.ProtustrankaNazivFormatedOIB>
    <izvorni_sadrzaj>JAKUPOVIĆ ALMIR jednostavno društvo s ograničenom odgovornošću za građenje i usluge, OIB 47707207139</izvorni_sadrzaj>
    <derivirana_varijabla naziv="DomainObject.Predmet.ProtustrankaNazivFormatedOIB_1">JAKUPOVIĆ ALMIR jednostavno društvo s ograničenom odgovornošću za građenje i usluge, OIB 47707207139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24445.00</izvorni_sadrzaj>
    <derivirana_varijabla naziv="DomainObject.Predmet.TrenutnaVrijednost_1">24445.00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JAKUPOVIĆ ALMIR jednostavno društvo s ograničenom odgovornošću za građenje i usluge</item>
    </izvorni_sadrzaj>
    <derivirana_varijabla naziv="DomainObject.Predmet.ProtuStrankaListFormated_1">
      <item>JAKUPOVIĆ ALMIR jednostavno društvo s ograničenom odgovornošću za građenje i usluge</item>
    </derivirana_varijabla>
  </DomainObject.Predmet.ProtuStrankaListFormated>
  <DomainObject.Predmet.ProtuStrankaListFormatedOIB>
    <izvorni_sadrzaj>
      <item>JAKUPOVIĆ ALMIR jednostavno društvo s ograničenom odgovornošću za građenje i usluge, OIB 47707207139</item>
    </izvorni_sadrzaj>
    <derivirana_varijabla naziv="DomainObject.Predmet.ProtuStrankaListFormatedOIB_1">
      <item>JAKUPOVIĆ ALMIR jednostavno društvo s ograničenom odgovornošću za građenje i usluge, OIB 47707207139</item>
    </derivirana_varijabla>
  </DomainObject.Predmet.ProtuStrankaListFormatedOIB>
  <DomainObject.Predmet.ProtuStrankaListFormatedWithAdress>
    <izvorni_sadrzaj>
      <item>JAKUPOVIĆ ALMIR jednostavno društvo s ograničenom odgovornošću za građenje i usluge, Murine, Fratrici 64 F, 52470 Umag</item>
    </izvorni_sadrzaj>
    <derivirana_varijabla naziv="DomainObject.Predmet.ProtuStrankaListFormatedWithAdress_1">
      <item>JAKUPOVIĆ ALMIR jednostavno društvo s ograničenom odgovornošću za građenje i usluge, Murine, Fratrici 64 F, 52470 Umag</item>
    </derivirana_varijabla>
  </DomainObject.Predmet.ProtuStrankaListFormatedWithAdress>
  <DomainObject.Predmet.ProtuStrankaListFormatedWithAdressOIB>
    <izvorni_sadrzaj>
      <item>JAKUPOVIĆ ALMIR jednostavno društvo s ograničenom odgovornošću za građenje i usluge, OIB 47707207139, Murine, Fratrici 64 F, 52470 Umag</item>
    </izvorni_sadrzaj>
    <derivirana_varijabla naziv="DomainObject.Predmet.ProtuStrankaListFormatedWithAdressOIB_1">
      <item>JAKUPOVIĆ ALMIR jednostavno društvo s ograničenom odgovornošću za građenje i usluge, OIB 47707207139, Murine, Fratrici 64 F, 52470 Umag</item>
    </derivirana_varijabla>
  </DomainObject.Predmet.ProtuStrankaListFormatedWithAdressOIB>
  <DomainObject.Predmet.ProtuStrankaListNazivFormated>
    <izvorni_sadrzaj>
      <item>JAKUPOVIĆ ALMIR jednostavno društvo s ograničenom odgovornošću za građenje i usluge</item>
    </izvorni_sadrzaj>
    <derivirana_varijabla naziv="DomainObject.Predmet.ProtuStrankaListNazivFormated_1">
      <item>JAKUPOVIĆ ALMIR jednostavno društvo s ograničenom odgovornošću za građenje i usluge</item>
    </derivirana_varijabla>
  </DomainObject.Predmet.ProtuStrankaListNazivFormated>
  <DomainObject.Predmet.ProtuStrankaListNazivFormatedOIB>
    <izvorni_sadrzaj>
      <item>JAKUPOVIĆ ALMIR jednostavno društvo s ograničenom odgovornošću za građenje i usluge, OIB 47707207139</item>
    </izvorni_sadrzaj>
    <derivirana_varijabla naziv="DomainObject.Predmet.ProtuStrankaListNazivFormatedOIB_1">
      <item>JAKUPOVIĆ ALMIR jednostavno društvo s ograničenom odgovornošću za građenje i usluge, OIB 47707207139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JAKUPOVIĆ ALMIR jednostavno društvo s ograničenom odgovornošću za građenje i usluge</izvorni_sadrzaj>
    <derivirana_varijabla naziv="DomainObject.Predmet.ProtustrankaIDrugi_1">JAKUPOVIĆ ALMIR jednostavno društvo s ograničenom odgovornošću za građenje i usluge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JAKUPOVIĆ ALMIR jednostavno društvo s ograničenom odgovornošću za građenje i usluge, OIB 47707207139, Murine, Fratrici 64 F, 52470 Umag</izvorni_sadrzaj>
    <derivirana_varijabla naziv="DomainObject.Predmet.ProtustrankaIDrugiAdressOIB_1">JAKUPOVIĆ ALMIR jednostavno društvo s ograničenom odgovornošću za građenje i usluge, OIB 47707207139, Murine, Fratrici 64 F,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JAKUPOVIĆ ALMIR jednostavno društvo s ograničenom odgovornošću za građenje i usluge</item>
    </izvorni_sadrzaj>
    <derivirana_varijabla naziv="DomainObject.Predmet.SudioniciListNaziv_1">
      <item>FINANCIJSKA AGENCIJA, RC RIJEKA, PODRUŽNICA PULA, PULA</item>
      <item>JAKUPOVIĆ ALMIR jednostavno društvo s ograničenom odgovornošću za građenje i usluge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JAKUPOVIĆ ALMIR jednostavno društvo s ograničenom odgovornošću za građenje i usluge, OIB 47707207139, Murine, Fratrici 64 F,52470 Umag</item>
    </izvorni_sadrzaj>
    <derivirana_varijabla naziv="DomainObject.Predmet.SudioniciListAdressOIB_1">
      <item>FINANCIJSKA AGENCIJA, RC RIJEKA, PODRUŽNICA PULA, PULA, OIB 85821130368, F. Kurelca 8,51000 Rijeka</item>
      <item>JAKUPOVIĆ ALMIR jednostavno društvo s ograničenom odgovornošću za građenje i usluge, OIB 47707207139, Murine, Fratrici 64 F,52470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47707207139</item>
    </izvorni_sadrzaj>
    <derivirana_varijabla naziv="DomainObject.Predmet.SudioniciListNazivOIB_1">
      <item>, OIB 85821130368</item>
      <item>, OIB 47707207139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84BCD-A2D0-42AF-9AE5-41492C8CD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3140</properties:Characters>
  <properties:Lines>89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2019-01-08T13:48:00Z</dcterms:created>
  <dc:creator>Jasmina Matika</dc:creator>
  <cp:lastModifiedBy>Lorena Paris Aničić</cp:lastModifiedBy>
  <cp:lastPrinted>2019-01-09T07:59:00Z</cp:lastPrinted>
  <dcterms:modified xmlns:xsi="http://www.w3.org/2001/XMLSchema-instance" xsi:type="dcterms:W3CDTF">2019-01-09T08:00:00Z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(St-3-2019-prethodni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