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5002" w14:paraId="af1500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1C142E">
        <w:t>170</w:t>
      </w:r>
      <w:r w:rsidR="008331EC">
        <w:t>/18-</w:t>
      </w:r>
      <w:r w:rsidR="001C142E">
        <w:t>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="00F046B1" w:rsidRPr="000539FB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0539FB">
        <w:t xml:space="preserve">, OIB: </w:t>
      </w:r>
      <w:r w:rsidR="00F046B1">
        <w:t>05807064239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6F77D1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D632C2" w:rsidP="008331EC" w:rsidR="003D5A65" w:rsidRPr="003D5A65">
      <w:pPr>
        <w:jc w:val="center"/>
      </w:pPr>
      <w:r>
        <w:t>2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1C142E">
        <w:t>10</w:t>
      </w:r>
      <w:r w:rsidR="009C2B72">
        <w:t>,</w:t>
      </w:r>
      <w:r w:rsidR="001C142E">
        <w:t>00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F046B1">
        <w:t xml:space="preserve">Daniele Budiša iz </w:t>
      </w:r>
      <w:proofErr w:type="spellStart"/>
      <w:r w:rsidR="00F046B1">
        <w:t>Bilica</w:t>
      </w:r>
      <w:proofErr w:type="spellEnd"/>
      <w:r w:rsidR="00F046B1" w:rsidRPr="0010055C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10055C">
        <w:t xml:space="preserve">, OIB: </w:t>
      </w:r>
      <w:r w:rsidR="00F046B1">
        <w:t>07275835819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044F9">
        <w:t>2</w:t>
      </w:r>
      <w:r w:rsidR="00626DBD">
        <w:t xml:space="preserve">. </w:t>
      </w:r>
      <w:r w:rsidR="000044F9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1C142E">
        <w:t>10</w:t>
      </w:r>
      <w:r w:rsidR="008C0176">
        <w:t>,</w:t>
      </w:r>
      <w:r w:rsidR="001C142E">
        <w:t>00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F046B1">
        <w:t xml:space="preserve">Daniela Budiša iz </w:t>
      </w:r>
      <w:proofErr w:type="spellStart"/>
      <w:r w:rsidR="00F046B1">
        <w:t>Bilica</w:t>
      </w:r>
      <w:proofErr w:type="spellEnd"/>
      <w:r w:rsidR="00F046B1" w:rsidRPr="0010055C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10055C">
        <w:t xml:space="preserve">, OIB: </w:t>
      </w:r>
      <w:r w:rsidR="00F046B1">
        <w:t>07275835819</w:t>
      </w:r>
      <w:r>
        <w:t xml:space="preserve">. </w:t>
      </w:r>
      <w:r w:rsidRPr="00071F11">
        <w:t xml:space="preserve">Na ročište za utvrđivanje uvjeta za pokretanje postupka određeno za </w:t>
      </w:r>
      <w:r w:rsidR="00536888">
        <w:t>18</w:t>
      </w:r>
      <w:r>
        <w:t xml:space="preserve">. </w:t>
      </w:r>
      <w:r w:rsidR="00D632C2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F046B1">
        <w:t>Daniela Budiša</w:t>
      </w:r>
      <w:r w:rsidRPr="00E52157">
        <w:t xml:space="preserve">, </w:t>
      </w:r>
      <w:r w:rsidRPr="00071F11">
        <w:t>premda uredno pozvan</w:t>
      </w:r>
      <w:r w:rsidR="00F046B1">
        <w:t>a</w:t>
      </w:r>
      <w:r w:rsidR="00536888">
        <w:t>, nije pristupi</w:t>
      </w:r>
      <w:r w:rsidR="00F046B1">
        <w:t>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F046B1">
        <w:t>Daniele Budiša</w:t>
      </w:r>
      <w:r w:rsidR="0053688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F046B1">
        <w:t>a</w:t>
      </w:r>
      <w:r w:rsidRPr="00653A23">
        <w:t xml:space="preserve"> već prethodno rješenjem ovog suda broj </w:t>
      </w:r>
      <w:r>
        <w:t>St-</w:t>
      </w:r>
      <w:r w:rsidR="006927F0">
        <w:t>1</w:t>
      </w:r>
      <w:r w:rsidR="00F046B1">
        <w:t>70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36888">
        <w:t>5</w:t>
      </w:r>
      <w:r w:rsidRPr="00653A23">
        <w:t xml:space="preserve">. </w:t>
      </w:r>
      <w:r w:rsidR="00536888">
        <w:t>lipnja</w:t>
      </w:r>
      <w:r>
        <w:t xml:space="preserve"> 2018</w:t>
      </w:r>
      <w:r w:rsidRPr="00653A23">
        <w:t>. upozoren</w:t>
      </w:r>
      <w:r w:rsidR="00F046B1">
        <w:t>a</w:t>
      </w:r>
      <w:r w:rsidRPr="00653A23">
        <w:t xml:space="preserve"> da će se u slučaju neodazivanja odrediti </w:t>
      </w:r>
      <w:r w:rsidR="00F046B1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F046B1">
        <w:t>Daniela Budiša</w:t>
      </w:r>
      <w:r w:rsidR="0053688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6F77D1">
        <w:t>19</w:t>
      </w:r>
      <w:r w:rsidR="000A7DAE">
        <w:t>.</w:t>
      </w:r>
      <w:r w:rsidR="00626DBD">
        <w:t xml:space="preserve"> </w:t>
      </w:r>
      <w:r w:rsidR="00D632C2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FD0D9D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FD0D9D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F046B1" w:rsidP="00C969E8" w:rsidR="00F046B1">
      <w:pPr>
        <w:numPr>
          <w:ilvl w:val="0"/>
          <w:numId w:val="2"/>
        </w:numPr>
      </w:pPr>
      <w:r>
        <w:t xml:space="preserve">Danieli Budiša iz </w:t>
      </w:r>
      <w:proofErr w:type="spellStart"/>
      <w:r>
        <w:t>Bilica</w:t>
      </w:r>
      <w:proofErr w:type="spellEnd"/>
      <w:r w:rsidRPr="0010055C">
        <w:t xml:space="preserve">, </w:t>
      </w:r>
      <w:proofErr w:type="spellStart"/>
      <w:r>
        <w:t>Bosuć</w:t>
      </w:r>
      <w:proofErr w:type="spellEnd"/>
      <w:r>
        <w:t xml:space="preserve"> 10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C142E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36888"/>
    <w:rsid w:val="00592999"/>
    <w:rsid w:val="005D4160"/>
    <w:rsid w:val="005E42F6"/>
    <w:rsid w:val="00615D85"/>
    <w:rsid w:val="00626DBD"/>
    <w:rsid w:val="00653A23"/>
    <w:rsid w:val="00663358"/>
    <w:rsid w:val="006927F0"/>
    <w:rsid w:val="006F77D1"/>
    <w:rsid w:val="00721506"/>
    <w:rsid w:val="007355E9"/>
    <w:rsid w:val="00736E8D"/>
    <w:rsid w:val="007F4AAC"/>
    <w:rsid w:val="008331EC"/>
    <w:rsid w:val="0085584E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6EE"/>
    <w:rsid w:val="00D853D6"/>
    <w:rsid w:val="00DF78F8"/>
    <w:rsid w:val="00E52157"/>
    <w:rsid w:val="00E5260C"/>
    <w:rsid w:val="00E8758E"/>
    <w:rsid w:val="00EE5977"/>
    <w:rsid w:val="00F046B1"/>
    <w:rsid w:val="00F0530F"/>
    <w:rsid w:val="00F1796A"/>
    <w:rsid w:val="00F52CFD"/>
    <w:rsid w:val="00F61FED"/>
    <w:rsid w:val="00F65EA0"/>
    <w:rsid w:val="00FD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2097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2018-06-18T09:32:00Z</dcterms:created>
  <dc:creator>Administrator</dc:creator>
  <cp:lastModifiedBy>Ante Rubelj</cp:lastModifiedBy>
  <cp:lastPrinted>2018-06-19T09:51:00Z</cp:lastPrinted>
  <dcterms:modified xmlns:xsi="http://www.w3.org/2001/XMLSchema-instance" xsi:type="dcterms:W3CDTF">2018-06-19T09:51:00Z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POLICIJA- 170-18- Daniela Budiša.docx)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