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66fc" w14:paraId="69366f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A7FD1">
        <w:t>89</w:t>
      </w:r>
      <w:r w:rsidR="00781E78">
        <w:t>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A56162" w:rsidRPr="00A56162">
        <w:t>ADRIAKONSTRUKT NAFTA PLIN d.o.o.</w:t>
      </w:r>
      <w:r w:rsidR="00BA142B">
        <w:t xml:space="preserve">, </w:t>
      </w:r>
      <w:r w:rsidR="00384BF9" w:rsidRPr="00384BF9">
        <w:t>Zagreb</w:t>
      </w:r>
      <w:r w:rsidR="00BA142B">
        <w:t xml:space="preserve">, </w:t>
      </w:r>
      <w:proofErr w:type="spellStart"/>
      <w:r w:rsidR="00A56162" w:rsidRPr="00A56162">
        <w:t>Gjure</w:t>
      </w:r>
      <w:proofErr w:type="spellEnd"/>
      <w:r w:rsidR="00A56162" w:rsidRPr="00A56162">
        <w:t xml:space="preserve"> </w:t>
      </w:r>
      <w:proofErr w:type="spellStart"/>
      <w:r w:rsidR="00A56162" w:rsidRPr="00A56162">
        <w:t>Szaba</w:t>
      </w:r>
      <w:proofErr w:type="spellEnd"/>
      <w:r w:rsidR="00A56162" w:rsidRPr="00A56162">
        <w:t xml:space="preserve"> 4</w:t>
      </w:r>
      <w:r w:rsidR="00BA142B">
        <w:t xml:space="preserve">, MBS: </w:t>
      </w:r>
      <w:r w:rsidR="00A56162" w:rsidRPr="00A56162">
        <w:t>080926434</w:t>
      </w:r>
      <w:r w:rsidR="00BA142B">
        <w:t xml:space="preserve">, OIB: </w:t>
      </w:r>
      <w:r w:rsidR="00A56162" w:rsidRPr="00A56162">
        <w:t>08147797086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56162">
        <w:t xml:space="preserve">ADRIAKONSTRUKT NAFTA PLIN d.o.o., Zagreb, </w:t>
      </w:r>
      <w:proofErr w:type="spellStart"/>
      <w:r w:rsidR="00A56162">
        <w:t>Gjure</w:t>
      </w:r>
      <w:proofErr w:type="spellEnd"/>
      <w:r w:rsidR="00A56162">
        <w:t xml:space="preserve"> </w:t>
      </w:r>
      <w:proofErr w:type="spellStart"/>
      <w:r w:rsidR="00A56162">
        <w:t>Szaba</w:t>
      </w:r>
      <w:proofErr w:type="spellEnd"/>
      <w:r w:rsidR="00A56162">
        <w:t xml:space="preserve"> 4, MBS: 080926434, OIB: 08147797086</w:t>
      </w:r>
      <w:r w:rsidR="00D43EFC">
        <w:t xml:space="preserve">, </w:t>
      </w:r>
      <w:r>
        <w:t xml:space="preserve">iznosi </w:t>
      </w:r>
      <w:r w:rsidR="00A56162">
        <w:t>79.536,92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297B06" w:rsidRPr="00297B06">
        <w:t>Stjepan Medić, OIB: 44142373578</w:t>
      </w:r>
      <w:r w:rsidR="00E43AC0">
        <w:t xml:space="preserve">, </w:t>
      </w:r>
      <w:r w:rsidR="00297B06" w:rsidRPr="00297B06">
        <w:t xml:space="preserve">Zagreb, </w:t>
      </w:r>
      <w:proofErr w:type="spellStart"/>
      <w:r w:rsidR="00297B06" w:rsidRPr="00297B06">
        <w:t>Perjavica</w:t>
      </w:r>
      <w:proofErr w:type="spellEnd"/>
      <w:r w:rsidR="00297B06" w:rsidRPr="00297B06">
        <w:t xml:space="preserve"> 80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A7FD1">
        <w:t>89</w:t>
      </w:r>
      <w:r w:rsidR="00781E78">
        <w:t>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7D2" w:rsidR="006117D2">
      <w:r>
        <w:separator/>
      </w:r>
    </w:p>
  </w:endnote>
  <w:endnote w:id="0" w:type="continuationSeparator">
    <w:p w:rsidRDefault="006117D2" w:rsidR="00611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7D2" w:rsidR="006117D2">
      <w:r>
        <w:separator/>
      </w:r>
    </w:p>
  </w:footnote>
  <w:footnote w:id="0" w:type="continuationSeparator">
    <w:p w:rsidRDefault="006117D2" w:rsidR="006117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97B06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0BE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17D2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55421"/>
    <w:rsid w:val="007657AA"/>
    <w:rsid w:val="00766D29"/>
    <w:rsid w:val="0077329E"/>
    <w:rsid w:val="0078009A"/>
    <w:rsid w:val="00781E78"/>
    <w:rsid w:val="00791899"/>
    <w:rsid w:val="00796AED"/>
    <w:rsid w:val="007A09A6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40B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0B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B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B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B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40B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0B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B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B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B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St-894/2017</izvorni_sadrzaj>
    <derivirana_varijabla naziv="DomainObject.Predmet.OznakaBroj_1">St-894/2017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ADRIAKONSTRUKT NAFTA PLIN d.o.o.</izvorni_sadrzaj>
    <derivirana_varijabla naziv="DomainObject.Predmet.ProtustrankaFormated_1">  ADRIAKONSTRUKT NAFTA PLIN d.o.o.</derivirana_varijabla>
  </DomainObject.Predmet.ProtustrankaFormated>
  <DomainObject.Predmet.ProtustrankaFormatedOIB>
    <izvorni_sadrzaj>  ADRIAKONSTRUKT NAFTA PLIN d.o.o., OIB 08147797086</izvorni_sadrzaj>
    <derivirana_varijabla naziv="DomainObject.Predmet.ProtustrankaFormatedOIB_1">  ADRIAKONSTRUKT NAFTA PLIN d.o.o., OIB 08147797086</derivirana_varijabla>
  </DomainObject.Predmet.ProtustrankaFormatedOIB>
  <DomainObject.Predmet.ProtustrankaFormatedWithAdress>
    <izvorni_sadrzaj> ADRIAKONSTRUKT NAFTA PLIN d.o.o., Gjure Szaba 4, 10000 Zagreb</izvorni_sadrzaj>
    <derivirana_varijabla naziv="DomainObject.Predmet.ProtustrankaFormatedWithAdress_1"> ADRIAKONSTRUKT NAFTA PLIN d.o.o., Gjure Szaba 4, 10000 Zagreb</derivirana_varijabla>
  </DomainObject.Predmet.ProtustrankaFormatedWithAdress>
  <DomainObject.Predmet.ProtustrankaFormatedWithAdressOIB>
    <izvorni_sadrzaj> ADRIAKONSTRUKT NAFTA PLIN d.o.o., OIB 08147797086, Gjure Szaba 4, 10000 Zagreb</izvorni_sadrzaj>
    <derivirana_varijabla naziv="DomainObject.Predmet.ProtustrankaFormatedWithAdressOIB_1"> ADRIAKONSTRUKT NAFTA PLIN d.o.o., OIB 08147797086, Gjure Szaba 4, 10000 Zagreb</derivirana_varijabla>
  </DomainObject.Predmet.ProtustrankaFormatedWithAdressOIB>
  <DomainObject.Predmet.ProtustrankaWithAdress>
    <izvorni_sadrzaj>ADRIAKONSTRUKT NAFTA PLIN d.o.o. Gjure Szaba 4, 10000 Zagreb</izvorni_sadrzaj>
    <derivirana_varijabla naziv="DomainObject.Predmet.ProtustrankaWithAdress_1">ADRIAKONSTRUKT NAFTA PLIN d.o.o. Gjure Szaba 4, 10000 Zagreb</derivirana_varijabla>
  </DomainObject.Predmet.ProtustrankaWithAdress>
  <DomainObject.Predmet.ProtustrankaWithAdressOIB>
    <izvorni_sadrzaj>ADRIAKONSTRUKT NAFTA PLIN d.o.o., OIB 08147797086, Gjure Szaba 4, 10000 Zagreb</izvorni_sadrzaj>
    <derivirana_varijabla naziv="DomainObject.Predmet.ProtustrankaWithAdressOIB_1">ADRIAKONSTRUKT NAFTA PLIN d.o.o., OIB 08147797086, Gjure Szaba 4, 10000 Zagreb</derivirana_varijabla>
  </DomainObject.Predmet.ProtustrankaWithAdressOIB>
  <DomainObject.Predmet.ProtustrankaNazivFormated>
    <izvorni_sadrzaj>ADRIAKONSTRUKT NAFTA PLIN d.o.o.</izvorni_sadrzaj>
    <derivirana_varijabla naziv="DomainObject.Predmet.ProtustrankaNazivFormated_1">ADRIAKONSTRUKT NAFTA PLIN d.o.o.</derivirana_varijabla>
  </DomainObject.Predmet.ProtustrankaNazivFormated>
  <DomainObject.Predmet.ProtustrankaNazivFormatedOIB>
    <izvorni_sadrzaj>ADRIAKONSTRUKT NAFTA PLIN d.o.o., OIB 08147797086</izvorni_sadrzaj>
    <derivirana_varijabla naziv="DomainObject.Predmet.ProtustrankaNazivFormatedOIB_1">ADRIAKONSTRUKT NAFTA PLIN d.o.o., OIB 08147797086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ADRIAKONSTRUKT NAFTA PLIN d.o.o.</item>
    </izvorni_sadrzaj>
    <derivirana_varijabla naziv="DomainObject.Predmet.ProtuStrankaListFormated_1">
      <item>ADRIAKONSTRUKT NAFTA PLIN d.o.o.</item>
    </derivirana_varijabla>
  </DomainObject.Predmet.ProtuStrankaListFormated>
  <DomainObject.Predmet.ProtuStrankaListFormatedOIB>
    <izvorni_sadrzaj>
      <item>ADRIAKONSTRUKT NAFTA PLIN d.o.o., OIB 08147797086</item>
    </izvorni_sadrzaj>
    <derivirana_varijabla naziv="DomainObject.Predmet.ProtuStrankaListFormatedOIB_1">
      <item>ADRIAKONSTRUKT NAFTA PLIN d.o.o., OIB 08147797086</item>
    </derivirana_varijabla>
  </DomainObject.Predmet.ProtuStrankaListFormatedOIB>
  <DomainObject.Predmet.ProtuStrankaListFormatedWithAdress>
    <izvorni_sadrzaj>
      <item>ADRIAKONSTRUKT NAFTA PLIN d.o.o., Gjure Szaba 4, 10000 Zagreb</item>
    </izvorni_sadrzaj>
    <derivirana_varijabla naziv="DomainObject.Predmet.ProtuStrankaListFormatedWithAdress_1">
      <item>ADRIAKONSTRUKT NAFTA PLIN d.o.o., Gjure Szaba 4, 10000 Zagreb</item>
    </derivirana_varijabla>
  </DomainObject.Predmet.ProtuStrankaListFormatedWithAdress>
  <DomainObject.Predmet.ProtuStrankaListFormatedWithAdressOIB>
    <izvorni_sadrzaj>
      <item>ADRIAKONSTRUKT NAFTA PLIN d.o.o., OIB 08147797086, Gjure Szaba 4, 10000 Zagreb</item>
    </izvorni_sadrzaj>
    <derivirana_varijabla naziv="DomainObject.Predmet.ProtuStrankaListFormatedWithAdressOIB_1">
      <item>ADRIAKONSTRUKT NAFTA PLIN d.o.o., OIB 08147797086, Gjure Szaba 4, 10000 Zagreb</item>
    </derivirana_varijabla>
  </DomainObject.Predmet.ProtuStrankaListFormatedWithAdressOIB>
  <DomainObject.Predmet.ProtuStrankaListNazivFormated>
    <izvorni_sadrzaj>
      <item>ADRIAKONSTRUKT NAFTA PLIN d.o.o.</item>
    </izvorni_sadrzaj>
    <derivirana_varijabla naziv="DomainObject.Predmet.ProtuStrankaListNazivFormated_1">
      <item>ADRIAKONSTRUKT NAFTA PLIN d.o.o.</item>
    </derivirana_varijabla>
  </DomainObject.Predmet.ProtuStrankaListNazivFormated>
  <DomainObject.Predmet.ProtuStrankaListNazivFormatedOIB>
    <izvorni_sadrzaj>
      <item>ADRIAKONSTRUKT NAFTA PLIN d.o.o., OIB 08147797086</item>
    </izvorni_sadrzaj>
    <derivirana_varijabla naziv="DomainObject.Predmet.ProtuStrankaListNazivFormatedOIB_1">
      <item>ADRIAKONSTRUKT NAFTA PLIN d.o.o., OIB 08147797086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ADRIAKONSTRUKT NAFTA PLIN d.o.o.</izvorni_sadrzaj>
    <derivirana_varijabla naziv="DomainObject.Predmet.ProtustrankaIDrugi_1">ADRIAKONSTRUKT NAFTA 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ADRIAKONSTRUKT NAFTA PLIN d.o.o., OIB 08147797086, Gjure Szaba 4, 10000 Zagreb</izvorni_sadrzaj>
    <derivirana_varijabla naziv="DomainObject.Predmet.ProtustrankaIDrugiAdressOIB_1">ADRIAKONSTRUKT NAFTA PLIN d.o.o., OIB 08147797086,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ADRIAKONSTRUKT NAFTA PLIN d.o.o.</item>
      <item>FINA Regionalni centar Zagreb</item>
    </izvorni_sadrzaj>
    <derivirana_varijabla naziv="DomainObject.Predmet.SudioniciListNaziv_1">
      <item>ADRIAKONSTRUKT NAFTA PLIN d.o.o.</item>
      <item>FINA Regionalni centar Zagreb</item>
    </derivirana_varijabla>
  </DomainObject.Predmet.SudioniciListNaziv>
  <DomainObject.Predmet.SudioniciListAdressOIB>
    <izvorni_sadrzaj>
      <item>ADRIAKONSTRUKT NAFTA PLIN d.o.o., OIB 08147797086, Gjure Szaba 4,10000 Zagreb</item>
      <item>FINA Regionalni centar Zagreb, OIB 85821130368, Trg svibanjskih žrtava 1995. 1,10000 Zagreb</item>
    </izvorni_sadrzaj>
    <derivirana_varijabla naziv="DomainObject.Predmet.SudioniciListAdressOIB_1">
      <item>ADRIAKONSTRUKT NAFTA PLIN d.o.o., OIB 08147797086, Gjure Szaba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08147797086</item>
      <item>, OIB 85821130368</item>
    </izvorni_sadrzaj>
    <derivirana_varijabla naziv="DomainObject.Predmet.SudioniciListNazivOIB_1">
      <item>, OIB 08147797086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EF4B6-EAE0-4C61-B44F-CEE22AA5C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1966</properties:Characters>
  <properties:Lines>49</properties:Lines>
  <properties:Paragraphs>16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2017-08-07T06:24:00Z</dcterms:modified>
  <cp:revision>162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