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08b5" w14:paraId="10408b5" w:rsidRDefault="002F357C" w:rsidP="00345FCD" w:rsidR="00345FCD" w:rsidRPr="0024762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24762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476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7628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</w:rPr>
        <w:t>Zagreb, Amruševa 2/II</w:t>
      </w:r>
      <w:r w:rsidRPr="00247628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7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MEDICUS ALTERNATIVA d.o.o., Zagreb, Ćire Truhelke 19, OIB: 29184588279,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povodom zahtjeva Financijske ag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7928">
        <w:rPr>
          <w:rFonts w:cs="Times New Roman" w:eastAsia="Times New Roman" w:hAnsi="Times New Roman" w:ascii="Times New Roman"/>
          <w:sz w:val="24"/>
          <w:szCs w:val="24"/>
          <w:lang w:eastAsia="hr-HR"/>
        </w:rPr>
        <w:t>MEDICUS ALTERNATIVA d.o.o., Zagreb, Ćire Truhelke 19, OIB: 29184588279</w:t>
      </w:r>
      <w:r w:rsidR="00C149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CD329E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14,</w:t>
      </w:r>
      <w:r w:rsidR="000B7928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962C2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24762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79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Branka Božić,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iz Zagreba, Mirka Deanovića 11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MEDICUS ALTERNATIVA d.o.o., Zagreb, Ćire Truhelke 19, OIB: 29184588279</w:t>
      </w:r>
      <w:r w:rsidR="005879F4" w:rsidRPr="00247628">
        <w:rPr>
          <w:rFonts w:cs="Times New Roman" w:hAnsi="Times New Roman" w:ascii="Times New Roman"/>
          <w:sz w:val="24"/>
          <w:szCs w:val="24"/>
        </w:rPr>
        <w:t xml:space="preserve"> 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1. prosinca</w:t>
      </w:r>
      <w:r w:rsidR="005879F4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MEDICUS ALTERNATIVA d.o.o., Zagreb, Ćire Truhelke 19, OIB: 29184588279.</w:t>
      </w:r>
    </w:p>
    <w:p w:rsidRDefault="00D17903" w:rsidP="00345FCD" w:rsidR="00D17903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6855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47628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3D5428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6761C1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026C85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180367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35681C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2017.</w:t>
      </w:r>
    </w:p>
    <w:p w:rsidRDefault="00026C85" w:rsidP="00345FCD" w:rsidR="00026C85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247628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24762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681C">
        <w:rPr>
          <w:rFonts w:cs="Times New Roman" w:eastAsia="Times New Roman" w:hAnsi="Times New Roman" w:ascii="Times New Roman"/>
          <w:sz w:val="24"/>
          <w:szCs w:val="24"/>
          <w:lang w:eastAsia="hr-HR"/>
        </w:rPr>
        <w:t>22. veljače 2018.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247628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24762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247628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24762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247628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24762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49E5" w:rsidP="00345FCD" w:rsidR="00C97E01" w:rsidRPr="002476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2476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367" w:rsidR="001803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367" w:rsidR="0018036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367" w:rsidR="001803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367" w:rsidR="001803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123575205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35681C" w:rsidP="0035681C" w:rsidR="0035681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8F49E5">
          <w:rPr>
            <w:b/>
            <w:noProof/>
          </w:rPr>
          <w:t>2</w:t>
        </w:r>
        <w:r w:rsidRPr="002F357C">
          <w:rPr>
            <w:b/>
          </w:rPr>
          <w:fldChar w:fldCharType="end"/>
        </w:r>
      </w:p>
      <w:p w:rsidRDefault="00180367" w:rsidP="0035681C" w:rsidR="0035681C">
        <w:pPr>
          <w:pStyle w:val="Zaglavlje"/>
          <w:jc w:val="right"/>
        </w:pPr>
        <w:r>
          <w:rPr>
            <w:b/>
          </w:rPr>
          <w:t>Poslovni broj: 58. St-6855</w:t>
        </w:r>
        <w:r w:rsidR="0035681C">
          <w:rPr>
            <w:b/>
          </w:rPr>
          <w:t>/2016</w:t>
        </w:r>
      </w:p>
    </w:sdtContent>
  </w:sdt>
  <w:p w:rsidRDefault="0035681C" w:rsidP="0035681C" w:rsidR="0035681C">
    <w:pPr>
      <w:pStyle w:val="Zaglavlje"/>
    </w:pPr>
  </w:p>
  <w:p w:rsidRDefault="00B22542" w:rsidP="00B22542" w:rsidR="00B22542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8F49E5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0B7928">
          <w:rPr>
            <w:b/>
          </w:rPr>
          <w:t>6855</w:t>
        </w:r>
        <w:r w:rsidR="00F87F2A">
          <w:rPr>
            <w:b/>
          </w:rPr>
          <w:t>/2016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SpellingErrors/>
  <w:hideGrammaticalErrors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455B1"/>
    <w:rsid w:val="00095E86"/>
    <w:rsid w:val="000A3268"/>
    <w:rsid w:val="000B7928"/>
    <w:rsid w:val="0014690A"/>
    <w:rsid w:val="00155293"/>
    <w:rsid w:val="00167B23"/>
    <w:rsid w:val="001705AB"/>
    <w:rsid w:val="00180367"/>
    <w:rsid w:val="00184C3D"/>
    <w:rsid w:val="001949A3"/>
    <w:rsid w:val="00247628"/>
    <w:rsid w:val="002A2A1A"/>
    <w:rsid w:val="002A4819"/>
    <w:rsid w:val="002B1598"/>
    <w:rsid w:val="002C1AEF"/>
    <w:rsid w:val="002F357C"/>
    <w:rsid w:val="002F35AE"/>
    <w:rsid w:val="00330535"/>
    <w:rsid w:val="00345FCD"/>
    <w:rsid w:val="0035681C"/>
    <w:rsid w:val="003B2EA0"/>
    <w:rsid w:val="003C1974"/>
    <w:rsid w:val="003D0E0E"/>
    <w:rsid w:val="003D5428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879F4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8F49E5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CD329E"/>
    <w:rsid w:val="00D01556"/>
    <w:rsid w:val="00D12E11"/>
    <w:rsid w:val="00D17903"/>
    <w:rsid w:val="00D6564F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87F2A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PLODOVI PRIGORJA</izvorni_sadrzaj>
    <derivirana_varijabla naziv="DomainObject.Predmet.ProtustrankaFormated_1">  POLJOPRIVREDNA ZADRUGA PLODOVI PRIGORJA</derivirana_varijabla>
  </DomainObject.Predmet.ProtustrankaFormated>
  <DomainObject.Predmet.ProtustrankaFormatedOIB>
    <izvorni_sadrzaj>  POLJOPRIVREDNA ZADRUGA PLODOVI PRIGORJA, OIB 76389882689</izvorni_sadrzaj>
    <derivirana_varijabla naziv="DomainObject.Predmet.ProtustrankaFormatedOIB_1">  POLJOPRIVREDNA ZADRUGA PLODOVI PRIGORJA, OIB 76389882689</derivirana_varijabla>
  </DomainObject.Predmet.ProtustrankaFormatedOIB>
  <DomainObject.Predmet.ProtustrankaFormatedWithAdress>
    <izvorni_sadrzaj> POLJOPRIVREDNA ZADRUGA PLODOVI PRIGORJA, Kurmanova 5, 10363 Jesenovec</izvorni_sadrzaj>
    <derivirana_varijabla naziv="DomainObject.Predmet.ProtustrankaFormatedWithAdress_1"> POLJOPRIVREDNA ZADRUGA PLODOVI PRIGORJA, Kurmanova 5, 10363 Jesenovec</derivirana_varijabla>
  </DomainObject.Predmet.ProtustrankaFormatedWithAdress>
  <DomainObject.Predmet.ProtustrankaFormatedWithAdressOIB>
    <izvorni_sadrzaj> POLJOPRIVREDNA ZADRUGA PLODOVI PRIGORJA, OIB 76389882689, Kurmanova 5, 10363 Jesenovec</izvorni_sadrzaj>
    <derivirana_varijabla naziv="DomainObject.Predmet.ProtustrankaFormatedWithAdressOIB_1"> POLJOPRIVREDNA ZADRUGA PLODOVI PRIGORJA, OIB 76389882689, Kurmanova 5, 10363 Jesenovec</derivirana_varijabla>
  </DomainObject.Predmet.ProtustrankaFormatedWithAdressOIB>
  <DomainObject.Predmet.ProtustrankaWithAdress>
    <izvorni_sadrzaj>POLJOPRIVREDNA ZADRUGA PLODOVI PRIGORJA Kurmanova 5, 10363 Jesenovec</izvorni_sadrzaj>
    <derivirana_varijabla naziv="DomainObject.Predmet.ProtustrankaWithAdress_1">POLJOPRIVREDNA ZADRUGA PLODOVI PRIGORJA Kurmanova 5, 10363 Jesenovec</derivirana_varijabla>
  </DomainObject.Predmet.ProtustrankaWithAdress>
  <DomainObject.Predmet.ProtustrankaWithAdressOIB>
    <izvorni_sadrzaj>POLJOPRIVREDNA ZADRUGA PLODOVI PRIGORJA, OIB 76389882689, Kurmanova 5, 10363 Jesenovec</izvorni_sadrzaj>
    <derivirana_varijabla naziv="DomainObject.Predmet.ProtustrankaWithAdressOIB_1">POLJOPRIVREDNA ZADRUGA PLODOVI PRIGORJA, OIB 76389882689, Kurmanova 5, 10363 Jesenovec</derivirana_varijabla>
  </DomainObject.Predmet.ProtustrankaWithAdressOIB>
  <DomainObject.Predmet.ProtustrankaNazivFormated>
    <izvorni_sadrzaj>POLJOPRIVREDNA ZADRUGA PLODOVI PRIGORJA</izvorni_sadrzaj>
    <derivirana_varijabla naziv="DomainObject.Predmet.ProtustrankaNazivFormated_1">POLJOPRIVREDNA ZADRUGA PLODOVI PRIGORJA</derivirana_varijabla>
  </DomainObject.Predmet.ProtustrankaNazivFormated>
  <DomainObject.Predmet.ProtustrankaNazivFormatedOIB>
    <izvorni_sadrzaj>POLJOPRIVREDNA ZADRUGA PLODOVI PRIGORJA, OIB 76389882689</izvorni_sadrzaj>
    <derivirana_varijabla naziv="DomainObject.Predmet.ProtustrankaNazivFormatedOIB_1">POLJOPRIVREDNA ZADRUGA PLODOVI PRIGORJA, OIB 76389882689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PLODOVI PRIGORJA</item>
    </izvorni_sadrzaj>
    <derivirana_varijabla naziv="DomainObject.Predmet.ProtuStrankaListFormated_1">
      <item>POLJOPRIVREDNA ZADRUGA PLODOVI PRIGORJA</item>
    </derivirana_varijabla>
  </DomainObject.Predmet.ProtuStrankaListFormated>
  <DomainObject.Predmet.ProtuStrankaListFormatedOIB>
    <izvorni_sadrzaj>
      <item>POLJOPRIVREDNA ZADRUGA PLODOVI PRIGORJA, OIB 76389882689</item>
    </izvorni_sadrzaj>
    <derivirana_varijabla naziv="DomainObject.Predmet.ProtuStrankaListFormatedOIB_1">
      <item>POLJOPRIVREDNA ZADRUGA PLODOVI PRIGORJA, OIB 76389882689</item>
    </derivirana_varijabla>
  </DomainObject.Predmet.ProtuStrankaListFormatedOIB>
  <DomainObject.Predmet.ProtuStrankaListFormatedWithAdress>
    <izvorni_sadrzaj>
      <item>POLJOPRIVREDNA ZADRUGA PLODOVI PRIGORJA, Kurmanova 5, 10363 Jesenovec</item>
    </izvorni_sadrzaj>
    <derivirana_varijabla naziv="DomainObject.Predmet.ProtuStrankaListFormatedWithAdress_1">
      <item>POLJOPRIVREDNA ZADRUGA PLODOVI PRIGORJA, Kurmanova 5, 10363 Jesenovec</item>
    </derivirana_varijabla>
  </DomainObject.Predmet.ProtuStrankaListFormatedWithAdress>
  <DomainObject.Predmet.ProtuStrankaListFormatedWithAdressOIB>
    <izvorni_sadrzaj>
      <item>POLJOPRIVREDNA ZADRUGA PLODOVI PRIGORJA, OIB 76389882689, Kurmanova 5, 10363 Jesenovec</item>
    </izvorni_sadrzaj>
    <derivirana_varijabla naziv="DomainObject.Predmet.ProtuStrankaListFormatedWithAdressOIB_1">
      <item>POLJOPRIVREDNA ZADRUGA PLODOVI PRIGORJA, OIB 76389882689, Kurmanova 5, 10363 Jesenovec</item>
    </derivirana_varijabla>
  </DomainObject.Predmet.ProtuStrankaListFormatedWithAdressOIB>
  <DomainObject.Predmet.ProtuStrankaListNazivFormated>
    <izvorni_sadrzaj>
      <item>POLJOPRIVREDNA ZADRUGA PLODOVI PRIGORJA</item>
    </izvorni_sadrzaj>
    <derivirana_varijabla naziv="DomainObject.Predmet.ProtuStrankaListNazivFormated_1">
      <item>POLJOPRIVREDNA ZADRUGA PLODOVI PRIGORJA</item>
    </derivirana_varijabla>
  </DomainObject.Predmet.ProtuStrankaListNazivFormated>
  <DomainObject.Predmet.ProtuStrankaListNazivFormatedOIB>
    <izvorni_sadrzaj>
      <item>POLJOPRIVREDNA ZADRUGA PLODOVI PRIGORJA, OIB 76389882689</item>
    </izvorni_sadrzaj>
    <derivirana_varijabla naziv="DomainObject.Predmet.ProtuStrankaListNazivFormatedOIB_1">
      <item>POLJOPRIVREDNA ZADRUGA PLODOVI PRIGORJA, OIB 76389882689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PLODOVI PRIGORJA</izvorni_sadrzaj>
    <derivirana_varijabla naziv="DomainObject.Predmet.ProtustrankaIDrugi_1">POLJOPRIVREDNA ZADRUGA PLODOVI PRIGORJA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PLODOVI PRIGORJA, OIB 76389882689, Kurmanova 5, 10363 Jesenovec</izvorni_sadrzaj>
    <derivirana_varijabla naziv="DomainObject.Predmet.ProtustrankaIDrugiAdressOIB_1">POLJOPRIVREDNA ZADRUGA PLODOVI PRIGORJA, OIB 76389882689, Kurmanova 5, 10363 Jesenovec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PLODOVI PRIGORJA</item>
    </izvorni_sadrzaj>
    <derivirana_varijabla naziv="DomainObject.Predmet.SudioniciListNaziv_1">
      <item>FINA Regionalni centar Zagreb</item>
      <item>POLJOPRIVREDNA ZADRUGA PLODOVI PRIGORJA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PLODOVI PRIGORJA, OIB 76389882689, Kurmanova 5,10363 Jesenovec</item>
    </izvorni_sadrzaj>
    <derivirana_varijabla naziv="DomainObject.Predmet.SudioniciListAdressOIB_1">
      <item>FINA Regionalni centar Zagreb, OIB 85821130368, Trg svibanjskih žrtava 1995. 1,10000 Zagreb</item>
      <item>POLJOPRIVREDNA ZADRUGA PLODOVI PRIGORJA, OIB 76389882689, Kurmanova 5,10363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76389882689</item>
    </izvorni_sadrzaj>
    <derivirana_varijabla naziv="DomainObject.Predmet.SudioniciListNazivOIB_1">
      <item>, OIB 85821130368</item>
      <item>, OIB 76389882689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2548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2018-02-22T13:16:00Z</dcterms:created>
  <dc:creator>Joško Livaković</dc:creator>
  <cp:lastModifiedBy>Anđelka Mandarić</cp:lastModifiedBy>
  <cp:lastPrinted>2017-09-07T12:30:00Z</cp:lastPrinted>
  <dcterms:modified xmlns:xsi="http://www.w3.org/2001/XMLSchema-instance" xsi:type="dcterms:W3CDTF">2018-02-22T13:16:00Z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St-1520/2016-3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