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10ff" w14:paraId="c0b10ff" w:rsidRDefault="009A0F1B" w:rsidP="009A0F1B" w:rsidR="009A0F1B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94136A">
        <w:t>655/16-14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</w:r>
      <w:r w:rsidR="00CF5A28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TOMMY j.d.o.o., OIB: 82892160857 sa sjedištem u Ulica Matije Gupca 42, 48260 Križevci</w:t>
      </w:r>
      <w:r>
        <w:t xml:space="preserve">, dana 20. </w:t>
      </w:r>
      <w:r w:rsidR="0094136A">
        <w:t>listopada</w:t>
      </w:r>
      <w:r>
        <w:t xml:space="preserve"> 2016. godine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94136A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16</w:t>
      </w:r>
      <w:r w:rsidR="00CF5A28">
        <w:rPr>
          <w:b/>
          <w:u w:val="single"/>
        </w:rPr>
        <w:t xml:space="preserve">. </w:t>
      </w:r>
      <w:r>
        <w:rPr>
          <w:b/>
          <w:u w:val="single"/>
        </w:rPr>
        <w:t>studeni 2016. u 09,5</w:t>
      </w:r>
      <w:r w:rsidR="009A0F1B">
        <w:rPr>
          <w:b/>
          <w:u w:val="single"/>
        </w:rPr>
        <w:t>0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CF5A28" w:rsidP="00CF5A28" w:rsidR="00CF5A28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CF5A28" w:rsidP="00CF5A28" w:rsidR="00CF5A28">
      <w:pPr>
        <w:spacing w:lineRule="auto" w:line="240" w:after="0"/>
        <w:jc w:val="both"/>
      </w:pPr>
      <w:r>
        <w:t xml:space="preserve">- direktor dužnika Jasminka Oremuš, OIB: 74790640598, </w:t>
      </w:r>
      <w:r w:rsidR="0094136A">
        <w:t>na adresi u Vrbovcu, Vinogradska ulica 25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6E0642" w:rsidR="009A0F1B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  <w:r>
        <w:t>Obrazloženje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Bu</w:t>
      </w:r>
      <w:r w:rsidR="000D269E">
        <w:t xml:space="preserve">dući da na ročište zakazano za </w:t>
      </w:r>
      <w:r w:rsidR="0094136A">
        <w:t>11</w:t>
      </w:r>
      <w:r>
        <w:t xml:space="preserve">. </w:t>
      </w:r>
      <w:r w:rsidR="0094136A">
        <w:t>listopada</w:t>
      </w:r>
      <w:r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  <w:r>
        <w:t>U Varaždinu, 20. rujna 2016.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9A0F1B" w:rsidP="00B61CFC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</w:t>
      </w:r>
      <w:r w:rsidR="00B61CFC">
        <w:t>, v.r.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6E0642" w:rsidP="009A0F1B" w:rsidR="006E0642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CF5A28" w:rsidP="00CF5A28" w:rsidR="00CF5A28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CF5A28" w:rsidP="00CF5A28" w:rsidR="00CF5A28">
      <w:pPr>
        <w:spacing w:lineRule="auto" w:line="240" w:after="0"/>
        <w:jc w:val="both"/>
      </w:pPr>
      <w:r>
        <w:t xml:space="preserve">- direktor dužnika Jasminka Oremuš, OIB: 74790640598, </w:t>
      </w:r>
      <w:r w:rsidR="0094136A">
        <w:t>na adresi: Vrbovec, Vinogradska ulica 25, kod stanodavca Kramar Mendaš Lidije</w:t>
      </w:r>
    </w:p>
    <w:p w:rsidRDefault="00CD0F21" w:rsidP="00CD0F21" w:rsidR="009A0F1B">
      <w:pPr>
        <w:spacing w:after="0"/>
      </w:pPr>
      <w:r>
        <w:t xml:space="preserve">- </w:t>
      </w:r>
      <w:r w:rsidR="00795FF1">
        <w:t>stečajna e-Oglasna ploča suda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B10620" w:rsidR="00B10620"/>
    <w:sectPr w:rsidSect="009A0F1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0B1" w:rsidP="009A0F1B" w:rsidR="001B20B1">
      <w:pPr>
        <w:spacing w:lineRule="auto" w:line="240" w:after="0"/>
      </w:pPr>
      <w:r>
        <w:separator/>
      </w:r>
    </w:p>
  </w:endnote>
  <w:endnote w:id="0" w:type="continuationSeparator">
    <w:p w:rsidRDefault="001B20B1" w:rsidP="009A0F1B" w:rsidR="001B20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0B1" w:rsidP="009A0F1B" w:rsidR="001B20B1">
      <w:pPr>
        <w:spacing w:lineRule="auto" w:line="240" w:after="0"/>
      </w:pPr>
      <w:r>
        <w:separator/>
      </w:r>
    </w:p>
  </w:footnote>
  <w:footnote w:id="0" w:type="continuationSeparator">
    <w:p w:rsidRDefault="001B20B1" w:rsidP="009A0F1B" w:rsidR="001B20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D3C">
          <w:rPr>
            <w:noProof/>
          </w:rPr>
          <w:t>2</w:t>
        </w:r>
        <w:r>
          <w:fldChar w:fldCharType="end"/>
        </w:r>
      </w:p>
    </w:sdtContent>
  </w:sdt>
  <w:p w:rsidRDefault="00CD2F1F" w:rsidP="00CF5A28" w:rsidR="00CF5A28">
    <w:pPr>
      <w:pStyle w:val="Zaglavlje"/>
      <w:jc w:val="right"/>
    </w:pPr>
    <w:r>
      <w:tab/>
    </w:r>
    <w:r>
      <w:tab/>
    </w:r>
    <w:r w:rsidR="0094136A" w:rsidRPr="0094136A">
      <w:t>Poslovni broj: 2 St-655/16-14</w:t>
    </w:r>
  </w:p>
  <w:p w:rsidRDefault="009A0F1B" w:rsidR="009A0F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E43051"/>
    <w:multiLevelType w:val="hybridMultilevel"/>
    <w:tmpl w:val="9618A4D0"/>
    <w:lvl w:tplc="42D8E58C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22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3"/>
      </w:pPr>
      <w:rPr>
        <w:rFonts w:hAnsi="Wingdings" w:ascii="Wingdings" w:hint="default"/>
      </w:rPr>
    </w:lvl>
  </w:abstractNum>
  <w:abstractNum w:abstractNumId="2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0C05A4"/>
    <w:rsid w:val="000D269E"/>
    <w:rsid w:val="00157F9E"/>
    <w:rsid w:val="001B20B1"/>
    <w:rsid w:val="0050452D"/>
    <w:rsid w:val="006E0642"/>
    <w:rsid w:val="00795FF1"/>
    <w:rsid w:val="007C2BD8"/>
    <w:rsid w:val="008A5E09"/>
    <w:rsid w:val="0094136A"/>
    <w:rsid w:val="009A0F1B"/>
    <w:rsid w:val="00A67EB0"/>
    <w:rsid w:val="00AC39C5"/>
    <w:rsid w:val="00B10620"/>
    <w:rsid w:val="00B61CFC"/>
    <w:rsid w:val="00B8384F"/>
    <w:rsid w:val="00BB0293"/>
    <w:rsid w:val="00C33AE3"/>
    <w:rsid w:val="00CD0F21"/>
    <w:rsid w:val="00CD2F1F"/>
    <w:rsid w:val="00CF5A28"/>
    <w:rsid w:val="00D46112"/>
    <w:rsid w:val="00DA30F9"/>
    <w:rsid w:val="00EF4D3C"/>
    <w:rsid w:val="00F6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4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D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D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D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D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4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D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D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D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D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05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884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74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11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38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8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623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8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89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0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TOMMY jednostavno društvo s ograničenom odgovornošću za usluge i trgovinu</izvorni_sadrzaj>
    <derivirana_varijabla naziv="DomainObject.Predmet.ProtustrankaFormated_1">  TOMMY jednostavno društvo s ograničenom odgovornošću za usluge i trgovinu</derivirana_varijabla>
  </DomainObject.Predmet.ProtustrankaFormated>
  <DomainObject.Predmet.ProtustrankaFormatedOIB>
    <izvorni_sadrzaj>  TOMMY jednostavno društvo s ograničenom odgovornošću za usluge i trgovinu, OIB 82892160857</izvorni_sadrzaj>
    <derivirana_varijabla naziv="DomainObject.Predmet.ProtustrankaFormatedOIB_1">  TOMMY jednostavno društvo s ograničenom odgovornošću za usluge i trgovinu, OIB 82892160857</derivirana_varijabla>
  </DomainObject.Predmet.ProtustrankaFormatedOIB>
  <DomainObject.Predmet.ProtustrankaFormatedWithAdress>
    <izvorni_sadrzaj> TOMMY jednostavno društvo s ograničenom odgovornošću za usluge i trgovinu, Ulica Matije Gupca 42, 48260 Križevci</izvorni_sadrzaj>
    <derivirana_varijabla naziv="DomainObject.Predmet.ProtustrankaFormatedWithAdress_1"> TOMMY jednostavno društvo s ograničenom odgovornošću za usluge i trgovinu, Ulica Matije Gupca 42, 48260 Križevci</derivirana_varijabla>
  </DomainObject.Predmet.ProtustrankaFormatedWithAdress>
  <DomainObject.Predmet.ProtustrankaFormatedWithAdressOIB>
    <izvorni_sadrzaj> TOMMY jednostavno društvo s ograničenom odgovornošću za usluge i trgovinu, OIB 82892160857, Ulica Matije Gupca 42, 48260 Križevci</izvorni_sadrzaj>
    <derivirana_varijabla naziv="DomainObject.Predmet.ProtustrankaFormatedWithAdressOIB_1"> TOMMY jednostavno društvo s ograničenom odgovornošću za usluge i trgovinu, OIB 82892160857, Ulica Matije Gupca 42, 48260 Križevci</derivirana_varijabla>
  </DomainObject.Predmet.ProtustrankaFormatedWithAdressOIB>
  <DomainObject.Predmet.ProtustrankaWithAdress>
    <izvorni_sadrzaj>TOMMY jednostavno društvo s ograničenom odgovornošću za usluge i trgovinu Ulica Matije Gupca 42, 48260 Križevci</izvorni_sadrzaj>
    <derivirana_varijabla naziv="DomainObject.Predmet.ProtustrankaWithAdress_1">TOMMY jednostavno društvo s ograničenom odgovornošću za usluge i trgovinu Ulica Matije Gupca 42, 48260 Križevci</derivirana_varijabla>
  </DomainObject.Predmet.ProtustrankaWithAdress>
  <DomainObject.Predmet.ProtustrankaWithAdressOIB>
    <izvorni_sadrzaj>TOMMY jednostavno društvo s ograničenom odgovornošću za usluge i trgovinu, OIB 82892160857, Ulica Matije Gupca 42, 48260 Križevci</izvorni_sadrzaj>
    <derivirana_varijabla naziv="DomainObject.Predmet.ProtustrankaWithAdressOIB_1">TOMMY jednostavno društvo s ograničenom odgovornošću za usluge i trgovinu, OIB 82892160857, Ulica Matije Gupca 42, 48260 Križevci</derivirana_varijabla>
  </DomainObject.Predmet.ProtustrankaWithAdressOIB>
  <DomainObject.Predmet.ProtustrankaNazivFormated>
    <izvorni_sadrzaj>TOMMY jednostavno društvo s ograničenom odgovornošću za usluge i trgovinu</izvorni_sadrzaj>
    <derivirana_varijabla naziv="DomainObject.Predmet.ProtustrankaNazivFormated_1">TOMMY jednostavno društvo s ograničenom odgovornošću za usluge i trgovinu</derivirana_varijabla>
  </DomainObject.Predmet.ProtustrankaNazivFormated>
  <DomainObject.Predmet.ProtustrankaNazivFormatedOIB>
    <izvorni_sadrzaj>TOMMY jednostavno društvo s ograničenom odgovornošću za usluge i trgovinu, OIB 82892160857</izvorni_sadrzaj>
    <derivirana_varijabla naziv="DomainObject.Predmet.ProtustrankaNazivFormatedOIB_1">TOMMY jednostavno društvo s ograničenom odgovornošću za usluge i trgovinu, OIB 82892160857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30171.74</izvorni_sadrzaj>
    <derivirana_varijabla naziv="DomainObject.Predmet.TrenutnaVrijednost_1">30171.74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TOMMY jednostavno društvo s ograničenom odgovornošću za usluge i trgovinu</item>
    </izvorni_sadrzaj>
    <derivirana_varijabla naziv="DomainObject.Predmet.ProtuStrankaListFormated_1">
      <item>TOMMY jednostavno društvo s ograničenom odgovornošću za usluge i trgovinu</item>
    </derivirana_varijabla>
  </DomainObject.Predmet.ProtuStrankaListFormated>
  <DomainObject.Predmet.ProtuStrankaListFormatedOIB>
    <izvorni_sadrzaj>
      <item>TOMMY jednostavno društvo s ograničenom odgovornošću za usluge i trgovinu, OIB 82892160857</item>
    </izvorni_sadrzaj>
    <derivirana_varijabla naziv="DomainObject.Predmet.ProtuStrankaListFormatedOIB_1">
      <item>TOMMY jednostavno društvo s ograničenom odgovornošću za usluge i trgovinu, OIB 82892160857</item>
    </derivirana_varijabla>
  </DomainObject.Predmet.ProtuStrankaListFormatedOIB>
  <DomainObject.Predmet.ProtuStrankaListFormatedWithAdress>
    <izvorni_sadrzaj>
      <item>TOMMY jednostavno društvo s ograničenom odgovornošću za usluge i trgovinu, Ulica Matije Gupca 42, 48260 Križevci</item>
    </izvorni_sadrzaj>
    <derivirana_varijabla naziv="DomainObject.Predmet.ProtuStrankaListFormatedWithAdress_1">
      <item>TOMMY jednostavno društvo s ograničenom odgovornošću za usluge i trgovinu, Ulica Matije Gupca 42, 48260 Križevci</item>
    </derivirana_varijabla>
  </DomainObject.Predmet.ProtuStrankaListFormatedWithAdress>
  <DomainObject.Predmet.ProtuStrankaListFormatedWithAdressOIB>
    <izvorni_sadrzaj>
      <item>TOMMY jednostavno društvo s ograničenom odgovornošću za usluge i trgovinu, OIB 82892160857, Ulica Matije Gupca 42, 48260 Križevci</item>
    </izvorni_sadrzaj>
    <derivirana_varijabla naziv="DomainObject.Predmet.ProtuStrankaListFormatedWithAdressOIB_1">
      <item>TOMMY jednostavno društvo s ograničenom odgovornošću za usluge i trgovinu, OIB 82892160857, Ulica Matije Gupca 42, 48260 Križevci</item>
    </derivirana_varijabla>
  </DomainObject.Predmet.ProtuStrankaListFormatedWithAdressOIB>
  <DomainObject.Predmet.ProtuStrankaListNazivFormated>
    <izvorni_sadrzaj>
      <item>TOMMY jednostavno društvo s ograničenom odgovornošću za usluge i trgovinu</item>
    </izvorni_sadrzaj>
    <derivirana_varijabla naziv="DomainObject.Predmet.ProtuStrankaListNazivFormated_1">
      <item>TOMMY jednostavno društvo s ograničenom odgovornošću za usluge i trgovinu</item>
    </derivirana_varijabla>
  </DomainObject.Predmet.ProtuStrankaListNazivFormated>
  <DomainObject.Predmet.ProtuStrankaListNazivFormatedOIB>
    <izvorni_sadrzaj>
      <item>TOMMY jednostavno društvo s ograničenom odgovornošću za usluge i trgovinu, OIB 82892160857</item>
    </izvorni_sadrzaj>
    <derivirana_varijabla naziv="DomainObject.Predmet.ProtuStrankaListNazivFormatedOIB_1">
      <item>TOMMY jednostavno društvo s ograničenom odgovornošću za usluge i trgovinu, OIB 82892160857</item>
    </derivirana_varijabla>
  </DomainObject.Predmet.ProtuStrankaListNazivFormatedOIB>
  <DomainObject.Predmet.OstaliListFormated>
    <izvorni_sadrzaj>
      <item>sudski registar</item>
      <item>Jasminka Oremuš</item>
    </izvorni_sadrzaj>
    <derivirana_varijabla naziv="DomainObject.Predmet.OstaliListFormated_1">
      <item>sudski registar</item>
      <item>Jasminka Oremuš</item>
    </derivirana_varijabla>
  </DomainObject.Predmet.OstaliListFormated>
  <DomainObject.Predmet.OstaliListFormatedOIB>
    <izvorni_sadrzaj>
      <item>sudski registar</item>
      <item>Jasminka Oremuš, OIB 74790640598</item>
    </izvorni_sadrzaj>
    <derivirana_varijabla naziv="DomainObject.Predmet.OstaliListFormatedOIB_1">
      <item>sudski registar</item>
      <item>Jasminka Oremuš, OIB 74790640598</item>
    </derivirana_varijabla>
  </DomainObject.Predmet.OstaliListFormatedOIB>
  <DomainObject.Predmet.OstaliListFormatedWithAdress>
    <izvorni_sadrzaj>
      <item>sudski registar</item>
      <item>Jasminka Oremuš, Novi Đurđic 152, 48260 Novi Đurđic</item>
    </izvorni_sadrzaj>
    <derivirana_varijabla naziv="DomainObject.Predmet.OstaliListFormatedWithAdress_1">
      <item>sudski registar</item>
      <item>Jasminka Oremuš, Novi Đurđic 152, 48260 Novi Đurđic</item>
    </derivirana_varijabla>
  </DomainObject.Predmet.OstaliListFormatedWithAdress>
  <DomainObject.Predmet.OstaliListFormatedWithAdressOIB>
    <izvorni_sadrzaj>
      <item>sudski registar</item>
      <item>Jasminka Oremuš, OIB 74790640598, Novi Đurđic 152, 48260 Novi Đurđic</item>
    </izvorni_sadrzaj>
    <derivirana_varijabla naziv="DomainObject.Predmet.OstaliListFormatedWithAdressOIB_1">
      <item>sudski registar</item>
      <item>Jasminka Oremuš, OIB 74790640598, Novi Đurđic 152, 48260 Novi Đurđic</item>
    </derivirana_varijabla>
  </DomainObject.Predmet.OstaliListFormatedWithAdressOIB>
  <DomainObject.Predmet.OstaliListNazivFormated>
    <izvorni_sadrzaj>
      <item>sudski registar</item>
      <item>Jasminka Oremuš</item>
    </izvorni_sadrzaj>
    <derivirana_varijabla naziv="DomainObject.Predmet.OstaliListNazivFormated_1">
      <item>sudski registar</item>
      <item>Jasminka Oremuš</item>
    </derivirana_varijabla>
  </DomainObject.Predmet.OstaliListNazivFormated>
  <DomainObject.Predmet.OstaliListNazivFormatedOIB>
    <izvorni_sadrzaj>
      <item>sudski registar</item>
      <item>Jasminka Oremuš, OIB 74790640598</item>
    </izvorni_sadrzaj>
    <derivirana_varijabla naziv="DomainObject.Predmet.OstaliListNazivFormatedOIB_1">
      <item>sudski registar</item>
      <item>Jasminka Oremuš, OIB 74790640598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TOMMY jednostavno društvo s ograničenom odgovornošću za usluge i trgovinu</izvorni_sadrzaj>
    <derivirana_varijabla naziv="DomainObject.Predmet.ProtustrankaIDrugi_1">TOMMY jednostavno društvo s ograničenom odgovornošću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TOMMY jednostavno društvo s ograničenom odgovornošću za usluge i trgovinu, OIB 82892160857, Ulica Matije Gupca 42, 48260 Križevci</izvorni_sadrzaj>
    <derivirana_varijabla naziv="DomainObject.Predmet.ProtustrankaIDrugiAdressOIB_1">TOMMY jednostavno društvo s ograničenom odgovornošću za usluge i trgovinu, OIB 82892160857, Ulica Matije Gupca 42,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TOMMY jednostavno društvo s ograničenom odgovornošću za usluge i trgovinu</item>
      <item>sudski registar</item>
      <item>Jasminka Oremuš</item>
    </izvorni_sadrzaj>
    <derivirana_varijabla naziv="DomainObject.Predmet.SudioniciListNaziv_1">
      <item>Financijska agencija</item>
      <item>TOMMY jednostavno društvo s ograničenom odgovornošću za usluge i trgovinu</item>
      <item>sudski registar</item>
      <item>Jasminka Oremuš</item>
    </derivirana_varijabla>
  </DomainObject.Predmet.SudioniciListNaziv>
  <DomainObject.Predmet.SudioniciListAdressOIB>
    <izvorni_sadrzaj>
      <item>Financijska agencija, OIB 85821130368</item>
      <item>TOMMY jednostavno društvo s ograničenom odgovornošću za usluge i trgovinu, OIB 82892160857, Ulica Matije Gupca 42,48260 Križevci</item>
      <item>sudski registar</item>
      <item>Jasminka Oremuš, OIB 74790640598, Novi Đurđic 152,48260 Novi Đurđic</item>
    </izvorni_sadrzaj>
    <derivirana_varijabla naziv="DomainObject.Predmet.SudioniciListAdressOIB_1">
      <item>Financijska agencija, OIB 85821130368</item>
      <item>TOMMY jednostavno društvo s ograničenom odgovornošću za usluge i trgovinu, OIB 82892160857, Ulica Matije Gupca 42,48260 Križevci</item>
      <item>sudski registar</item>
      <item>Jasminka Oremuš, OIB 74790640598, Novi Đurđic 152,48260 Novi Đurđic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82892160857</item>
      <item>, OIB null</item>
      <item>, OIB 74790640598</item>
    </izvorni_sadrzaj>
    <derivirana_varijabla naziv="DomainObject.Predmet.SudioniciListNazivOIB_1">
      <item>, OIB 85821130368</item>
      <item>, OIB 82892160857</item>
      <item>, OIB null</item>
      <item>, OIB 74790640598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1910</properties:Characters>
  <properties:Lines>75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2016-10-20T11:16:00Z</dcterms:created>
  <dc:creator>Marko Makaj</dc:creator>
  <cp:lastModifiedBy>Marko Makaj</cp:lastModifiedBy>
  <cp:lastPrinted>2016-10-20T11:15:00Z</cp:lastPrinted>
  <dcterms:modified xmlns:xsi="http://www.w3.org/2001/XMLSchema-instance" xsi:type="dcterms:W3CDTF">2016-10-20T11:17:00Z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