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587e5" w14:paraId="da587e5" w:rsidRDefault="00590943" w:rsidP="00CD2D99" w:rsidR="00590943">
      <w:pPr>
        <w:jc w:val="right"/>
        <w15:collapsed w:val="false"/>
      </w:pPr>
      <w:bookmarkStart w:name="_GoBack" w:id="0"/>
      <w:bookmarkEnd w:id="0"/>
      <w:r w:rsidRPr="006A62B7">
        <w:tab/>
        <w:t>Poslovni broj 1 St-</w:t>
      </w:r>
      <w:r w:rsidR="00166B6D">
        <w:t>964</w:t>
      </w:r>
      <w:r w:rsidR="00D8674D">
        <w:t>/16-</w:t>
      </w:r>
      <w:r w:rsidR="00166B6D">
        <w:t>1</w:t>
      </w:r>
      <w:r w:rsidR="00A85892">
        <w:t>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A85892">
        <w:t>NAPULJ j.d.o.o.</w:t>
      </w:r>
      <w:r w:rsidR="00166B6D">
        <w:t>, Nadin, Nadin bb, OIB: 74873197934</w:t>
      </w:r>
      <w:r w:rsidR="00836518">
        <w:t>, sukladno čl. 132. st. 2. Stečajnog zakona (Narodne n</w:t>
      </w:r>
      <w:r w:rsidR="00A93EA1">
        <w:t>ovine br. 71/15</w:t>
      </w:r>
      <w:r w:rsidR="00A85892">
        <w:t xml:space="preserve"> i 104/17</w:t>
      </w:r>
      <w:r w:rsidR="00A93EA1">
        <w:t xml:space="preserve">) dana </w:t>
      </w:r>
      <w:r w:rsidR="000C3D08">
        <w:t>2</w:t>
      </w:r>
      <w:r w:rsidR="00A85892">
        <w:t>.</w:t>
      </w:r>
      <w:r w:rsidR="00C92109">
        <w:t xml:space="preserve"> </w:t>
      </w:r>
      <w:r w:rsidR="00A85892">
        <w:t>ožujka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166B6D">
        <w:t>NAPULJ j.d.o.o., Zadar, Nadin, Nadin bb, OIB: 74873197934</w:t>
      </w:r>
      <w:r w:rsidRPr="006A62B7">
        <w:t>,</w:t>
      </w:r>
      <w:r w:rsidR="00161D65">
        <w:t xml:space="preserve"> </w:t>
      </w:r>
      <w:r w:rsidRPr="006A62B7">
        <w:t xml:space="preserve"> stečajni </w:t>
      </w:r>
      <w:r w:rsidR="00AA36F9">
        <w:t xml:space="preserve"> </w:t>
      </w:r>
      <w:r w:rsidRPr="006A62B7">
        <w:t xml:space="preserve">postupak otvoren je dana </w:t>
      </w:r>
      <w:r w:rsidR="000C3D08">
        <w:t>2</w:t>
      </w:r>
      <w:r w:rsidR="00A85892">
        <w:t>. ožujka</w:t>
      </w:r>
      <w:r w:rsidR="00F26669">
        <w:t xml:space="preserve"> </w:t>
      </w:r>
      <w:r>
        <w:t>201</w:t>
      </w:r>
      <w:r w:rsidR="00A85892">
        <w:t>8</w:t>
      </w:r>
      <w:r w:rsidRPr="006A62B7">
        <w:t xml:space="preserve">. u </w:t>
      </w:r>
      <w:r w:rsidR="00A85892">
        <w:t>14,15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166B6D">
        <w:t>Frane Zvonimir Negro iz Zadra</w:t>
      </w:r>
      <w:r w:rsidR="00166B6D" w:rsidRPr="00166B6D">
        <w:t xml:space="preserve"> </w:t>
      </w:r>
      <w:r w:rsidR="00166B6D" w:rsidRPr="008E37E9">
        <w:t>M.Krleže 3c, OIB: 59618330195</w:t>
      </w:r>
      <w:r w:rsidRPr="00E719C1">
        <w:t xml:space="preserve">, </w:t>
      </w:r>
      <w:r w:rsidRPr="00272170">
        <w:t>imenuje</w:t>
      </w:r>
      <w:r>
        <w:t xml:space="preserve"> </w:t>
      </w:r>
      <w:r w:rsidR="00166B6D">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166B6D">
        <w:t>NAPULJ j.d.o.o., Zadar, Nadin, Nadin bb, OIB: 74873197934</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166B6D">
        <w:t>8</w:t>
      </w:r>
      <w:r w:rsidR="00007803">
        <w:t>. kolovoza</w:t>
      </w:r>
      <w:r w:rsidR="00C52D13">
        <w:t xml:space="preserve"> 2016</w:t>
      </w:r>
      <w:r w:rsidRPr="00CE76CB">
        <w:t xml:space="preserve">., rješenjem ovog suda od </w:t>
      </w:r>
      <w:r w:rsidR="00007803">
        <w:t>17. kolovoza</w:t>
      </w:r>
      <w:r w:rsidR="00C52D13">
        <w:t xml:space="preserve"> 2016</w:t>
      </w:r>
      <w:r w:rsidRPr="00CE76CB">
        <w:t xml:space="preserve">. pokrenut je prethodni postupak nad dužnikom </w:t>
      </w:r>
      <w:r w:rsidR="00166B6D">
        <w:t>NAPULJ j.d.o.o., Zadar</w:t>
      </w:r>
      <w:r w:rsidRPr="00CE76CB">
        <w:t>.</w:t>
      </w:r>
      <w:r w:rsidR="006A144F">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166B6D">
        <w:t>964</w:t>
      </w:r>
      <w:r w:rsidR="005E4E16">
        <w:t>/16-</w:t>
      </w:r>
      <w:r w:rsidR="00166B6D">
        <w:t>8</w:t>
      </w:r>
      <w:r w:rsidRPr="006A62B7">
        <w:t xml:space="preserve"> od </w:t>
      </w:r>
      <w:r>
        <w:t xml:space="preserve">dana </w:t>
      </w:r>
      <w:r w:rsidR="00007803">
        <w:t>31. kolovoza</w:t>
      </w:r>
      <w:r w:rsidR="00D8674D">
        <w:t xml:space="preserve"> </w:t>
      </w:r>
      <w:r w:rsidR="00C52D13">
        <w:t>2016.,</w:t>
      </w:r>
      <w:r w:rsidRPr="006A62B7">
        <w:t xml:space="preserve"> imenovan je privremeni stečajni upravitelj koji je izvješće dostavio dana </w:t>
      </w:r>
      <w:r w:rsidR="00166B6D">
        <w:t>29. rujna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007803">
        <w:t>20. listopada</w:t>
      </w:r>
      <w:r w:rsidR="00C52D13" w:rsidRPr="005444CD">
        <w:t xml:space="preserve"> 2016</w:t>
      </w:r>
      <w:r w:rsidRPr="005444CD">
        <w:t xml:space="preserve">., temeljem čega je rok za uplatu predujma istekao dana </w:t>
      </w:r>
      <w:r w:rsidR="00C92109">
        <w:t>14.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0C3D08">
        <w:t>2</w:t>
      </w:r>
      <w:r w:rsidR="00A85892">
        <w:t>.</w:t>
      </w:r>
      <w:r w:rsidR="00C92109">
        <w:t xml:space="preserve"> </w:t>
      </w:r>
      <w:r w:rsidR="00A85892">
        <w:t>ožujka</w:t>
      </w:r>
      <w:r w:rsidR="00F26669">
        <w:t xml:space="preserve"> </w:t>
      </w:r>
      <w:r>
        <w:t>201</w:t>
      </w:r>
      <w:r w:rsidR="00A85892">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A85892">
        <w:t>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2408">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166B6D">
      <w:t>964</w:t>
    </w:r>
    <w:r>
      <w:t>/16-</w:t>
    </w:r>
    <w:r w:rsidR="00A85892">
      <w:t>18</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C3D08"/>
    <w:rsid w:val="000D7790"/>
    <w:rsid w:val="001144F4"/>
    <w:rsid w:val="00117181"/>
    <w:rsid w:val="001441EB"/>
    <w:rsid w:val="001540AB"/>
    <w:rsid w:val="00161D65"/>
    <w:rsid w:val="00161F86"/>
    <w:rsid w:val="00166B6D"/>
    <w:rsid w:val="00186D9B"/>
    <w:rsid w:val="0021295B"/>
    <w:rsid w:val="00215D49"/>
    <w:rsid w:val="00216EE2"/>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85892"/>
    <w:rsid w:val="00A92528"/>
    <w:rsid w:val="00A93EA1"/>
    <w:rsid w:val="00A9426A"/>
    <w:rsid w:val="00AA2F53"/>
    <w:rsid w:val="00AA36F9"/>
    <w:rsid w:val="00AB206A"/>
    <w:rsid w:val="00AB4171"/>
    <w:rsid w:val="00AB483A"/>
    <w:rsid w:val="00AC51C7"/>
    <w:rsid w:val="00AD2408"/>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92109"/>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AD2408"/>
    <w:rPr>
      <w:color w:val="808080"/>
      <w:bdr w:space="0" w:sz="0" w:color="auto" w:val="none"/>
      <w:shd w:fill="auto" w:color="auto" w:val="clear"/>
    </w:rPr>
  </w:style>
  <w:style w:customStyle="true" w:styleId="eSPISCCParagraphDefaultFont" w:type="character">
    <w:name w:val="eSPIS_CC_Paragraph Default Font"/>
    <w:basedOn w:val="Zadanifontodlomka"/>
    <w:rsid w:val="00AD24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2408"/>
    <w:rPr>
      <w:bdr w:space="0" w:sz="0" w:color="auto" w:val="none"/>
      <w:shd w:fill="FFFFCC" w:color="auto" w:val="clear"/>
      <w:lang w:val="hr-HR"/>
    </w:rPr>
  </w:style>
  <w:style w:customStyle="true" w:styleId="PozadinaSvijetloCrvena" w:type="character">
    <w:name w:val="Pozadina_SvijetloCrvena"/>
    <w:basedOn w:val="eSPISCCParagraphDefaultFont"/>
    <w:rsid w:val="00AD24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24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AD2408"/>
    <w:rPr>
      <w:color w:val="808080"/>
      <w:bdr w:color="auto" w:space="0" w:sz="0" w:val="none"/>
      <w:shd w:color="auto" w:fill="auto" w:val="clear"/>
    </w:rPr>
  </w:style>
  <w:style w:customStyle="1" w:styleId="eSPISCCParagraphDefaultFont" w:type="character">
    <w:name w:val="eSPIS_CC_Paragraph Default Font"/>
    <w:basedOn w:val="Zadanifontodlomka"/>
    <w:rsid w:val="00AD24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2408"/>
    <w:rPr>
      <w:bdr w:color="auto" w:space="0" w:sz="0" w:val="none"/>
      <w:shd w:color="auto" w:fill="FFFFCC" w:val="clear"/>
      <w:lang w:val="hr-HR"/>
    </w:rPr>
  </w:style>
  <w:style w:customStyle="1" w:styleId="PozadinaSvijetloCrvena" w:type="character">
    <w:name w:val="Pozadina_SvijetloCrvena"/>
    <w:basedOn w:val="eSPISCCParagraphDefaultFont"/>
    <w:rsid w:val="00AD24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24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St-964/2016</izvorni_sadrzaj>
    <derivirana_varijabla naziv="DomainObject.Predmet.OznakaBroj_1">St-964/2016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NAPULJ j.d.o.o. za ugostiteljstvo i usluge</izvorni_sadrzaj>
    <derivirana_varijabla naziv="DomainObject.Predmet.ProtustrankaFormated_1">  NAPULJ j.d.o.o. za ugostiteljstvo i usluge</derivirana_varijabla>
  </DomainObject.Predmet.ProtustrankaFormated>
  <DomainObject.Predmet.ProtustrankaFormatedOIB>
    <izvorni_sadrzaj>  NAPULJ j.d.o.o. za ugostiteljstvo i usluge, OIB 74873197934</izvorni_sadrzaj>
    <derivirana_varijabla naziv="DomainObject.Predmet.ProtustrankaFormatedOIB_1">  NAPULJ j.d.o.o. za ugostiteljstvo i usluge, OIB 74873197934</derivirana_varijabla>
  </DomainObject.Predmet.ProtustrankaFormatedOIB>
  <DomainObject.Predmet.ProtustrankaFormatedWithAdress>
    <izvorni_sadrzaj> NAPULJ j.d.o.o. za ugostiteljstvo i usluge, Nadin bb, 23223 Nadin</izvorni_sadrzaj>
    <derivirana_varijabla naziv="DomainObject.Predmet.ProtustrankaFormatedWithAdress_1"> NAPULJ j.d.o.o. za ugostiteljstvo i usluge, Nadin bb, 23223 Nadin</derivirana_varijabla>
  </DomainObject.Predmet.ProtustrankaFormatedWithAdress>
  <DomainObject.Predmet.ProtustrankaFormatedWithAdressOIB>
    <izvorni_sadrzaj> NAPULJ j.d.o.o. za ugostiteljstvo i usluge, OIB 74873197934, Nadin bb, 23223 Nadin</izvorni_sadrzaj>
    <derivirana_varijabla naziv="DomainObject.Predmet.ProtustrankaFormatedWithAdressOIB_1"> NAPULJ j.d.o.o. za ugostiteljstvo i usluge, OIB 74873197934, Nadin bb, 23223 Nadin</derivirana_varijabla>
  </DomainObject.Predmet.ProtustrankaFormatedWithAdressOIB>
  <DomainObject.Predmet.ProtustrankaWithAdress>
    <izvorni_sadrzaj>NAPULJ j.d.o.o. za ugostiteljstvo i usluge Nadin bb, 23223 Nadin</izvorni_sadrzaj>
    <derivirana_varijabla naziv="DomainObject.Predmet.ProtustrankaWithAdress_1">NAPULJ j.d.o.o. za ugostiteljstvo i usluge Nadin bb, 23223 Nadin</derivirana_varijabla>
  </DomainObject.Predmet.ProtustrankaWithAdress>
  <DomainObject.Predmet.ProtustrankaWithAdressOIB>
    <izvorni_sadrzaj>NAPULJ j.d.o.o. za ugostiteljstvo i usluge, OIB 74873197934, Nadin bb, 23223 Nadin</izvorni_sadrzaj>
    <derivirana_varijabla naziv="DomainObject.Predmet.ProtustrankaWithAdressOIB_1">NAPULJ j.d.o.o. za ugostiteljstvo i usluge, OIB 74873197934, Nadin bb, 23223 Nadin</derivirana_varijabla>
  </DomainObject.Predmet.ProtustrankaWithAdressOIB>
  <DomainObject.Predmet.ProtustrankaNazivFormated>
    <izvorni_sadrzaj>NAPULJ j.d.o.o. za ugostiteljstvo i usluge</izvorni_sadrzaj>
    <derivirana_varijabla naziv="DomainObject.Predmet.ProtustrankaNazivFormated_1">NAPULJ j.d.o.o. za ugostiteljstvo i usluge</derivirana_varijabla>
  </DomainObject.Predmet.ProtustrankaNazivFormated>
  <DomainObject.Predmet.ProtustrankaNazivFormatedOIB>
    <izvorni_sadrzaj>NAPULJ j.d.o.o. za ugostiteljstvo i usluge, OIB 74873197934</izvorni_sadrzaj>
    <derivirana_varijabla naziv="DomainObject.Predmet.ProtustrankaNazivFormatedOIB_1">NAPULJ j.d.o.o. za ugostiteljstvo i usluge, OIB 74873197934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Blaženka Galešić</izvorni_sadrzaj>
    <derivirana_varijabla naziv="DomainObject.Predmet.StrankaFormated_1">  FINA; Blaženka Galešić</derivirana_varijabla>
  </DomainObject.Predmet.StrankaFormated>
  <DomainObject.Predmet.StrankaFormatedOIB>
    <izvorni_sadrzaj>  FINA, OIB 85821130368; Blaženka Galešić, OIB 30847420623</izvorni_sadrzaj>
    <derivirana_varijabla naziv="DomainObject.Predmet.StrankaFormatedOIB_1">  FINA, OIB 85821130368; Blaženka Galešić, OIB 30847420623</derivirana_varijabla>
  </DomainObject.Predmet.StrankaFormatedOIB>
  <DomainObject.Predmet.StrankaFormatedWithAdress>
    <izvorni_sadrzaj> FINA; Blaženka Galešić, Nadin 82, 23223 Nadin</izvorni_sadrzaj>
    <derivirana_varijabla naziv="DomainObject.Predmet.StrankaFormatedWithAdress_1"> FINA; Blaženka Galešić, Nadin 82, 23223 Nadin</derivirana_varijabla>
  </DomainObject.Predmet.StrankaFormatedWithAdress>
  <DomainObject.Predmet.StrankaFormatedWithAdressOIB>
    <izvorni_sadrzaj> FINA, OIB 85821130368; Blaženka Galešić, OIB 30847420623, Nadin 82, 23223 Nadin</izvorni_sadrzaj>
    <derivirana_varijabla naziv="DomainObject.Predmet.StrankaFormatedWithAdressOIB_1"> FINA, OIB 85821130368; Blaženka Galešić, OIB 30847420623, Nadin 82, 23223 Nadin</derivirana_varijabla>
  </DomainObject.Predmet.StrankaFormatedWithAdressOIB>
  <DomainObject.Predmet.StrankaWithAdress>
    <izvorni_sadrzaj>FINA ,Blaženka Galešić Nadin 82,23223 Nadin</izvorni_sadrzaj>
    <derivirana_varijabla naziv="DomainObject.Predmet.StrankaWithAdress_1">FINA ,Blaženka Galešić Nadin 82,23223 Nadin</derivirana_varijabla>
  </DomainObject.Predmet.StrankaWithAdress>
  <DomainObject.Predmet.StrankaWithAdressOIB>
    <izvorni_sadrzaj>FINA, OIB 85821130368,Blaženka Galešić, OIB 30847420623, Nadin 82,23223 Nadin</izvorni_sadrzaj>
    <derivirana_varijabla naziv="DomainObject.Predmet.StrankaWithAdressOIB_1">FINA, OIB 85821130368,Blaženka Galešić, OIB 30847420623, Nadin 82,23223 Nadin</derivirana_varijabla>
  </DomainObject.Predmet.StrankaWithAdressOIB>
  <DomainObject.Predmet.StrankaNazivFormated>
    <izvorni_sadrzaj>FINA,Blaženka Galešić</izvorni_sadrzaj>
    <derivirana_varijabla naziv="DomainObject.Predmet.StrankaNazivFormated_1">FINA,Blaženka Galešić</derivirana_varijabla>
  </DomainObject.Predmet.StrankaNazivFormated>
  <DomainObject.Predmet.StrankaNazivFormatedOIB>
    <izvorni_sadrzaj>FINA, OIB 85821130368,Blaženka Galešić, OIB 30847420623</izvorni_sadrzaj>
    <derivirana_varijabla naziv="DomainObject.Predmet.StrankaNazivFormatedOIB_1">FINA, OIB 85821130368,Blaženka Galešić, OIB 30847420623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8994.44</izvorni_sadrzaj>
    <derivirana_varijabla naziv="DomainObject.Predmet.TrenutnaVrijednost_1">8994.44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Blaženka Galešić</item>
    </izvorni_sadrzaj>
    <derivirana_varijabla naziv="DomainObject.Predmet.StrankaListFormated_1">
      <item>FINA</item>
      <item>Blaženka Galešić</item>
    </derivirana_varijabla>
  </DomainObject.Predmet.StrankaListFormated>
  <DomainObject.Predmet.StrankaListFormatedOIB>
    <izvorni_sadrzaj>
      <item>FINA, OIB 85821130368</item>
      <item>Blaženka Galešić, OIB 30847420623</item>
    </izvorni_sadrzaj>
    <derivirana_varijabla naziv="DomainObject.Predmet.StrankaListFormatedOIB_1">
      <item>FINA, OIB 85821130368</item>
      <item>Blaženka Galešić, OIB 30847420623</item>
    </derivirana_varijabla>
  </DomainObject.Predmet.StrankaListFormatedOIB>
  <DomainObject.Predmet.StrankaListFormatedWithAdress>
    <izvorni_sadrzaj>
      <item>FINA</item>
      <item>Blaženka Galešić, Nadin 82, 23223 Nadin</item>
    </izvorni_sadrzaj>
    <derivirana_varijabla naziv="DomainObject.Predmet.StrankaListFormatedWithAdress_1">
      <item>FINA</item>
      <item>Blaženka Galešić, Nadin 82, 23223 Nadin</item>
    </derivirana_varijabla>
  </DomainObject.Predmet.StrankaListFormatedWithAdress>
  <DomainObject.Predmet.StrankaListFormatedWithAdressOIB>
    <izvorni_sadrzaj>
      <item>FINA, OIB 85821130368</item>
      <item>Blaženka Galešić, OIB 30847420623, Nadin 82, 23223 Nadin</item>
    </izvorni_sadrzaj>
    <derivirana_varijabla naziv="DomainObject.Predmet.StrankaListFormatedWithAdressOIB_1">
      <item>FINA, OIB 85821130368</item>
      <item>Blaženka Galešić, OIB 30847420623, Nadin 82, 23223 Nadin</item>
    </derivirana_varijabla>
  </DomainObject.Predmet.StrankaListFormatedWithAdressOIB>
  <DomainObject.Predmet.StrankaListNazivFormated>
    <izvorni_sadrzaj>
      <item>FINA</item>
      <item>Blaženka Galešić</item>
    </izvorni_sadrzaj>
    <derivirana_varijabla naziv="DomainObject.Predmet.StrankaListNazivFormated_1">
      <item>FINA</item>
      <item>Blaženka Galešić</item>
    </derivirana_varijabla>
  </DomainObject.Predmet.StrankaListNazivFormated>
  <DomainObject.Predmet.StrankaListNazivFormatedOIB>
    <izvorni_sadrzaj>
      <item>FINA, OIB 85821130368</item>
      <item>Blaženka Galešić, OIB 30847420623</item>
    </izvorni_sadrzaj>
    <derivirana_varijabla naziv="DomainObject.Predmet.StrankaListNazivFormatedOIB_1">
      <item>FINA, OIB 85821130368</item>
      <item>Blaženka Galešić, OIB 30847420623</item>
    </derivirana_varijabla>
  </DomainObject.Predmet.StrankaListNazivFormatedOIB>
  <DomainObject.Predmet.ProtuStrankaListFormated>
    <izvorni_sadrzaj>
      <item>NAPULJ j.d.o.o. za ugostiteljstvo i usluge</item>
    </izvorni_sadrzaj>
    <derivirana_varijabla naziv="DomainObject.Predmet.ProtuStrankaListFormated_1">
      <item>NAPULJ j.d.o.o. za ugostiteljstvo i usluge</item>
    </derivirana_varijabla>
  </DomainObject.Predmet.ProtuStrankaListFormated>
  <DomainObject.Predmet.ProtuStrankaListFormatedOIB>
    <izvorni_sadrzaj>
      <item>NAPULJ j.d.o.o. za ugostiteljstvo i usluge, OIB 74873197934</item>
    </izvorni_sadrzaj>
    <derivirana_varijabla naziv="DomainObject.Predmet.ProtuStrankaListFormatedOIB_1">
      <item>NAPULJ j.d.o.o. za ugostiteljstvo i usluge, OIB 74873197934</item>
    </derivirana_varijabla>
  </DomainObject.Predmet.ProtuStrankaListFormatedOIB>
  <DomainObject.Predmet.ProtuStrankaListFormatedWithAdress>
    <izvorni_sadrzaj>
      <item>NAPULJ j.d.o.o. za ugostiteljstvo i usluge, Nadin bb, 23223 Nadin</item>
    </izvorni_sadrzaj>
    <derivirana_varijabla naziv="DomainObject.Predmet.ProtuStrankaListFormatedWithAdress_1">
      <item>NAPULJ j.d.o.o. za ugostiteljstvo i usluge, Nadin bb, 23223 Nadin</item>
    </derivirana_varijabla>
  </DomainObject.Predmet.ProtuStrankaListFormatedWithAdress>
  <DomainObject.Predmet.ProtuStrankaListFormatedWithAdressOIB>
    <izvorni_sadrzaj>
      <item>NAPULJ j.d.o.o. za ugostiteljstvo i usluge, OIB 74873197934, Nadin bb, 23223 Nadin</item>
    </izvorni_sadrzaj>
    <derivirana_varijabla naziv="DomainObject.Predmet.ProtuStrankaListFormatedWithAdressOIB_1">
      <item>NAPULJ j.d.o.o. za ugostiteljstvo i usluge, OIB 74873197934, Nadin bb, 23223 Nadin</item>
    </derivirana_varijabla>
  </DomainObject.Predmet.ProtuStrankaListFormatedWithAdressOIB>
  <DomainObject.Predmet.ProtuStrankaListNazivFormated>
    <izvorni_sadrzaj>
      <item>NAPULJ j.d.o.o. za ugostiteljstvo i usluge</item>
    </izvorni_sadrzaj>
    <derivirana_varijabla naziv="DomainObject.Predmet.ProtuStrankaListNazivFormated_1">
      <item>NAPULJ j.d.o.o. za ugostiteljstvo i usluge</item>
    </derivirana_varijabla>
  </DomainObject.Predmet.ProtuStrankaListNazivFormated>
  <DomainObject.Predmet.ProtuStrankaListNazivFormatedOIB>
    <izvorni_sadrzaj>
      <item>NAPULJ j.d.o.o. za ugostiteljstvo i usluge, OIB 74873197934</item>
    </izvorni_sadrzaj>
    <derivirana_varijabla naziv="DomainObject.Predmet.ProtuStrankaListNazivFormatedOIB_1">
      <item>NAPULJ j.d.o.o. za ugostiteljstvo i usluge, OIB 74873197934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NAPULJ j.d.o.o. za ugostiteljstvo i usluge</izvorni_sadrzaj>
    <derivirana_varijabla naziv="DomainObject.Predmet.ProtustrankaIDrugi_1">NAPULJ j.d.o.o. za ugostiteljstvo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NAPULJ j.d.o.o. za ugostiteljstvo i usluge, OIB 74873197934, Nadin bb, 23223 Nadin</izvorni_sadrzaj>
    <derivirana_varijabla naziv="DomainObject.Predmet.ProtustrankaIDrugiAdressOIB_1">NAPULJ j.d.o.o. za ugostiteljstvo i usluge, OIB 74873197934, Nadin bb, 23223 Nadin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NAPULJ j.d.o.o. za ugostiteljstvo i usluge</item>
      <item>Blaženka Galešić</item>
    </izvorni_sadrzaj>
    <derivirana_varijabla naziv="DomainObject.Predmet.SudioniciListNaziv_1">
      <item>FINA</item>
      <item>NAPULJ j.d.o.o. za ugostiteljstvo i usluge</item>
      <item>Blaženka Galešić</item>
    </derivirana_varijabla>
  </DomainObject.Predmet.SudioniciListNaziv>
  <DomainObject.Predmet.SudioniciListAdressOIB>
    <izvorni_sadrzaj>
      <item>FINA, OIB 85821130368</item>
      <item>NAPULJ j.d.o.o. za ugostiteljstvo i usluge, OIB 74873197934, Nadin bb,23223 Nadin</item>
      <item>Blaženka Galešić, OIB 30847420623, Nadin 82,23223 Nadin</item>
    </izvorni_sadrzaj>
    <derivirana_varijabla naziv="DomainObject.Predmet.SudioniciListAdressOIB_1">
      <item>FINA, OIB 85821130368</item>
      <item>NAPULJ j.d.o.o. za ugostiteljstvo i usluge, OIB 74873197934, Nadin bb,23223 Nadin</item>
      <item>Blaženka Galešić, OIB 30847420623, Nadin 82,23223 Nadin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74873197934</item>
      <item>, OIB 30847420623</item>
    </izvorni_sadrzaj>
    <derivirana_varijabla naziv="DomainObject.Predmet.SudioniciListNazivOIB_1">
      <item>, OIB 85821130368</item>
      <item>, OIB 74873197934</item>
      <item>, OIB 30847420623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675</properties:Words>
  <properties:Characters>3543</properties:Characters>
  <properties:Lines>97</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2016-11-29T07:16:00Z</dcterms:created>
  <dc:creator>Ardena Bajlo</dc:creator>
  <cp:lastModifiedBy>Ardena Bajlo</cp:lastModifiedBy>
  <cp:lastPrinted>2018-03-02T09:44:00Z</cp:lastPrinted>
  <dcterms:modified xmlns:xsi="http://www.w3.org/2001/XMLSchema-instance" xsi:type="dcterms:W3CDTF">2018-03-02T13:02:00Z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1St-964-16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