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7e16d" w14:paraId="0d7e16d" w:rsidRDefault="007728A6" w:rsidP="001940FB" w:rsidR="007728A6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40753C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40753C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7728A6" w:rsidP="00AA6BCF" w:rsidR="007728A6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7728A6" w:rsidP="007728A6" w:rsidR="007728A6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7728A6" w:rsidP="007728A6" w:rsidR="007728A6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40753C" w:rsidR="00AA6BCF" w:rsidRPr="00372EC9">
      <w:pPr>
        <w:tabs>
          <w:tab w:pos="1665" w:val="left"/>
        </w:tabs>
        <w:spacing w:after="0"/>
        <w:rPr>
          <w:rFonts w:cs="Calibri" w:eastAsia="Times New Roman" w:hAnsi="Calibri" w:ascii="Calibri"/>
          <w:lang w:val="hr-HR"/>
        </w:rPr>
      </w:pPr>
    </w:p>
    <w:p w:rsidRDefault="007728A6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7728A6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7728A6">
        <w:rPr>
          <w:rFonts w:cs="Calibri" w:eastAsia="Arial Unicode MS" w:hAnsi="Calibri" w:ascii="Calibri"/>
          <w:kern w:val="1"/>
          <w:lang w:eastAsia="ar-SA" w:val="hr-HR"/>
        </w:rPr>
        <w:t>STJEPAN LIVAČIĆ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7728A6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A51A06" w:rsidRPr="00A51A06">
        <w:rPr>
          <w:rFonts w:cs="Calibri" w:hAnsi="Calibri" w:ascii="Calibri"/>
        </w:rPr>
        <w:t>37.108,14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A51A06" w:rsidRPr="00A51A06">
        <w:rPr>
          <w:rFonts w:cs="Calibri" w:hAnsi="Calibri" w:ascii="Calibri"/>
        </w:rPr>
        <w:t>34.308,14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A51A06" w:rsidRPr="00A51A06">
        <w:rPr>
          <w:rFonts w:cs="Calibri" w:hAnsi="Calibri" w:ascii="Calibri"/>
        </w:rPr>
        <w:t>2.800,00 kn</w:t>
      </w:r>
      <w:r w:rsidR="00A51A06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7728A6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7728A6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7728A6" w:rsidRPr="007728A6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7728A6">
        <w:rPr>
          <w:rFonts w:cs="Calibri" w:eastAsia="Arial Unicode MS" w:hAnsi="Calibri" w:ascii="Calibri"/>
          <w:b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7728A6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7728A6" w:rsidP="00AA6BCF" w:rsidR="007728A6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40753C" w:rsidP="00AA6BCF" w:rsidR="0040753C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F316FD" w:rsidR="00AA6BCF" w:rsidRPr="00372EC9">
        <w:trPr>
          <w:trHeight w:val="1593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A51A0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51A06">
              <w:rPr>
                <w:rFonts w:cs="Calibri" w:hAnsi="Calibri" w:ascii="Calibri"/>
              </w:rPr>
              <w:t>STJEPAN LIVAČIĆ</w:t>
            </w:r>
            <w:r>
              <w:rPr>
                <w:rFonts w:cs="Calibri" w:hAnsi="Calibri" w:ascii="Calibri"/>
              </w:rPr>
              <w:t>,</w:t>
            </w:r>
            <w:r w:rsidRPr="00F316FD">
              <w:rPr>
                <w:rFonts w:cs="Calibri" w:hAnsi="Calibri" w:ascii="Calibri"/>
              </w:rPr>
              <w:t xml:space="preserve"> </w:t>
            </w:r>
            <w:r w:rsidRPr="00A51A06">
              <w:rPr>
                <w:rFonts w:cs="Calibri" w:hAnsi="Calibri" w:ascii="Calibri"/>
              </w:rPr>
              <w:t>Hrvatske mornarice 44, Split</w:t>
            </w:r>
            <w:r w:rsidR="003A5883" w:rsidRPr="00372EC9">
              <w:rPr>
                <w:rFonts w:cs="Calibri" w:hAnsi="Calibri" w:ascii="Calibri"/>
              </w:rPr>
              <w:t xml:space="preserve">, OIB: </w:t>
            </w:r>
            <w:r w:rsidRPr="00A51A06">
              <w:rPr>
                <w:rFonts w:cs="Calibri" w:hAnsi="Calibri" w:ascii="Calibri"/>
              </w:rPr>
              <w:t>31565821634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316FD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F316FD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A51A0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51A06">
              <w:rPr>
                <w:rFonts w:cs="Calibri" w:hAnsi="Calibri" w:ascii="Calibri"/>
              </w:rPr>
              <w:t>37.108,14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A51A0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51A06">
              <w:rPr>
                <w:rFonts w:cs="Calibri" w:hAnsi="Calibri" w:ascii="Calibri"/>
              </w:rPr>
              <w:t>34.308,14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F316FD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A51A0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51A06">
              <w:rPr>
                <w:rFonts w:cs="Calibri" w:hAnsi="Calibri" w:ascii="Calibri"/>
              </w:rPr>
              <w:t>2.800,00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7728A6" w:rsidP="007728A6" w:rsidR="007728A6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B82C25" w:rsidP="00740E26" w:rsidR="00740E26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0E26" w:rsidP="00740E26" w:rsidR="00740E26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740E26" w:rsidP="00740E26" w:rsidR="00740E26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740E26" w:rsidP="00740E26" w:rsidR="00740E26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00E" w:rsidR="00AD700E">
      <w:pPr>
        <w:spacing w:after="0"/>
      </w:pPr>
      <w:r>
        <w:separator/>
      </w:r>
    </w:p>
  </w:endnote>
  <w:endnote w:id="0" w:type="continuationSeparator">
    <w:p w:rsidRDefault="00AD700E" w:rsidR="00AD700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28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00E" w:rsidR="00AD700E">
      <w:pPr>
        <w:spacing w:after="0"/>
      </w:pPr>
      <w:r>
        <w:separator/>
      </w:r>
    </w:p>
  </w:footnote>
  <w:footnote w:id="0" w:type="continuationSeparator">
    <w:p w:rsidRDefault="00AD700E" w:rsidR="00AD700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83C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156C49D0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77B78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55FBE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2F378E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0753C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D52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42D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275FC"/>
    <w:rsid w:val="00730CEC"/>
    <w:rsid w:val="00736850"/>
    <w:rsid w:val="00736DF4"/>
    <w:rsid w:val="00740E26"/>
    <w:rsid w:val="00744CEB"/>
    <w:rsid w:val="007629C5"/>
    <w:rsid w:val="007645BE"/>
    <w:rsid w:val="00766C5F"/>
    <w:rsid w:val="007728A6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374BA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283C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1A06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D700E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2C25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06F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16FD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8928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83C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83C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83C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83C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8928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83C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83C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83C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83C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1445</properties:Characters>
  <properties:Lines>76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2018-08-23T10:49:00Z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2018-08-23T12:04:00Z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St-651/2017-310 / Podnesak - Podnesak (-310.docx)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