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fce65" w14:paraId="46fce65" w:rsidRDefault="00D9599A" w:rsidP="00DC6957" w:rsidR="00D9599A" w:rsidRPr="000B45AE">
      <w:pPr>
        <w15:collapsed w:val="false"/>
      </w:pPr>
      <w:bookmarkStart w:name="_GoBack" w:id="0"/>
      <w:bookmarkEnd w:id="0"/>
    </w:p>
    <w:p w:rsidRDefault="00DC6957" w:rsidP="00DC6957" w:rsidR="00DC6957"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6957" w:rsidP="00DC6957" w:rsidR="00DC6957">
      <w:pPr>
        <w:jc w:val="both"/>
      </w:pPr>
      <w:r>
        <w:t xml:space="preserve">  REPUBLIKA HRVATSKA</w:t>
      </w:r>
    </w:p>
    <w:p w:rsidRDefault="00DC6957" w:rsidP="00DC6957" w:rsidR="00DC6957">
      <w:pPr>
        <w:jc w:val="both"/>
      </w:pPr>
      <w:r>
        <w:t>TRGOVAČKI SUD  U PAZINU</w:t>
      </w:r>
    </w:p>
    <w:p w:rsidRDefault="00DC6957" w:rsidP="00DC6957" w:rsidR="00DC6957">
      <w:pPr>
        <w:jc w:val="both"/>
      </w:pPr>
      <w:r>
        <w:t xml:space="preserve">           Pazin, Dršćevka 1                                              </w:t>
      </w:r>
    </w:p>
    <w:p w:rsidRDefault="00D9599A" w:rsidP="00DC6957" w:rsidR="00D9599A" w:rsidRPr="000B45AE"/>
    <w:p w:rsidRDefault="00D9599A" w:rsidP="00D9599A" w:rsidR="00D9599A" w:rsidRPr="000B45AE">
      <w:pPr>
        <w:ind w:firstLine="720" w:left="5040"/>
        <w:jc w:val="center"/>
      </w:pPr>
    </w:p>
    <w:p w:rsidRDefault="00DC6957" w:rsidP="00DC6957" w:rsidR="00DC6957">
      <w:pPr>
        <w:ind w:firstLine="720"/>
      </w:pPr>
      <w:r>
        <w:t xml:space="preserve">                                 R E P U B L I K A  H R V A T S K A</w:t>
      </w:r>
    </w:p>
    <w:p w:rsidRDefault="00DC6957" w:rsidP="00DC6957" w:rsidR="00DC6957" w:rsidRPr="00E44AD7">
      <w:pPr>
        <w:ind w:firstLine="720"/>
      </w:pPr>
    </w:p>
    <w:p w:rsidRDefault="00DC6957" w:rsidP="00DC6957" w:rsidR="00DC6957" w:rsidRPr="00E44AD7">
      <w:pPr>
        <w:jc w:val="center"/>
      </w:pPr>
      <w:r>
        <w:t xml:space="preserve"> </w:t>
      </w:r>
      <w:r w:rsidRPr="00E44AD7">
        <w:t>R J E Š E N J E</w:t>
      </w:r>
    </w:p>
    <w:p w:rsidRDefault="00A261E3" w:rsidP="00A261E3" w:rsidR="00A261E3" w:rsidRPr="000B45AE">
      <w:pPr>
        <w:jc w:val="center"/>
      </w:pPr>
      <w:r w:rsidRPr="000B45AE">
        <w:tab/>
      </w:r>
    </w:p>
    <w:p w:rsidRDefault="00A261E3" w:rsidP="00A261E3" w:rsidR="00A261E3" w:rsidRPr="000B45AE">
      <w:pPr>
        <w:jc w:val="both"/>
      </w:pPr>
    </w:p>
    <w:p w:rsidRDefault="00A261E3" w:rsidP="00A261E3" w:rsidR="00A261E3" w:rsidRPr="000B45AE">
      <w:pPr>
        <w:jc w:val="both"/>
      </w:pPr>
      <w:r w:rsidRPr="000B45AE">
        <w:tab/>
        <w:t xml:space="preserve">Trgovački sud u Pazinu, po stečajnom sucu </w:t>
      </w:r>
      <w:r w:rsidR="00E44AD7" w:rsidRPr="000B45AE">
        <w:t>Damiru Rabaru</w:t>
      </w:r>
      <w:r w:rsidRPr="000B45AE">
        <w:t>, u stečajnom postupku nad dužnik</w:t>
      </w:r>
      <w:r w:rsidR="00E44AD7" w:rsidRPr="000B45AE">
        <w:t>om</w:t>
      </w:r>
      <w:r w:rsidRPr="000B45AE">
        <w:rPr>
          <w:color w:val="FF0000"/>
        </w:rPr>
        <w:t xml:space="preserve"> </w:t>
      </w:r>
      <w:r w:rsidR="00BC6F73">
        <w:t xml:space="preserve">OSMANOVIĆ i dr. j.t.d. Pula, Jasne Crnobori 70, OIB: </w:t>
      </w:r>
      <w:r w:rsidR="00BC6F73" w:rsidRPr="00DC6957">
        <w:t>51238596886</w:t>
      </w:r>
      <w:r w:rsidRPr="00DC6957">
        <w:t xml:space="preserve">, </w:t>
      </w:r>
      <w:r w:rsidR="000B45AE" w:rsidRPr="00DC6957">
        <w:t>2</w:t>
      </w:r>
      <w:r w:rsidR="00DC6957" w:rsidRPr="00DC6957">
        <w:t>1</w:t>
      </w:r>
      <w:r w:rsidRPr="000B45AE">
        <w:t xml:space="preserve">. </w:t>
      </w:r>
      <w:r w:rsidR="00B71C2F" w:rsidRPr="000B45AE">
        <w:t xml:space="preserve">srpnja </w:t>
      </w:r>
      <w:r w:rsidRPr="000B45AE">
        <w:t>201</w:t>
      </w:r>
      <w:r w:rsidR="00E44AD7" w:rsidRPr="000B45AE">
        <w:t>7</w:t>
      </w:r>
      <w:r w:rsidRPr="000B45AE">
        <w:t>. godine</w:t>
      </w:r>
    </w:p>
    <w:p w:rsidRDefault="00A261E3" w:rsidP="00A261E3" w:rsidR="00A261E3" w:rsidRPr="000B45AE"/>
    <w:p w:rsidRDefault="00A261E3" w:rsidP="00A261E3" w:rsidR="00A261E3" w:rsidRPr="000B45AE">
      <w:pPr>
        <w:jc w:val="center"/>
      </w:pPr>
      <w:r w:rsidRPr="000B45AE">
        <w:t>r i j e š i o  j e</w:t>
      </w:r>
    </w:p>
    <w:p w:rsidRDefault="00A261E3" w:rsidP="00A261E3" w:rsidR="00A261E3" w:rsidRPr="000B45AE">
      <w:pPr>
        <w:jc w:val="both"/>
      </w:pPr>
    </w:p>
    <w:p w:rsidRDefault="00A261E3" w:rsidP="00A261E3" w:rsidR="00A261E3" w:rsidRPr="000B45AE">
      <w:pPr>
        <w:ind w:firstLine="720"/>
        <w:jc w:val="both"/>
        <w:rPr>
          <w:color w:val="FF0000"/>
        </w:rPr>
      </w:pPr>
      <w:r w:rsidRPr="000B45AE">
        <w:t>I.</w:t>
      </w:r>
      <w:r w:rsidRPr="000B45AE">
        <w:tab/>
        <w:t xml:space="preserve">Obustavlja se i zaključuje stečajni postupak nad </w:t>
      </w:r>
      <w:r w:rsidR="00F62217" w:rsidRPr="000B45AE">
        <w:t>dužnikom</w:t>
      </w:r>
      <w:r w:rsidR="00F62217" w:rsidRPr="000B45AE">
        <w:rPr>
          <w:color w:val="FF0000"/>
        </w:rPr>
        <w:t xml:space="preserve"> </w:t>
      </w:r>
      <w:r w:rsidR="00BC6F73">
        <w:t>OSMANOVIĆ i dr. j.t.d. Pula, Jasne Crnobori 70, OIB: 51238596886</w:t>
      </w:r>
      <w:r w:rsidRPr="000B45AE">
        <w:rPr>
          <w:color w:val="FF0000"/>
        </w:rPr>
        <w:t>.</w:t>
      </w:r>
    </w:p>
    <w:p w:rsidRDefault="00A261E3" w:rsidP="00A261E3" w:rsidR="00A261E3" w:rsidRPr="000B45AE">
      <w:pPr>
        <w:ind w:firstLine="720"/>
        <w:jc w:val="both"/>
        <w:rPr>
          <w:color w:val="FF0000"/>
        </w:rPr>
      </w:pPr>
    </w:p>
    <w:p w:rsidRDefault="00A261E3" w:rsidP="00A261E3" w:rsidR="00A261E3" w:rsidRPr="000B45AE">
      <w:pPr>
        <w:ind w:firstLine="720"/>
        <w:jc w:val="both"/>
      </w:pPr>
      <w:r w:rsidRPr="000B45AE">
        <w:t>II.</w:t>
      </w:r>
      <w:r w:rsidRPr="000B45AE">
        <w:tab/>
        <w:t xml:space="preserve">Odluka o obustavi i zaključenju stečajnog postupka objavit će se </w:t>
      </w:r>
      <w:r w:rsidR="00F62217" w:rsidRPr="000B45AE">
        <w:t>na e-oglasnoj ploči sudova</w:t>
      </w:r>
      <w:r w:rsidRPr="000B45AE">
        <w:t>.</w:t>
      </w:r>
    </w:p>
    <w:p w:rsidRDefault="00A261E3" w:rsidP="00A261E3" w:rsidR="00A261E3" w:rsidRPr="000B45AE">
      <w:pPr>
        <w:ind w:firstLine="720"/>
        <w:jc w:val="both"/>
      </w:pPr>
    </w:p>
    <w:p w:rsidRDefault="00A261E3" w:rsidP="00A261E3" w:rsidR="00A261E3" w:rsidRPr="000B45AE">
      <w:pPr>
        <w:ind w:firstLine="720"/>
        <w:jc w:val="both"/>
      </w:pPr>
      <w:r w:rsidRPr="000B45AE">
        <w:t>III.</w:t>
      </w:r>
      <w:r w:rsidRPr="000B45AE">
        <w:tab/>
        <w:t xml:space="preserve">Po pravomoćnosti ovog rješenja izvršit će se brisanje stečajnog dužnika iz </w:t>
      </w:r>
      <w:r w:rsidR="00F62217" w:rsidRPr="000B45AE">
        <w:t>sudskog</w:t>
      </w:r>
      <w:r w:rsidRPr="000B45AE">
        <w:t xml:space="preserve"> registra.</w:t>
      </w:r>
    </w:p>
    <w:p w:rsidRDefault="00A261E3" w:rsidP="00A261E3" w:rsidR="00A261E3" w:rsidRPr="000B45AE">
      <w:pPr>
        <w:jc w:val="both"/>
      </w:pPr>
    </w:p>
    <w:p w:rsidRDefault="00A261E3" w:rsidP="00A261E3" w:rsidR="00A261E3" w:rsidRPr="00B172BE">
      <w:pPr>
        <w:jc w:val="center"/>
      </w:pPr>
      <w:r w:rsidRPr="000B45AE">
        <w:t>Obrazloženje</w:t>
      </w:r>
    </w:p>
    <w:p w:rsidRDefault="00A261E3" w:rsidP="00A261E3" w:rsidR="00A261E3" w:rsidRPr="00B172BE">
      <w:pPr>
        <w:jc w:val="both"/>
      </w:pPr>
    </w:p>
    <w:p w:rsidRDefault="00A261E3" w:rsidP="00A261E3" w:rsidR="00617747" w:rsidRPr="00B172BE">
      <w:pPr>
        <w:ind w:firstLine="708"/>
        <w:jc w:val="both"/>
      </w:pPr>
      <w:r w:rsidRPr="00B172BE">
        <w:t xml:space="preserve">Rješenjem Trgovačkog suda u </w:t>
      </w:r>
      <w:r w:rsidR="00F62217" w:rsidRPr="00B172BE">
        <w:t>Pazinu</w:t>
      </w:r>
      <w:r w:rsidRPr="00B172BE">
        <w:t xml:space="preserve"> poslovni broj St-</w:t>
      </w:r>
      <w:r w:rsidR="00B172BE" w:rsidRPr="00B172BE">
        <w:t>605</w:t>
      </w:r>
      <w:r w:rsidRPr="00B172BE">
        <w:t>/</w:t>
      </w:r>
      <w:r w:rsidR="00F62217" w:rsidRPr="00B172BE">
        <w:t>16</w:t>
      </w:r>
      <w:r w:rsidR="008D33FC" w:rsidRPr="00B172BE">
        <w:t>-</w:t>
      </w:r>
      <w:r w:rsidR="00B172BE" w:rsidRPr="00B172BE">
        <w:t>8</w:t>
      </w:r>
      <w:r w:rsidRPr="00B172BE">
        <w:t xml:space="preserve"> od </w:t>
      </w:r>
      <w:r w:rsidR="00DC6957">
        <w:t>12</w:t>
      </w:r>
      <w:r w:rsidR="008D33FC" w:rsidRPr="00B172BE">
        <w:t xml:space="preserve">. </w:t>
      </w:r>
      <w:r w:rsidR="00B172BE" w:rsidRPr="00B172BE">
        <w:t xml:space="preserve">srpnja </w:t>
      </w:r>
      <w:r w:rsidR="008D33FC" w:rsidRPr="00B172BE">
        <w:t>2016</w:t>
      </w:r>
      <w:r w:rsidRPr="00B172BE">
        <w:rPr>
          <w:i/>
          <w:u w:val="single"/>
        </w:rPr>
        <w:t xml:space="preserve">. </w:t>
      </w:r>
      <w:r w:rsidRPr="00B172BE">
        <w:t xml:space="preserve">godine otvoren je stečajni postupak nad </w:t>
      </w:r>
      <w:r w:rsidR="00F62217" w:rsidRPr="00B172BE">
        <w:t xml:space="preserve">dužnikom </w:t>
      </w:r>
      <w:r w:rsidR="00BC6F73" w:rsidRPr="00B172BE">
        <w:t>OSMANOVIĆ i dr. j.t.d. Pula, Jasne Crnobori 70, OIB: 51238596886</w:t>
      </w:r>
      <w:r w:rsidR="00617747" w:rsidRPr="00B172BE">
        <w:t>.</w:t>
      </w:r>
    </w:p>
    <w:p w:rsidRDefault="007D478F" w:rsidP="00A261E3" w:rsidR="00A261E3" w:rsidRPr="00B172BE">
      <w:pPr>
        <w:ind w:firstLine="708"/>
        <w:jc w:val="both"/>
      </w:pPr>
      <w:r w:rsidRPr="00B172BE">
        <w:t xml:space="preserve">Ispitno ročište održano je </w:t>
      </w:r>
      <w:r w:rsidR="00F144FC" w:rsidRPr="00B172BE">
        <w:t>12</w:t>
      </w:r>
      <w:r w:rsidR="00063127" w:rsidRPr="00B172BE">
        <w:t xml:space="preserve">. </w:t>
      </w:r>
      <w:r w:rsidR="00F144FC" w:rsidRPr="00B172BE">
        <w:t xml:space="preserve">listopada </w:t>
      </w:r>
      <w:r w:rsidR="00063127" w:rsidRPr="00B172BE">
        <w:t>201</w:t>
      </w:r>
      <w:r w:rsidR="00F144FC" w:rsidRPr="00B172BE">
        <w:t>6</w:t>
      </w:r>
      <w:r w:rsidRPr="00B172BE">
        <w:t xml:space="preserve">. </w:t>
      </w:r>
    </w:p>
    <w:p w:rsidRDefault="00BF5699" w:rsidP="007D478F" w:rsidR="007D478F" w:rsidRPr="004E1396">
      <w:pPr>
        <w:ind w:firstLine="708"/>
        <w:jc w:val="both"/>
      </w:pPr>
      <w:r w:rsidRPr="008C412A">
        <w:t xml:space="preserve">Podneskom od </w:t>
      </w:r>
      <w:r w:rsidR="008C412A" w:rsidRPr="008C412A">
        <w:t>29</w:t>
      </w:r>
      <w:r w:rsidRPr="008C412A">
        <w:t xml:space="preserve">. ožujka </w:t>
      </w:r>
      <w:r w:rsidR="007D478F" w:rsidRPr="008C412A">
        <w:t>201</w:t>
      </w:r>
      <w:r w:rsidRPr="008C412A">
        <w:t>7</w:t>
      </w:r>
      <w:r w:rsidR="007D478F" w:rsidRPr="008C412A">
        <w:t xml:space="preserve">. predloženo je obustaviti i zaključiti stečajni postupak zbog nedostatnosti stečajne mase za pokriće troškova stečajnog postupka i ostalih predvidivih obveza stečajne mase. </w:t>
      </w:r>
    </w:p>
    <w:p w:rsidRDefault="007D478F" w:rsidP="00B20800" w:rsidR="004E1396" w:rsidRPr="001354B2">
      <w:pPr>
        <w:ind w:firstLine="708"/>
        <w:jc w:val="both"/>
      </w:pPr>
      <w:r w:rsidRPr="004E1396">
        <w:t xml:space="preserve">U </w:t>
      </w:r>
      <w:r w:rsidR="00966310" w:rsidRPr="004E1396">
        <w:t xml:space="preserve">svom </w:t>
      </w:r>
      <w:r w:rsidRPr="004E1396">
        <w:t>izvješću</w:t>
      </w:r>
      <w:r w:rsidR="00966310" w:rsidRPr="004E1396">
        <w:t xml:space="preserve"> od </w:t>
      </w:r>
      <w:r w:rsidR="004E1396" w:rsidRPr="004E1396">
        <w:t>29. ožujka 2017</w:t>
      </w:r>
      <w:r w:rsidR="00BF5848" w:rsidRPr="004E1396">
        <w:t>, koje je stečajn</w:t>
      </w:r>
      <w:r w:rsidR="004E1396" w:rsidRPr="004E1396">
        <w:t>i</w:t>
      </w:r>
      <w:r w:rsidR="00DC6957">
        <w:t xml:space="preserve"> upravitelj</w:t>
      </w:r>
      <w:r w:rsidR="00BF5848" w:rsidRPr="004E1396">
        <w:t xml:space="preserve"> i usmeno izni</w:t>
      </w:r>
      <w:r w:rsidR="004E1396" w:rsidRPr="004E1396">
        <w:t>o</w:t>
      </w:r>
      <w:r w:rsidR="00BF5848" w:rsidRPr="004E1396">
        <w:t xml:space="preserve"> na ročištu </w:t>
      </w:r>
      <w:r w:rsidR="00966310" w:rsidRPr="004E1396">
        <w:t>5</w:t>
      </w:r>
      <w:r w:rsidR="00BF5848" w:rsidRPr="004E1396">
        <w:t xml:space="preserve">. </w:t>
      </w:r>
      <w:r w:rsidR="00966310" w:rsidRPr="004E1396">
        <w:t xml:space="preserve">srpnja </w:t>
      </w:r>
      <w:r w:rsidR="00BF5848" w:rsidRPr="004E1396">
        <w:t>201</w:t>
      </w:r>
      <w:r w:rsidR="00063127" w:rsidRPr="004E1396">
        <w:t>7</w:t>
      </w:r>
      <w:r w:rsidR="00BF5848" w:rsidRPr="004E1396">
        <w:t>.,</w:t>
      </w:r>
      <w:r w:rsidRPr="004E1396">
        <w:t xml:space="preserve"> </w:t>
      </w:r>
      <w:r w:rsidR="00BF5848" w:rsidRPr="004E1396">
        <w:t>u bitnome navedeno</w:t>
      </w:r>
      <w:r w:rsidRPr="004E1396">
        <w:t xml:space="preserve"> da </w:t>
      </w:r>
      <w:r w:rsidR="00CF55E6" w:rsidRPr="004E1396">
        <w:t>ne postoji imovina koja bi bila predmetom unovčenja u stečajnom postupku ili je ona neznatne vrijednosti, te je sukladno članku 293. stečajnog zakona predloži</w:t>
      </w:r>
      <w:r w:rsidR="004E1396" w:rsidRPr="004E1396">
        <w:t>o</w:t>
      </w:r>
      <w:r w:rsidR="00CF55E6" w:rsidRPr="004E1396">
        <w:t xml:space="preserve"> obustavu stečajnog postupka zbog nedostatnosti stečajne mase za namirenje troškova stečajnoga </w:t>
      </w:r>
      <w:r w:rsidR="00CF55E6" w:rsidRPr="001354B2">
        <w:t>postupka.</w:t>
      </w:r>
      <w:r w:rsidR="00B20800" w:rsidRPr="001354B2">
        <w:t xml:space="preserve"> </w:t>
      </w:r>
    </w:p>
    <w:p w:rsidRDefault="00370015" w:rsidP="00B20800" w:rsidR="00370015" w:rsidRPr="001354B2">
      <w:pPr>
        <w:ind w:firstLine="708"/>
        <w:jc w:val="both"/>
      </w:pPr>
      <w:r w:rsidRPr="001354B2">
        <w:tab/>
      </w:r>
      <w:r w:rsidR="007D478F" w:rsidRPr="001354B2">
        <w:t>Rješenjem ovog suda poslovni broj St-</w:t>
      </w:r>
      <w:r w:rsidR="001354B2" w:rsidRPr="001354B2">
        <w:t>605</w:t>
      </w:r>
      <w:r w:rsidR="007D478F" w:rsidRPr="001354B2">
        <w:t>/1</w:t>
      </w:r>
      <w:r w:rsidRPr="001354B2">
        <w:t>6</w:t>
      </w:r>
      <w:r w:rsidR="007D478F" w:rsidRPr="001354B2">
        <w:t>-</w:t>
      </w:r>
      <w:r w:rsidRPr="001354B2">
        <w:t>2</w:t>
      </w:r>
      <w:r w:rsidR="001354B2" w:rsidRPr="001354B2">
        <w:t>2</w:t>
      </w:r>
      <w:r w:rsidR="008D33FC" w:rsidRPr="001354B2">
        <w:t xml:space="preserve"> od </w:t>
      </w:r>
      <w:r w:rsidR="001354B2" w:rsidRPr="001354B2">
        <w:t>12</w:t>
      </w:r>
      <w:r w:rsidR="008D33FC" w:rsidRPr="001354B2">
        <w:t xml:space="preserve">. </w:t>
      </w:r>
      <w:r w:rsidR="0099358E" w:rsidRPr="001354B2">
        <w:t xml:space="preserve">travnja </w:t>
      </w:r>
      <w:r w:rsidR="008D33FC" w:rsidRPr="001354B2">
        <w:t>2017.</w:t>
      </w:r>
      <w:r w:rsidR="007D478F" w:rsidRPr="001354B2">
        <w:t xml:space="preserve"> pozvani su vjerovnici da u roku od 8 dana od dana objave rješenja u </w:t>
      </w:r>
      <w:r w:rsidRPr="001354B2">
        <w:t xml:space="preserve">na e-oglasnoj ploči sudova podnesu sudu mišljenje povodom prijedloga stečajnog upravitelja za obustavu i zaključenje stečajnog postupka nad imovinom dužnika </w:t>
      </w:r>
      <w:r w:rsidR="001354B2" w:rsidRPr="001354B2">
        <w:t>OSMANOVIĆ i dr. j.t.d. Pula, Jasne Crnobori 70, OIB: 51238596886</w:t>
      </w:r>
      <w:r w:rsidRPr="001354B2">
        <w:t>, zbog nedostatnosti stečajne mase za pokriće troškova stečajnog postupka (čl. 293. Stečajnog zakona).</w:t>
      </w:r>
    </w:p>
    <w:p w:rsidRDefault="007D478F" w:rsidP="007D478F" w:rsidR="007D478F" w:rsidRPr="00F144FC">
      <w:pPr>
        <w:ind w:firstLine="720"/>
        <w:jc w:val="both"/>
      </w:pPr>
      <w:r w:rsidRPr="00F144FC">
        <w:lastRenderedPageBreak/>
        <w:t xml:space="preserve">Istim rješenjem zakazano je i ročište vjerovnika stečajnog dužnika u smislu odredbe čl. </w:t>
      </w:r>
      <w:r w:rsidR="00370015" w:rsidRPr="00F144FC">
        <w:t>293</w:t>
      </w:r>
      <w:r w:rsidRPr="00F144FC">
        <w:t>. st. 2 Stečajnog zakona radi razmatranja prijedloga stečajnog upravitelja za obustavu i zaključenje stečajnog postupka i radi saslušanja stečajnog upravitelja i vjerovnika stečajne mase.</w:t>
      </w:r>
    </w:p>
    <w:p w:rsidRDefault="007D478F" w:rsidP="007D478F" w:rsidR="00370015" w:rsidRPr="001354B2">
      <w:pPr>
        <w:ind w:firstLine="720"/>
        <w:jc w:val="both"/>
      </w:pPr>
      <w:r w:rsidRPr="00F144FC">
        <w:t>Predmetno rješenje s pozivom za ročište stečajnim vjerovnicima, stečajnom</w:t>
      </w:r>
      <w:r w:rsidRPr="000B45AE">
        <w:rPr>
          <w:color w:val="FF0000"/>
        </w:rPr>
        <w:t xml:space="preserve"> </w:t>
      </w:r>
      <w:r w:rsidRPr="001354B2">
        <w:t xml:space="preserve">upravitelju i vjerovnicima stečajne mase objavljen je </w:t>
      </w:r>
      <w:r w:rsidR="00370015" w:rsidRPr="001354B2">
        <w:t xml:space="preserve">na e-oglasnoj ploči sudova </w:t>
      </w:r>
      <w:r w:rsidR="001354B2" w:rsidRPr="001354B2">
        <w:t>12</w:t>
      </w:r>
      <w:r w:rsidR="0099358E" w:rsidRPr="001354B2">
        <w:t>. travnja 2017</w:t>
      </w:r>
      <w:r w:rsidR="00370015" w:rsidRPr="001354B2">
        <w:t>.</w:t>
      </w:r>
    </w:p>
    <w:p w:rsidRDefault="00370015" w:rsidP="00A261E3" w:rsidR="00A261E3" w:rsidRPr="00F144FC">
      <w:pPr>
        <w:ind w:firstLine="708"/>
        <w:jc w:val="both"/>
      </w:pPr>
      <w:r w:rsidRPr="00F144FC">
        <w:t>D</w:t>
      </w:r>
      <w:r w:rsidR="00C76803" w:rsidRPr="00F144FC">
        <w:t>o dana zakazanog</w:t>
      </w:r>
      <w:r w:rsidR="007D478F" w:rsidRPr="00F144FC">
        <w:t xml:space="preserve"> ročišta niti jedan od vjerovnika nije podnio svoje mišljenje stečajnom sucu povodom prijedloga stečajnog upravitelja za obustavu i zaključenje stečajnog postupka.</w:t>
      </w:r>
      <w:r w:rsidR="00A261E3" w:rsidRPr="00F144FC">
        <w:t xml:space="preserve"> </w:t>
      </w:r>
    </w:p>
    <w:p w:rsidRDefault="00A261E3" w:rsidP="00A261E3" w:rsidR="00A261E3" w:rsidRPr="00F144FC">
      <w:pPr>
        <w:ind w:firstLine="708"/>
        <w:jc w:val="both"/>
      </w:pPr>
      <w:r w:rsidRPr="00F144FC">
        <w:t xml:space="preserve">Kako </w:t>
      </w:r>
      <w:r w:rsidR="00C76803" w:rsidRPr="00F144FC">
        <w:t>iz izvješća stečajnog upravitelja proizlazi da</w:t>
      </w:r>
      <w:r w:rsidRPr="00F144FC">
        <w:t xml:space="preserve"> stečajna masa nije dostatna ni za pokriće troškova postupka valjalo je temeljem odredbe čl. </w:t>
      </w:r>
      <w:r w:rsidR="00370015" w:rsidRPr="00F144FC">
        <w:t>293</w:t>
      </w:r>
      <w:r w:rsidRPr="00F144FC">
        <w:t xml:space="preserve">. Stečajnog zakona riješiti kao u izreci. </w:t>
      </w:r>
    </w:p>
    <w:p w:rsidRDefault="00F71C49" w:rsidP="00A261E3" w:rsidR="00F71C49" w:rsidRPr="00F144FC">
      <w:pPr>
        <w:ind w:firstLine="708"/>
        <w:jc w:val="center"/>
      </w:pPr>
    </w:p>
    <w:p w:rsidRDefault="00A261E3" w:rsidP="00A261E3" w:rsidR="00A261E3" w:rsidRPr="00F144FC">
      <w:pPr>
        <w:ind w:firstLine="708"/>
        <w:jc w:val="center"/>
      </w:pPr>
      <w:r w:rsidRPr="00F144FC">
        <w:t xml:space="preserve">U Pazinu, dana </w:t>
      </w:r>
      <w:r w:rsidR="00F144FC">
        <w:t>2</w:t>
      </w:r>
      <w:r w:rsidR="00DC6957">
        <w:t>1</w:t>
      </w:r>
      <w:r w:rsidR="00F56589" w:rsidRPr="00F144FC">
        <w:t xml:space="preserve">. </w:t>
      </w:r>
      <w:r w:rsidR="0099358E" w:rsidRPr="00F144FC">
        <w:t xml:space="preserve">srpnja </w:t>
      </w:r>
      <w:r w:rsidR="00F56589" w:rsidRPr="00F144FC">
        <w:t>201</w:t>
      </w:r>
      <w:r w:rsidR="00370015" w:rsidRPr="00F144FC">
        <w:t>7</w:t>
      </w:r>
      <w:r w:rsidRPr="00F144FC">
        <w:t>. godine.</w:t>
      </w:r>
    </w:p>
    <w:p w:rsidRDefault="00A261E3" w:rsidP="00A261E3" w:rsidR="00A261E3" w:rsidRPr="000B45AE">
      <w:pPr>
        <w:ind w:firstLine="708"/>
        <w:jc w:val="both"/>
        <w:rPr>
          <w:color w:val="FF0000"/>
        </w:rPr>
      </w:pPr>
      <w:r w:rsidRPr="000B45AE">
        <w:rPr>
          <w:color w:val="FF0000"/>
        </w:rPr>
        <w:tab/>
      </w:r>
      <w:r w:rsidRPr="000B45AE">
        <w:rPr>
          <w:color w:val="FF0000"/>
        </w:rPr>
        <w:tab/>
      </w:r>
    </w:p>
    <w:p w:rsidRDefault="00A261E3" w:rsidP="00A261E3" w:rsidR="00A261E3" w:rsidRPr="000B45AE">
      <w:pPr>
        <w:ind w:firstLine="708"/>
        <w:jc w:val="both"/>
        <w:rPr>
          <w:color w:val="FF0000"/>
        </w:rPr>
      </w:pPr>
    </w:p>
    <w:p w:rsidRDefault="00A261E3" w:rsidP="00A261E3" w:rsidR="00A261E3" w:rsidRPr="00F144FC">
      <w:pPr>
        <w:ind w:firstLine="708"/>
        <w:jc w:val="both"/>
      </w:pPr>
      <w:r w:rsidRPr="000B45AE">
        <w:rPr>
          <w:color w:val="FF0000"/>
        </w:rPr>
        <w:tab/>
      </w:r>
      <w:r w:rsidRPr="000B45AE">
        <w:rPr>
          <w:color w:val="FF0000"/>
        </w:rPr>
        <w:tab/>
      </w:r>
      <w:r w:rsidRPr="000B45AE">
        <w:rPr>
          <w:color w:val="FF0000"/>
        </w:rPr>
        <w:tab/>
      </w:r>
      <w:r w:rsidRPr="000B45AE">
        <w:rPr>
          <w:color w:val="FF0000"/>
        </w:rPr>
        <w:tab/>
      </w:r>
      <w:r w:rsidRPr="000B45AE">
        <w:rPr>
          <w:color w:val="FF0000"/>
        </w:rPr>
        <w:tab/>
      </w:r>
      <w:r w:rsidRPr="000B45AE">
        <w:rPr>
          <w:color w:val="FF0000"/>
        </w:rPr>
        <w:tab/>
      </w:r>
      <w:r w:rsidRPr="000B45AE">
        <w:rPr>
          <w:color w:val="FF0000"/>
        </w:rPr>
        <w:tab/>
      </w:r>
      <w:r w:rsidR="00F56589" w:rsidRPr="000B45AE">
        <w:rPr>
          <w:color w:val="FF0000"/>
        </w:rPr>
        <w:tab/>
      </w:r>
      <w:r w:rsidR="00F56589" w:rsidRPr="00F144FC">
        <w:tab/>
      </w:r>
      <w:r w:rsidRPr="00F144FC">
        <w:t>Stečajni sudac</w:t>
      </w:r>
      <w:r w:rsidRPr="00F144FC">
        <w:tab/>
      </w:r>
      <w:r w:rsidRPr="00F144FC">
        <w:tab/>
        <w:t xml:space="preserve">     </w:t>
      </w:r>
      <w:r w:rsidRPr="00F144FC">
        <w:tab/>
      </w:r>
      <w:r w:rsidRPr="00F144FC">
        <w:tab/>
      </w:r>
      <w:r w:rsidRPr="00F144FC">
        <w:tab/>
      </w:r>
      <w:r w:rsidRPr="00F144FC">
        <w:tab/>
      </w:r>
      <w:r w:rsidRPr="00F144FC">
        <w:tab/>
      </w:r>
      <w:r w:rsidRPr="00F144FC">
        <w:tab/>
        <w:t xml:space="preserve">                 </w:t>
      </w:r>
      <w:r w:rsidR="00F56589" w:rsidRPr="00F144FC">
        <w:tab/>
        <w:t xml:space="preserve">    </w:t>
      </w:r>
      <w:r w:rsidR="00370015" w:rsidRPr="00F144FC">
        <w:t xml:space="preserve">       Damir Rabar</w:t>
      </w:r>
      <w:r w:rsidR="006C6949">
        <w:t>, v.r.</w:t>
      </w:r>
    </w:p>
    <w:p w:rsidRDefault="00A261E3" w:rsidP="00A261E3" w:rsidR="00A261E3" w:rsidRPr="00F144FC">
      <w:pPr>
        <w:ind w:firstLine="708"/>
        <w:jc w:val="both"/>
      </w:pPr>
    </w:p>
    <w:p w:rsidRDefault="00A261E3" w:rsidP="00A261E3" w:rsidR="00A261E3" w:rsidRPr="00F144FC">
      <w:pPr>
        <w:ind w:firstLine="708"/>
        <w:jc w:val="both"/>
      </w:pPr>
    </w:p>
    <w:p w:rsidRDefault="00F56589" w:rsidP="00A261E3" w:rsidR="00F56589" w:rsidRPr="00F144FC">
      <w:pPr>
        <w:ind w:firstLine="708"/>
        <w:jc w:val="both"/>
      </w:pPr>
    </w:p>
    <w:p w:rsidRDefault="00F56589" w:rsidP="00A261E3" w:rsidR="00F56589" w:rsidRPr="00F144FC">
      <w:pPr>
        <w:ind w:firstLine="708"/>
        <w:jc w:val="both"/>
      </w:pPr>
    </w:p>
    <w:p w:rsidRDefault="00A261E3" w:rsidP="00A261E3" w:rsidR="00A261E3" w:rsidRPr="00F144FC">
      <w:pPr>
        <w:ind w:firstLine="708"/>
        <w:jc w:val="both"/>
      </w:pPr>
    </w:p>
    <w:p w:rsidRDefault="00A261E3" w:rsidP="00A261E3" w:rsidR="00A261E3" w:rsidRPr="00F144FC">
      <w:pPr>
        <w:jc w:val="both"/>
      </w:pPr>
      <w:r w:rsidRPr="00F144FC">
        <w:t>UPUTA O PRAVNOM LIJEKU</w:t>
      </w:r>
    </w:p>
    <w:p w:rsidRDefault="00A261E3" w:rsidP="00A261E3" w:rsidR="00A261E3" w:rsidRPr="00F144FC">
      <w:pPr>
        <w:jc w:val="both"/>
      </w:pPr>
      <w:r w:rsidRPr="00F144FC">
        <w:t>Protiv ovog rješenja nezadovoljna stranka može podnijeti žalbu u roku od 8 dana od primitka istog. Žalba se podnosi putem ovoga suda u dva istovjetna primjerka, a o žalbi odlučuje Visoki trgovački sud republike Hrvatske.</w:t>
      </w:r>
    </w:p>
    <w:p w:rsidRDefault="00A261E3" w:rsidP="00A261E3" w:rsidR="00A261E3" w:rsidRPr="000B45AE">
      <w:pPr>
        <w:jc w:val="both"/>
        <w:rPr>
          <w:color w:val="FF0000"/>
        </w:rPr>
      </w:pPr>
    </w:p>
    <w:p w:rsidRDefault="0033703B" w:rsidP="0033703B" w:rsidR="0033703B" w:rsidRPr="00DC6957">
      <w:pPr>
        <w:jc w:val="both"/>
      </w:pPr>
      <w:r w:rsidRPr="00DC6957">
        <w:t>DNA:</w:t>
      </w:r>
    </w:p>
    <w:p w:rsidRDefault="0033703B" w:rsidP="00DC6957" w:rsidR="00DC6957" w:rsidRPr="00DC6957">
      <w:pPr>
        <w:jc w:val="both"/>
      </w:pPr>
      <w:r w:rsidRPr="00DC6957">
        <w:t xml:space="preserve">- Predlagatelj </w:t>
      </w:r>
      <w:r w:rsidR="00DC6957" w:rsidRPr="00DC6957">
        <w:t>- FINA, RC Rijeka, F. Kurelca 8,</w:t>
      </w:r>
    </w:p>
    <w:p w:rsidRDefault="0033703B" w:rsidP="0033703B" w:rsidR="001354B2" w:rsidRPr="00DC6957">
      <w:pPr>
        <w:jc w:val="both"/>
      </w:pPr>
      <w:r w:rsidRPr="00DC6957">
        <w:t>- Stečajn</w:t>
      </w:r>
      <w:r w:rsidR="00F144FC" w:rsidRPr="00DC6957">
        <w:t>i</w:t>
      </w:r>
      <w:r w:rsidRPr="00DC6957">
        <w:t xml:space="preserve"> upravitelj </w:t>
      </w:r>
      <w:r w:rsidR="001354B2" w:rsidRPr="00DC6957">
        <w:t>Darko Zorc, Rijeka, Agatićeva 6</w:t>
      </w:r>
    </w:p>
    <w:p w:rsidRDefault="0033703B" w:rsidP="0033703B" w:rsidR="0033703B" w:rsidRPr="00DC6957">
      <w:pPr>
        <w:jc w:val="both"/>
      </w:pPr>
      <w:r w:rsidRPr="00DC6957">
        <w:t xml:space="preserve">- </w:t>
      </w:r>
      <w:r w:rsidR="00DC6957" w:rsidRPr="00DC6957">
        <w:t>ŽDO Pula, Rovinjska 2a,</w:t>
      </w:r>
    </w:p>
    <w:p w:rsidRDefault="0033703B" w:rsidP="0033703B" w:rsidR="0033703B" w:rsidRPr="00DC6957">
      <w:pPr>
        <w:jc w:val="both"/>
      </w:pPr>
      <w:r w:rsidRPr="00DC6957">
        <w:t xml:space="preserve">- Porezna uprava - Ispostava </w:t>
      </w:r>
      <w:r w:rsidR="00DC6957" w:rsidRPr="00DC6957">
        <w:t>Pazin, M. B. Rašana 2/4,</w:t>
      </w:r>
    </w:p>
    <w:p w:rsidRDefault="0033703B" w:rsidP="0033703B" w:rsidR="0033703B" w:rsidRPr="00DC6957">
      <w:pPr>
        <w:jc w:val="both"/>
      </w:pPr>
      <w:r w:rsidRPr="00DC6957">
        <w:t xml:space="preserve">- </w:t>
      </w:r>
      <w:r w:rsidR="00973F06" w:rsidRPr="00DC6957">
        <w:t>e-</w:t>
      </w:r>
      <w:r w:rsidRPr="00DC6957">
        <w:t>oglasna ploča suda</w:t>
      </w:r>
      <w:r w:rsidR="00DC6957">
        <w:t>,</w:t>
      </w:r>
    </w:p>
    <w:p w:rsidRDefault="00DC6957" w:rsidP="0033703B" w:rsidR="00973F06" w:rsidRPr="00DC6957">
      <w:pPr>
        <w:jc w:val="both"/>
      </w:pPr>
      <w:r>
        <w:t>- sudskom registru, po pravomoćnosti.</w:t>
      </w:r>
    </w:p>
    <w:p w:rsidRDefault="00A261E3" w:rsidP="00A261E3" w:rsidR="00A261E3" w:rsidRPr="00DC6957">
      <w:pPr>
        <w:jc w:val="both"/>
        <w:rPr>
          <w:sz w:val="22"/>
        </w:rPr>
      </w:pPr>
    </w:p>
    <w:sectPr w:rsidSect="00DC6957" w:rsidR="00A261E3" w:rsidRPr="00DC695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2FB2" w:rsidR="00BC2FB2">
      <w:r>
        <w:separator/>
      </w:r>
    </w:p>
  </w:endnote>
  <w:endnote w:id="0" w:type="continuationSeparator">
    <w:p w:rsidRDefault="00BC2FB2" w:rsidR="00BC2F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2FB2" w:rsidR="00BC2FB2">
      <w:r>
        <w:separator/>
      </w:r>
    </w:p>
  </w:footnote>
  <w:footnote w:id="0" w:type="continuationSeparator">
    <w:p w:rsidRDefault="00BC2FB2" w:rsidR="00BC2F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6589" w:rsidP="00EE63EB" w:rsidR="00F5658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56589" w:rsidR="00F5658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35117928"/>
      <w:docPartObj>
        <w:docPartGallery w:val="Page Numbers (Top of Page)"/>
        <w:docPartUnique/>
      </w:docPartObj>
    </w:sdtPr>
    <w:sdtEndPr/>
    <w:sdtContent>
      <w:p w:rsidRDefault="00DC6957" w:rsidP="00DC6957" w:rsidR="00DC6957" w:rsidRPr="000B45AE">
        <w:pPr>
          <w:ind w:left="4320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6490">
          <w:rPr>
            <w:noProof/>
          </w:rPr>
          <w:t>2</w:t>
        </w:r>
        <w:r>
          <w:fldChar w:fldCharType="end"/>
        </w:r>
        <w:r w:rsidRPr="00DC6957">
          <w:t xml:space="preserve"> </w:t>
        </w:r>
        <w:r>
          <w:tab/>
        </w:r>
        <w:r>
          <w:tab/>
        </w:r>
        <w:r>
          <w:tab/>
        </w:r>
        <w:r w:rsidRPr="000B45AE">
          <w:t>Posl.br.: 1 St-</w:t>
        </w:r>
        <w:r>
          <w:t>605</w:t>
        </w:r>
        <w:r w:rsidRPr="000B45AE">
          <w:t>/16-</w:t>
        </w:r>
        <w:r>
          <w:t>25</w:t>
        </w:r>
      </w:p>
      <w:p w:rsidRDefault="004E6490" w:rsidR="00DC6957">
        <w:pPr>
          <w:pStyle w:val="Zaglavlje"/>
          <w:jc w:val="center"/>
        </w:pPr>
      </w:p>
    </w:sdtContent>
  </w:sdt>
  <w:p w:rsidRDefault="00DC6957" w:rsidR="00DC695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6957" w:rsidP="00DC6957" w:rsidR="00DC6957" w:rsidRPr="000B45AE">
    <w:pPr>
      <w:ind w:firstLine="720" w:left="5040"/>
      <w:jc w:val="center"/>
    </w:pPr>
    <w:r w:rsidRPr="000B45AE">
      <w:t>Posl.br.: 1 St-</w:t>
    </w:r>
    <w:r>
      <w:t>605</w:t>
    </w:r>
    <w:r w:rsidRPr="000B45AE">
      <w:t>/16-</w:t>
    </w:r>
    <w:r>
      <w:t>25</w:t>
    </w:r>
  </w:p>
  <w:p w:rsidRDefault="00DC6957" w:rsidP="00DC6957" w:rsidR="00DC6957">
    <w:pPr>
      <w:pStyle w:val="Zaglavlje"/>
      <w:jc w:val="center"/>
    </w:pPr>
  </w:p>
  <w:p w:rsidRDefault="00DC6957" w:rsidR="00DC695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4C25D8"/>
    <w:multiLevelType w:val="hybridMultilevel"/>
    <w:tmpl w:val="753C20E2"/>
    <w:lvl w:tplc="8EA2776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6D977E10"/>
    <w:multiLevelType w:val="hybridMultilevel"/>
    <w:tmpl w:val="D2F24774"/>
    <w:lvl w:tplc="0FAC92A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61E3"/>
    <w:rsid w:val="000069C4"/>
    <w:rsid w:val="000561B6"/>
    <w:rsid w:val="00057D39"/>
    <w:rsid w:val="00063127"/>
    <w:rsid w:val="000B45AE"/>
    <w:rsid w:val="001354B2"/>
    <w:rsid w:val="00205FFF"/>
    <w:rsid w:val="002C4B85"/>
    <w:rsid w:val="00317677"/>
    <w:rsid w:val="0033703B"/>
    <w:rsid w:val="00370015"/>
    <w:rsid w:val="00425C17"/>
    <w:rsid w:val="004279C2"/>
    <w:rsid w:val="004A177B"/>
    <w:rsid w:val="004A3E29"/>
    <w:rsid w:val="004E1396"/>
    <w:rsid w:val="004E6490"/>
    <w:rsid w:val="00617747"/>
    <w:rsid w:val="006B48CF"/>
    <w:rsid w:val="006C6949"/>
    <w:rsid w:val="00746EFD"/>
    <w:rsid w:val="007C4620"/>
    <w:rsid w:val="007D478F"/>
    <w:rsid w:val="00804D0A"/>
    <w:rsid w:val="00895269"/>
    <w:rsid w:val="008C412A"/>
    <w:rsid w:val="008D33FC"/>
    <w:rsid w:val="00966310"/>
    <w:rsid w:val="00973F06"/>
    <w:rsid w:val="0099358E"/>
    <w:rsid w:val="00A261E3"/>
    <w:rsid w:val="00AC1A11"/>
    <w:rsid w:val="00B172BE"/>
    <w:rsid w:val="00B20800"/>
    <w:rsid w:val="00B4161B"/>
    <w:rsid w:val="00B71C2F"/>
    <w:rsid w:val="00BB25D3"/>
    <w:rsid w:val="00BC2FB2"/>
    <w:rsid w:val="00BC6F73"/>
    <w:rsid w:val="00BE4122"/>
    <w:rsid w:val="00BF5699"/>
    <w:rsid w:val="00BF5848"/>
    <w:rsid w:val="00C64569"/>
    <w:rsid w:val="00C76803"/>
    <w:rsid w:val="00CE7D5B"/>
    <w:rsid w:val="00CF55E6"/>
    <w:rsid w:val="00D14485"/>
    <w:rsid w:val="00D279E6"/>
    <w:rsid w:val="00D9470D"/>
    <w:rsid w:val="00D9599A"/>
    <w:rsid w:val="00DC6957"/>
    <w:rsid w:val="00DF25DA"/>
    <w:rsid w:val="00E4030B"/>
    <w:rsid w:val="00E44AD7"/>
    <w:rsid w:val="00EE63EB"/>
    <w:rsid w:val="00F144FC"/>
    <w:rsid w:val="00F20D7B"/>
    <w:rsid w:val="00F56589"/>
    <w:rsid w:val="00F62217"/>
    <w:rsid w:val="00F71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61E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56589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F56589"/>
  </w:style>
  <w:style w:styleId="Podnoje" w:type="paragraph">
    <w:name w:val="footer"/>
    <w:basedOn w:val="Normal"/>
    <w:rsid w:val="00F56589"/>
    <w:pPr>
      <w:tabs>
        <w:tab w:pos="4703" w:val="center"/>
        <w:tab w:pos="9406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C6957"/>
    <w:rPr>
      <w:sz w:val="24"/>
      <w:szCs w:val="24"/>
    </w:rPr>
  </w:style>
  <w:style w:styleId="Tekstbalonia" w:type="paragraph">
    <w:name w:val="Balloon Text"/>
    <w:basedOn w:val="Normal"/>
    <w:link w:val="TekstbaloniaChar"/>
    <w:rsid w:val="00DC69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C695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64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64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64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64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64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61E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56589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F56589"/>
  </w:style>
  <w:style w:styleId="Podnoje" w:type="paragraph">
    <w:name w:val="footer"/>
    <w:basedOn w:val="Normal"/>
    <w:rsid w:val="00F56589"/>
    <w:pPr>
      <w:tabs>
        <w:tab w:pos="4703" w:val="center"/>
        <w:tab w:pos="9406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C6957"/>
    <w:rPr>
      <w:sz w:val="24"/>
      <w:szCs w:val="24"/>
    </w:rPr>
  </w:style>
  <w:style w:styleId="Tekstbalonia" w:type="paragraph">
    <w:name w:val="Balloon Text"/>
    <w:basedOn w:val="Normal"/>
    <w:link w:val="TekstbaloniaChar"/>
    <w:rsid w:val="00DC69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C695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E64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64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64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64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64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268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31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703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crveni registrator
- prijave tražbina</izvorni_sadrzaj>
    <derivirana_varijabla naziv="DomainObject.Predmet.Opis_1">spisu prileži crveni registrator
- prijave tražbina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St-605/2016</izvorni_sadrzaj>
    <derivirana_varijabla naziv="DomainObject.Predmet.OznakaBroj_1">St-605/2016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OSMANOVIĆ i dr. j.t.d. PULA</izvorni_sadrzaj>
    <derivirana_varijabla naziv="DomainObject.Predmet.ProtustrankaFormated_1">  OSMANOVIĆ i dr. j.t.d. PULA</derivirana_varijabla>
  </DomainObject.Predmet.ProtustrankaFormated>
  <DomainObject.Predmet.ProtustrankaFormatedOIB>
    <izvorni_sadrzaj>  OSMANOVIĆ i dr. j.t.d. PULA, OIB 51238596886</izvorni_sadrzaj>
    <derivirana_varijabla naziv="DomainObject.Predmet.ProtustrankaFormatedOIB_1">  OSMANOVIĆ i dr. j.t.d. PULA, OIB 51238596886</derivirana_varijabla>
  </DomainObject.Predmet.ProtustrankaFormatedOIB>
  <DomainObject.Predmet.ProtustrankaFormatedWithAdress>
    <izvorni_sadrzaj> OSMANOVIĆ i dr. j.t.d. PULA, Jasne Crnobori 70, 52100 Pula</izvorni_sadrzaj>
    <derivirana_varijabla naziv="DomainObject.Predmet.ProtustrankaFormatedWithAdress_1"> OSMANOVIĆ i dr. j.t.d. PULA, Jasne Crnobori 70, 52100 Pula</derivirana_varijabla>
  </DomainObject.Predmet.ProtustrankaFormatedWithAdress>
  <DomainObject.Predmet.ProtustrankaFormatedWithAdressOIB>
    <izvorni_sadrzaj> OSMANOVIĆ i dr. j.t.d. PULA, OIB 51238596886, Jasne Crnobori 70, 52100 Pula</izvorni_sadrzaj>
    <derivirana_varijabla naziv="DomainObject.Predmet.ProtustrankaFormatedWithAdressOIB_1"> OSMANOVIĆ i dr. j.t.d. PULA, OIB 51238596886, Jasne Crnobori 70, 52100 Pula</derivirana_varijabla>
  </DomainObject.Predmet.ProtustrankaFormatedWithAdressOIB>
  <DomainObject.Predmet.ProtustrankaWithAdress>
    <izvorni_sadrzaj>OSMANOVIĆ i dr. j.t.d. PULA Jasne Crnobori 70, 52100 Pula</izvorni_sadrzaj>
    <derivirana_varijabla naziv="DomainObject.Predmet.ProtustrankaWithAdress_1">OSMANOVIĆ i dr. j.t.d. PULA Jasne Crnobori 70, 52100 Pula</derivirana_varijabla>
  </DomainObject.Predmet.ProtustrankaWithAdress>
  <DomainObject.Predmet.ProtustrankaWithAdressOIB>
    <izvorni_sadrzaj>OSMANOVIĆ i dr. j.t.d. PULA, OIB 51238596886, Jasne Crnobori 70, 52100 Pula</izvorni_sadrzaj>
    <derivirana_varijabla naziv="DomainObject.Predmet.ProtustrankaWithAdressOIB_1">OSMANOVIĆ i dr. j.t.d. PULA, OIB 51238596886, Jasne Crnobori 70, 52100 Pula</derivirana_varijabla>
  </DomainObject.Predmet.ProtustrankaWithAdressOIB>
  <DomainObject.Predmet.ProtustrankaNazivFormated>
    <izvorni_sadrzaj>OSMANOVIĆ i dr. j.t.d. PULA</izvorni_sadrzaj>
    <derivirana_varijabla naziv="DomainObject.Predmet.ProtustrankaNazivFormated_1">OSMANOVIĆ i dr. j.t.d. PULA</derivirana_varijabla>
  </DomainObject.Predmet.ProtustrankaNazivFormated>
  <DomainObject.Predmet.ProtustrankaNazivFormatedOIB>
    <izvorni_sadrzaj>OSMANOVIĆ i dr. j.t.d. PULA, OIB 51238596886</izvorni_sadrzaj>
    <derivirana_varijabla naziv="DomainObject.Predmet.ProtustrankaNazivFormatedOIB_1">OSMANOVIĆ i dr. j.t.d. PULA, OIB 51238596886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22968.42</izvorni_sadrzaj>
    <derivirana_varijabla naziv="DomainObject.Predmet.TrenutnaVrijednost_1">22968.42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OSMANOVIĆ i dr. j.t.d. PULA</item>
    </izvorni_sadrzaj>
    <derivirana_varijabla naziv="DomainObject.Predmet.ProtuStrankaListFormated_1">
      <item>OSMANOVIĆ i dr. j.t.d. PULA</item>
    </derivirana_varijabla>
  </DomainObject.Predmet.ProtuStrankaListFormated>
  <DomainObject.Predmet.ProtuStrankaListFormatedOIB>
    <izvorni_sadrzaj>
      <item>OSMANOVIĆ i dr. j.t.d. PULA, OIB 51238596886</item>
    </izvorni_sadrzaj>
    <derivirana_varijabla naziv="DomainObject.Predmet.ProtuStrankaListFormatedOIB_1">
      <item>OSMANOVIĆ i dr. j.t.d. PULA, OIB 51238596886</item>
    </derivirana_varijabla>
  </DomainObject.Predmet.ProtuStrankaListFormatedOIB>
  <DomainObject.Predmet.ProtuStrankaListFormatedWithAdress>
    <izvorni_sadrzaj>
      <item>OSMANOVIĆ i dr. j.t.d. PULA, Jasne Crnobori 70, 52100 Pula</item>
    </izvorni_sadrzaj>
    <derivirana_varijabla naziv="DomainObject.Predmet.ProtuStrankaListFormatedWithAdress_1">
      <item>OSMANOVIĆ i dr. j.t.d. PULA, Jasne Crnobori 70, 52100 Pula</item>
    </derivirana_varijabla>
  </DomainObject.Predmet.ProtuStrankaListFormatedWithAdress>
  <DomainObject.Predmet.ProtuStrankaListFormatedWithAdressOIB>
    <izvorni_sadrzaj>
      <item>OSMANOVIĆ i dr. j.t.d. PULA, OIB 51238596886, Jasne Crnobori 70, 52100 Pula</item>
    </izvorni_sadrzaj>
    <derivirana_varijabla naziv="DomainObject.Predmet.ProtuStrankaListFormatedWithAdressOIB_1">
      <item>OSMANOVIĆ i dr. j.t.d. PULA, OIB 51238596886, Jasne Crnobori 70, 52100 Pula</item>
    </derivirana_varijabla>
  </DomainObject.Predmet.ProtuStrankaListFormatedWithAdressOIB>
  <DomainObject.Predmet.ProtuStrankaListNazivFormated>
    <izvorni_sadrzaj>
      <item>OSMANOVIĆ i dr. j.t.d. PULA</item>
    </izvorni_sadrzaj>
    <derivirana_varijabla naziv="DomainObject.Predmet.ProtuStrankaListNazivFormated_1">
      <item>OSMANOVIĆ i dr. j.t.d. PULA</item>
    </derivirana_varijabla>
  </DomainObject.Predmet.ProtuStrankaListNazivFormated>
  <DomainObject.Predmet.ProtuStrankaListNazivFormatedOIB>
    <izvorni_sadrzaj>
      <item>OSMANOVIĆ i dr. j.t.d. PULA, OIB 51238596886</item>
    </izvorni_sadrzaj>
    <derivirana_varijabla naziv="DomainObject.Predmet.ProtuStrankaListNazivFormatedOIB_1">
      <item>OSMANOVIĆ i dr. j.t.d. PULA, OIB 51238596886</item>
    </derivirana_varijabla>
  </DomainObject.Predmet.ProtuStrankaListNazivFormatedOIB>
  <DomainObject.Predmet.OstaliListFormated>
    <izvorni_sadrzaj>
      <item>Ahmet Osmanović</item>
    </izvorni_sadrzaj>
    <derivirana_varijabla naziv="DomainObject.Predmet.OstaliListFormated_1">
      <item>Ahmet Osmanović</item>
    </derivirana_varijabla>
  </DomainObject.Predmet.OstaliListFormated>
  <DomainObject.Predmet.OstaliListFormatedOIB>
    <izvorni_sadrzaj>
      <item>Ahmet Osmanović, OIB 13477619044</item>
    </izvorni_sadrzaj>
    <derivirana_varijabla naziv="DomainObject.Predmet.OstaliListFormatedOIB_1">
      <item>Ahmet Osmanović, OIB 13477619044</item>
    </derivirana_varijabla>
  </DomainObject.Predmet.OstaliListFormatedOIB>
  <DomainObject.Predmet.OstaliListFormatedWithAdress>
    <izvorni_sadrzaj>
      <item>Ahmet Osmanović, Jasne Crnobori 70, 52100 Pula</item>
    </izvorni_sadrzaj>
    <derivirana_varijabla naziv="DomainObject.Predmet.OstaliListFormatedWithAdress_1">
      <item>Ahmet Osmanović, Jasne Crnobori 70, 52100 Pula</item>
    </derivirana_varijabla>
  </DomainObject.Predmet.OstaliListFormatedWithAdress>
  <DomainObject.Predmet.OstaliListFormatedWithAdressOIB>
    <izvorni_sadrzaj>
      <item>Ahmet Osmanović, OIB 13477619044, Jasne Crnobori 70, 52100 Pula</item>
    </izvorni_sadrzaj>
    <derivirana_varijabla naziv="DomainObject.Predmet.OstaliListFormatedWithAdressOIB_1">
      <item>Ahmet Osmanović, OIB 13477619044, Jasne Crnobori 70, 52100 Pula</item>
    </derivirana_varijabla>
  </DomainObject.Predmet.OstaliListFormatedWithAdressOIB>
  <DomainObject.Predmet.OstaliListNazivFormated>
    <izvorni_sadrzaj>
      <item>Ahmet Osmanović</item>
    </izvorni_sadrzaj>
    <derivirana_varijabla naziv="DomainObject.Predmet.OstaliListNazivFormated_1">
      <item>Ahmet Osmanović</item>
    </derivirana_varijabla>
  </DomainObject.Predmet.OstaliListNazivFormated>
  <DomainObject.Predmet.OstaliListNazivFormatedOIB>
    <izvorni_sadrzaj>
      <item>Ahmet Osmanović, OIB 13477619044</item>
    </izvorni_sadrzaj>
    <derivirana_varijabla naziv="DomainObject.Predmet.OstaliListNazivFormatedOIB_1">
      <item>Ahmet Osmanović, OIB 13477619044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OSMANOVIĆ i dr. j.t.d. PULA</izvorni_sadrzaj>
    <derivirana_varijabla naziv="DomainObject.Predmet.ProtustrankaIDrugi_1">OSMANOVIĆ i dr. j.t.d.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OSMANOVIĆ i dr. j.t.d. PULA, OIB 51238596886, Jasne Crnobori 70, 52100 Pula</izvorni_sadrzaj>
    <derivirana_varijabla naziv="DomainObject.Predmet.ProtustrankaIDrugiAdressOIB_1">OSMANOVIĆ i dr. j.t.d. PULA, OIB 51238596886, Jasne Crnobori 70,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OSMANOVIĆ i dr. j.t.d. PULA</item>
      <item>Ahmet Osmanović</item>
    </izvorni_sadrzaj>
    <derivirana_varijabla naziv="DomainObject.Predmet.SudioniciListNaziv_1">
      <item>FINANCIJSKA AGENCIJA, RC RIJEKA, PODRUŽNICA PULA, PULA</item>
      <item>OSMANOVIĆ i dr. j.t.d. PULA</item>
      <item>Ahmet Osmanović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OSMANOVIĆ i dr. j.t.d. PULA, OIB 51238596886, Jasne Crnobori 70,52100 Pula</item>
      <item>Ahmet Osmanović, OIB 13477619044, Jasne Crnobori 70,52100 Pula</item>
    </izvorni_sadrzaj>
    <derivirana_varijabla naziv="DomainObject.Predmet.SudioniciListAdressOIB_1">
      <item>FINANCIJSKA AGENCIJA, RC RIJEKA, PODRUŽNICA PULA, PULA, OIB 85821130368, Giardini 5,52100 Pula</item>
      <item>OSMANOVIĆ i dr. j.t.d. PULA, OIB 51238596886, Jasne Crnobori 70,52100 Pula</item>
      <item>Ahmet Osmanović, OIB 13477619044, Jasne Crnobori 70,52100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51238596886</item>
      <item>, OIB 13477619044</item>
    </izvorni_sadrzaj>
    <derivirana_varijabla naziv="DomainObject.Predmet.SudioniciListNazivOIB_1">
      <item>, OIB 85821130368</item>
      <item>, OIB 51238596886</item>
      <item>, OIB 13477619044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515</properties:Words>
  <properties:Characters>2815</properties:Characters>
  <properties:Lines>83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2017-07-21T06:39:00Z</dcterms:created>
  <dc:creator>jmatika</dc:creator>
  <cp:lastModifiedBy>Lorena Paris Aničić</cp:lastModifiedBy>
  <cp:lastPrinted>2017-07-21T06:48:00Z</cp:lastPrinted>
  <dcterms:modified xmlns:xsi="http://www.w3.org/2001/XMLSchema-instance" xsi:type="dcterms:W3CDTF">2017-07-21T06:50:00Z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