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e9fe" w14:paraId="4a4e9fe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863729">
        <w:rPr>
          <w:lang w:val="hr-HR"/>
        </w:rPr>
        <w:t>St-551/15-3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863729">
        <w:t>BAU-MET d.o.o., OIB: 97238771078 sa sjedištem u Glavna 29, 40323 Prelog</w:t>
      </w:r>
      <w:r w:rsidR="001E75D3">
        <w:t>, dana 10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863729">
        <w:t>BAU-MET d.o.o., OIB: 97238771078 sa sjedištem u Glavna 29, 40323 Prelog</w:t>
      </w:r>
      <w:r w:rsidR="00830E49">
        <w:t xml:space="preserve">, iznosi </w:t>
      </w:r>
      <w:r w:rsidR="00863729">
        <w:t>12.803,38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863729">
        <w:t>direktor</w:t>
      </w:r>
      <w:r w:rsidR="002E00D7">
        <w:t xml:space="preserve"> dužnika </w:t>
      </w:r>
      <w:r w:rsidR="00863729">
        <w:t>Dragomir Tisaj, OIB: 97903737798, Goričan, Donja ulica 58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863729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863729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863729">
        <w:t>BAU-MET d.o.o., OIB: 97238771078 sa sjedištem u Glavna 29, 40323 Prelog</w:t>
      </w:r>
      <w:r>
        <w:t>, navodeći da du</w:t>
      </w:r>
      <w:r w:rsidR="00715C85">
        <w:t xml:space="preserve">žnik na dan </w:t>
      </w:r>
      <w:r w:rsidR="00863729">
        <w:t>25.09.2015.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863729">
        <w:t>12.803,38</w:t>
      </w:r>
      <w:r>
        <w:t xml:space="preserve"> kn te da dužnik </w:t>
      </w:r>
      <w:r w:rsidR="00B11FCA">
        <w:t>ima 1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10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449" w:rsidP="007F64E0" w:rsidR="00640449">
      <w:r>
        <w:separator/>
      </w:r>
    </w:p>
  </w:endnote>
  <w:endnote w:id="0" w:type="continuationSeparator">
    <w:p w:rsidRDefault="00640449" w:rsidP="007F64E0" w:rsidR="00640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449" w:rsidP="007F64E0" w:rsidR="00640449">
      <w:r>
        <w:separator/>
      </w:r>
    </w:p>
  </w:footnote>
  <w:footnote w:id="0" w:type="continuationSeparator">
    <w:p w:rsidRDefault="00640449" w:rsidP="007F64E0" w:rsidR="006404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42707" w:rsidRPr="00B42707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863729">
      <w:rPr>
        <w:lang w:val="hr-HR"/>
      </w:rPr>
      <w:t>St-551/15-3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449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3729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FCA"/>
    <w:rsid w:val="00B14BE8"/>
    <w:rsid w:val="00B16CA0"/>
    <w:rsid w:val="00B17F04"/>
    <w:rsid w:val="00B25788"/>
    <w:rsid w:val="00B416DA"/>
    <w:rsid w:val="00B41B30"/>
    <w:rsid w:val="00B41C36"/>
    <w:rsid w:val="00B42637"/>
    <w:rsid w:val="00B4270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BAU-MET društvo s ograničenom odgovornošću za gradnju i montažu</izvorni_sadrzaj>
    <derivirana_varijabla naziv="DomainObject.Predmet.ProtustrankaFormated_1">  BAU-MET društvo s ograničenom odgovornošću za gradnju i montažu</derivirana_varijabla>
  </DomainObject.Predmet.ProtustrankaFormated>
  <DomainObject.Predmet.ProtustrankaFormatedOIB>
    <izvorni_sadrzaj>  BAU-MET društvo s ograničenom odgovornošću za gradnju i montažu, OIB 97238771078</izvorni_sadrzaj>
    <derivirana_varijabla naziv="DomainObject.Predmet.ProtustrankaFormatedOIB_1">  BAU-MET društvo s ograničenom odgovornošću za gradnju i montažu, OIB 97238771078</derivirana_varijabla>
  </DomainObject.Predmet.ProtustrankaFormatedOIB>
  <DomainObject.Predmet.ProtustrankaFormatedWithAdress>
    <izvorni_sadrzaj> BAU-MET društvo s ograničenom odgovornošću za gradnju i montažu, Glavna 29, 40323 Prelog</izvorni_sadrzaj>
    <derivirana_varijabla naziv="DomainObject.Predmet.ProtustrankaFormatedWithAdress_1"> BAU-MET društvo s ograničenom odgovornošću za gradnju i montažu, Glavna 29, 40323 Prelog</derivirana_varijabla>
  </DomainObject.Predmet.ProtustrankaFormatedWithAdress>
  <DomainObject.Predmet.ProtustrankaFormatedWithAdressOIB>
    <izvorni_sadrzaj> BAU-MET društvo s ograničenom odgovornošću za gradnju i montažu, OIB 97238771078, Glavna 29, 40323 Prelog</izvorni_sadrzaj>
    <derivirana_varijabla naziv="DomainObject.Predmet.ProtustrankaFormatedWithAdressOIB_1"> BAU-MET društvo s ograničenom odgovornošću za gradnju i montažu, OIB 97238771078, Glavna 29, 40323 Prelog</derivirana_varijabla>
  </DomainObject.Predmet.ProtustrankaFormatedWithAdressOIB>
  <DomainObject.Predmet.ProtustrankaWithAdress>
    <izvorni_sadrzaj>BAU-MET društvo s ograničenom odgovornošću za gradnju i montažu Glavna 29, 40323 Prelog</izvorni_sadrzaj>
    <derivirana_varijabla naziv="DomainObject.Predmet.ProtustrankaWithAdress_1">BAU-MET društvo s ograničenom odgovornošću za gradnju i montažu Glavna 29, 40323 Prelog</derivirana_varijabla>
  </DomainObject.Predmet.ProtustrankaWithAdress>
  <DomainObject.Predmet.ProtustrankaWithAdressOIB>
    <izvorni_sadrzaj>BAU-MET društvo s ograničenom odgovornošću za gradnju i montažu, OIB 97238771078, Glavna 29, 40323 Prelog</izvorni_sadrzaj>
    <derivirana_varijabla naziv="DomainObject.Predmet.ProtustrankaWithAdressOIB_1">BAU-MET društvo s ograničenom odgovornošću za gradnju i montažu, OIB 97238771078, Glavna 29, 40323 Prelog</derivirana_varijabla>
  </DomainObject.Predmet.ProtustrankaWithAdressOIB>
  <DomainObject.Predmet.ProtustrankaNazivFormated>
    <izvorni_sadrzaj>BAU-MET društvo s ograničenom odgovornošću za gradnju i montažu</izvorni_sadrzaj>
    <derivirana_varijabla naziv="DomainObject.Predmet.ProtustrankaNazivFormated_1">BAU-MET društvo s ograničenom odgovornošću za gradnju i montažu</derivirana_varijabla>
  </DomainObject.Predmet.ProtustrankaNazivFormated>
  <DomainObject.Predmet.ProtustrankaNazivFormatedOIB>
    <izvorni_sadrzaj>BAU-MET društvo s ograničenom odgovornošću za gradnju i montažu, OIB 97238771078</izvorni_sadrzaj>
    <derivirana_varijabla naziv="DomainObject.Predmet.ProtustrankaNazivFormatedOIB_1">BAU-MET društvo s ograničenom odgovornošću za gradnju i montažu, OIB 97238771078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12803.38</izvorni_sadrzaj>
    <derivirana_varijabla naziv="DomainObject.Predmet.TrenutnaVrijednost_1">12803.38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BAU-MET društvo s ograničenom odgovornošću za gradnju i montažu</item>
    </izvorni_sadrzaj>
    <derivirana_varijabla naziv="DomainObject.Predmet.ProtuStrankaListFormated_1">
      <item>BAU-MET društvo s ograničenom odgovornošću za gradnju i montažu</item>
    </derivirana_varijabla>
  </DomainObject.Predmet.ProtuStrankaListFormated>
  <DomainObject.Predmet.ProtuStrankaListFormatedOIB>
    <izvorni_sadrzaj>
      <item>BAU-MET društvo s ograničenom odgovornošću za gradnju i montažu, OIB 97238771078</item>
    </izvorni_sadrzaj>
    <derivirana_varijabla naziv="DomainObject.Predmet.ProtuStrankaListFormatedOIB_1">
      <item>BAU-MET društvo s ograničenom odgovornošću za gradnju i montažu, OIB 97238771078</item>
    </derivirana_varijabla>
  </DomainObject.Predmet.ProtuStrankaListFormatedOIB>
  <DomainObject.Predmet.ProtuStrankaListFormatedWithAdress>
    <izvorni_sadrzaj>
      <item>BAU-MET društvo s ograničenom odgovornošću za gradnju i montažu, Glavna 29, 40323 Prelog</item>
    </izvorni_sadrzaj>
    <derivirana_varijabla naziv="DomainObject.Predmet.ProtuStrankaListFormatedWithAdress_1">
      <item>BAU-MET društvo s ograničenom odgovornošću za gradnju i montažu, Glavna 29, 40323 Prelog</item>
    </derivirana_varijabla>
  </DomainObject.Predmet.ProtuStrankaListFormatedWithAdress>
  <DomainObject.Predmet.ProtuStrankaListFormatedWithAdressOIB>
    <izvorni_sadrzaj>
      <item>BAU-MET društvo s ograničenom odgovornošću za gradnju i montažu, OIB 97238771078, Glavna 29, 40323 Prelog</item>
    </izvorni_sadrzaj>
    <derivirana_varijabla naziv="DomainObject.Predmet.ProtuStrankaListFormatedWithAdressOIB_1">
      <item>BAU-MET društvo s ograničenom odgovornošću za gradnju i montažu, OIB 97238771078, Glavna 29, 40323 Prelog</item>
    </derivirana_varijabla>
  </DomainObject.Predmet.ProtuStrankaListFormatedWithAdressOIB>
  <DomainObject.Predmet.ProtuStrankaListNazivFormated>
    <izvorni_sadrzaj>
      <item>BAU-MET društvo s ograničenom odgovornošću za gradnju i montažu</item>
    </izvorni_sadrzaj>
    <derivirana_varijabla naziv="DomainObject.Predmet.ProtuStrankaListNazivFormated_1">
      <item>BAU-MET društvo s ograničenom odgovornošću za gradnju i montažu</item>
    </derivirana_varijabla>
  </DomainObject.Predmet.ProtuStrankaListNazivFormated>
  <DomainObject.Predmet.ProtuStrankaListNazivFormatedOIB>
    <izvorni_sadrzaj>
      <item>BAU-MET društvo s ograničenom odgovornošću za gradnju i montažu, OIB 97238771078</item>
    </izvorni_sadrzaj>
    <derivirana_varijabla naziv="DomainObject.Predmet.ProtuStrankaListNazivFormatedOIB_1">
      <item>BAU-MET društvo s ograničenom odgovornošću za gradnju i montažu, OIB 97238771078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BAU-MET društvo s ograničenom odgovornošću za gradnju i montažu</izvorni_sadrzaj>
    <derivirana_varijabla naziv="DomainObject.Predmet.ProtustrankaIDrugi_1">BAU-MET društvo s ograničenom odgovornošću za gradnju i montažu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BAU-MET društvo s ograničenom odgovornošću za gradnju i montažu, OIB 97238771078, Glavna 29, 40323 Prelog</izvorni_sadrzaj>
    <derivirana_varijabla naziv="DomainObject.Predmet.ProtustrankaIDrugiAdressOIB_1">BAU-MET društvo s ograničenom odgovornošću za gradnju i montažu, OIB 97238771078, Glavna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BAU-MET društvo s ograničenom odgovornošću za gradnju i montažu</item>
      <item>e-Oglasna</item>
      <item>Sudski registar</item>
    </izvorni_sadrzaj>
    <derivirana_varijabla naziv="DomainObject.Predmet.SudioniciListNaziv_1">
      <item>Financijska agencija</item>
      <item>BAU-MET društvo s ograničenom odgovornošću za gradnju i montažu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BAU-MET društvo s ograničenom odgovornošću za gradnju i montažu, OIB 97238771078, Glavna 29,40323 Prelog</item>
      <item>e-Oglasna</item>
      <item>Sudski registar</item>
    </izvorni_sadrzaj>
    <derivirana_varijabla naziv="DomainObject.Predmet.SudioniciListAdressOIB_1">
      <item>Financijska agencija, OIB 85821130368, A.Cesarca 2,42000 Varaždin</item>
      <item>BAU-MET društvo s ograničenom odgovornošću za gradnju i montažu, OIB 97238771078, Glavna 29,40323 Prelog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97238771078</item>
      <item>, OIB null</item>
    </izvorni_sadrzaj>
    <derivirana_varijabla naziv="DomainObject.Predmet.SudioniciListNazivOIB_1">
      <item>, OIB null</item>
      <item>, OIB 85821130368</item>
      <item>, OIB 97238771078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462</properties:Words>
  <properties:Characters>2479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2015-11-10T08:34:00Z</dcterms:created>
  <dc:creator>user</dc:creator>
  <cp:lastModifiedBy>Marko Makaj</cp:lastModifiedBy>
  <cp:lastPrinted>2015-11-10T08:36:00Z</cp:lastPrinted>
  <dcterms:modified xmlns:xsi="http://www.w3.org/2001/XMLSchema-instance" xsi:type="dcterms:W3CDTF">2015-11-10T08:37:00Z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