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50a6" w14:paraId="a3550a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B05696" w:rsidRPr="00B05696">
        <w:t xml:space="preserve">KARNEVALSKA UDRUGA "MURTERSKE POKLADE", </w:t>
      </w:r>
      <w:r w:rsidR="00B05696">
        <w:t xml:space="preserve">sa sjedištem u </w:t>
      </w:r>
      <w:r w:rsidR="00B05696" w:rsidRPr="00B05696">
        <w:t>Murter</w:t>
      </w:r>
      <w:r w:rsidR="00B05696">
        <w:t>u,</w:t>
      </w:r>
      <w:r w:rsidR="00B05696" w:rsidRPr="00B05696">
        <w:t xml:space="preserve"> </w:t>
      </w:r>
      <w:r w:rsidR="00B05696">
        <w:t xml:space="preserve">Butina 2, </w:t>
      </w:r>
      <w:r w:rsidR="00B05696" w:rsidRPr="00B05696">
        <w:t>OIB: 27133276025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9E3677">
        <w:t>Šibenik</w:t>
      </w:r>
      <w:r w:rsidRPr="000506EC">
        <w:t>,</w:t>
      </w:r>
      <w:r>
        <w:t xml:space="preserve"> </w:t>
      </w:r>
      <w:r w:rsidR="009E3677">
        <w:t>Perivoj L. Marune 1</w:t>
      </w:r>
      <w:r>
        <w:t>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B05696">
        <w:t>21</w:t>
      </w:r>
      <w:r>
        <w:t xml:space="preserve">. </w:t>
      </w:r>
      <w:r w:rsidR="00B05696">
        <w:t>listopada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D16D7F">
        <w:t>23</w:t>
      </w:r>
      <w:r>
        <w:t xml:space="preserve">. </w:t>
      </w:r>
      <w:r w:rsidR="004635D5">
        <w:t xml:space="preserve">prosinca </w:t>
      </w:r>
      <w:r>
        <w:t>2016.</w:t>
      </w:r>
      <w:r w:rsidR="006D742B">
        <w:t>,</w:t>
      </w:r>
      <w:r>
        <w:t xml:space="preserve">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B05696" w:rsidRPr="00B05696">
        <w:t>KARNEVALSKA UDRUGA "MURTERSKE POKLADE", sa sjedištem u Murteru, Butina 2, OIB: 27133276025</w:t>
      </w:r>
      <w:r w:rsidR="001557DF" w:rsidRPr="001557DF">
        <w:t>,</w:t>
      </w:r>
      <w:r w:rsidR="00D16D7F">
        <w:t xml:space="preserve"> </w:t>
      </w:r>
      <w:r>
        <w:t xml:space="preserve">na temelju neizvršenih osnova za plaćanje iznosi </w:t>
      </w:r>
      <w:r w:rsidR="00B05696">
        <w:t>19</w:t>
      </w:r>
      <w:r w:rsidR="0093481D">
        <w:t>.</w:t>
      </w:r>
      <w:r w:rsidR="00B05696">
        <w:t>645</w:t>
      </w:r>
      <w:r w:rsidR="0093481D">
        <w:t>,</w:t>
      </w:r>
      <w:r w:rsidR="00B05696">
        <w:t>50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561489">
        <w:t>osob</w:t>
      </w:r>
      <w:r w:rsidR="00D16D7F">
        <w:t>a</w:t>
      </w:r>
      <w:r w:rsidR="00561489">
        <w:t xml:space="preserve"> ovlašten</w:t>
      </w:r>
      <w:r w:rsidR="00D16D7F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B05696">
        <w:t>Miroslav Bašić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D16D7F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D16D7F">
        <w:t>23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B05696" w:rsidR="009E2467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lastRenderedPageBreak/>
        <w:tab/>
      </w:r>
      <w:r>
        <w:tab/>
      </w:r>
      <w:r>
        <w:tab/>
        <w:t xml:space="preserve">  </w:t>
      </w:r>
      <w:r w:rsidR="009E2467"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81D" w:rsidR="0093481D">
      <w:r>
        <w:separator/>
      </w:r>
    </w:p>
  </w:endnote>
  <w:endnote w:id="0" w:type="continuationSeparator">
    <w:p w:rsidRDefault="0093481D" w:rsidR="00934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81D" w:rsidR="0093481D">
      <w:r>
        <w:separator/>
      </w:r>
    </w:p>
  </w:footnote>
  <w:footnote w:id="0" w:type="continuationSeparator">
    <w:p w:rsidRDefault="0093481D" w:rsidR="009348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81D" w:rsidP="004635D5" w:rsidR="0093481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E0D9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 St-</w:t>
    </w:r>
    <w:r w:rsidR="00B05696">
      <w:t>1096</w:t>
    </w:r>
    <w:r>
      <w:t>/16-</w:t>
    </w:r>
    <w:r w:rsidR="00B05696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81D" w:rsidP="004635D5" w:rsidR="0093481D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B05696">
      <w:t>1096</w:t>
    </w:r>
    <w:r>
      <w:t>/16-</w:t>
    </w:r>
    <w:r w:rsidR="00B05696">
      <w:t>7</w:t>
    </w:r>
  </w:p>
  <w:p w:rsidRDefault="0093481D" w:rsidP="004635D5" w:rsidR="0093481D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557DF"/>
    <w:rsid w:val="00285C13"/>
    <w:rsid w:val="00447958"/>
    <w:rsid w:val="004635D5"/>
    <w:rsid w:val="00561489"/>
    <w:rsid w:val="005E0D92"/>
    <w:rsid w:val="005F67DA"/>
    <w:rsid w:val="006A66B9"/>
    <w:rsid w:val="006D742B"/>
    <w:rsid w:val="006E6B12"/>
    <w:rsid w:val="00740442"/>
    <w:rsid w:val="007E7D0E"/>
    <w:rsid w:val="008337B7"/>
    <w:rsid w:val="00854218"/>
    <w:rsid w:val="0093481D"/>
    <w:rsid w:val="00990A98"/>
    <w:rsid w:val="009E2467"/>
    <w:rsid w:val="009E3677"/>
    <w:rsid w:val="00A32F79"/>
    <w:rsid w:val="00A97EA6"/>
    <w:rsid w:val="00B05696"/>
    <w:rsid w:val="00D16D7F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KARNEVALSKA UDRUGA "MURTERSKE POKLADE"</izvorni_sadrzaj>
    <derivirana_varijabla naziv="DomainObject.Predmet.ProtustrankaFormated_1">  KARNEVALSKA UDRUGA "MURTERSKE POKLADE"</derivirana_varijabla>
  </DomainObject.Predmet.ProtustrankaFormated>
  <DomainObject.Predmet.ProtustrankaFormatedOIB>
    <izvorni_sadrzaj>  KARNEVALSKA UDRUGA "MURTERSKE POKLADE", OIB 27133276025</izvorni_sadrzaj>
    <derivirana_varijabla naziv="DomainObject.Predmet.ProtustrankaFormatedOIB_1">  KARNEVALSKA UDRUGA "MURTERSKE POKLADE", OIB 27133276025</derivirana_varijabla>
  </DomainObject.Predmet.ProtustrankaFormatedOIB>
  <DomainObject.Predmet.ProtustrankaFormatedWithAdress>
    <izvorni_sadrzaj> KARNEVALSKA UDRUGA "MURTERSKE POKLADE", Butina 2, 22243 Murter</izvorni_sadrzaj>
    <derivirana_varijabla naziv="DomainObject.Predmet.ProtustrankaFormatedWithAdress_1"> KARNEVALSKA UDRUGA "MURTERSKE POKLADE", Butina 2, 22243 Murter</derivirana_varijabla>
  </DomainObject.Predmet.ProtustrankaFormatedWithAdress>
  <DomainObject.Predmet.ProtustrankaFormatedWithAdressOIB>
    <izvorni_sadrzaj> KARNEVALSKA UDRUGA "MURTERSKE POKLADE", OIB 27133276025, Butina 2, 22243 Murter</izvorni_sadrzaj>
    <derivirana_varijabla naziv="DomainObject.Predmet.ProtustrankaFormatedWithAdressOIB_1"> KARNEVALSKA UDRUGA "MURTERSKE POKLADE", OIB 27133276025, Butina 2, 22243 Murter</derivirana_varijabla>
  </DomainObject.Predmet.ProtustrankaFormatedWithAdressOIB>
  <DomainObject.Predmet.ProtustrankaWithAdress>
    <izvorni_sadrzaj>KARNEVALSKA UDRUGA "MURTERSKE POKLADE" Butina 2, 22243 Murter</izvorni_sadrzaj>
    <derivirana_varijabla naziv="DomainObject.Predmet.ProtustrankaWithAdress_1">KARNEVALSKA UDRUGA "MURTERSKE POKLADE" Butina 2, 22243 Murter</derivirana_varijabla>
  </DomainObject.Predmet.ProtustrankaWithAdress>
  <DomainObject.Predmet.ProtustrankaWithAdressOIB>
    <izvorni_sadrzaj>KARNEVALSKA UDRUGA "MURTERSKE POKLADE", OIB 27133276025, Butina 2, 22243 Murter</izvorni_sadrzaj>
    <derivirana_varijabla naziv="DomainObject.Predmet.ProtustrankaWithAdressOIB_1">KARNEVALSKA UDRUGA "MURTERSKE POKLADE", OIB 27133276025, Butina 2, 22243 Murter</derivirana_varijabla>
  </DomainObject.Predmet.ProtustrankaWithAdressOIB>
  <DomainObject.Predmet.ProtustrankaNazivFormated>
    <izvorni_sadrzaj>KARNEVALSKA UDRUGA "MURTERSKE POKLADE"</izvorni_sadrzaj>
    <derivirana_varijabla naziv="DomainObject.Predmet.ProtustrankaNazivFormated_1">KARNEVALSKA UDRUGA "MURTERSKE POKLADE"</derivirana_varijabla>
  </DomainObject.Predmet.ProtustrankaNazivFormated>
  <DomainObject.Predmet.ProtustrankaNazivFormatedOIB>
    <izvorni_sadrzaj>KARNEVALSKA UDRUGA "MURTERSKE POKLADE", OIB 27133276025</izvorni_sadrzaj>
    <derivirana_varijabla naziv="DomainObject.Predmet.ProtustrankaNazivFormatedOIB_1">KARNEVALSKA UDRUGA "MURTERSKE POKLADE", OIB 27133276025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KARNEVALSKA UDRUGA "MURTERSKE POKLADE"</item>
    </izvorni_sadrzaj>
    <derivirana_varijabla naziv="DomainObject.Predmet.ProtuStrankaListFormated_1">
      <item>KARNEVALSKA UDRUGA "MURTERSKE POKLADE"</item>
    </derivirana_varijabla>
  </DomainObject.Predmet.ProtuStrankaListFormated>
  <DomainObject.Predmet.ProtuStrankaListFormatedOIB>
    <izvorni_sadrzaj>
      <item>KARNEVALSKA UDRUGA "MURTERSKE POKLADE", OIB 27133276025</item>
    </izvorni_sadrzaj>
    <derivirana_varijabla naziv="DomainObject.Predmet.ProtuStrankaListFormatedOIB_1">
      <item>KARNEVALSKA UDRUGA "MURTERSKE POKLADE", OIB 27133276025</item>
    </derivirana_varijabla>
  </DomainObject.Predmet.ProtuStrankaListFormatedOIB>
  <DomainObject.Predmet.ProtuStrankaListFormatedWithAdress>
    <izvorni_sadrzaj>
      <item>KARNEVALSKA UDRUGA "MURTERSKE POKLADE", Butina 2, 22243 Murter</item>
    </izvorni_sadrzaj>
    <derivirana_varijabla naziv="DomainObject.Predmet.ProtuStrankaListFormatedWithAdress_1">
      <item>KARNEVALSKA UDRUGA "MURTERSKE POKLADE", Butina 2, 22243 Murter</item>
    </derivirana_varijabla>
  </DomainObject.Predmet.ProtuStrankaListFormatedWithAdress>
  <DomainObject.Predmet.ProtuStrankaListFormatedWithAdressOIB>
    <izvorni_sadrzaj>
      <item>KARNEVALSKA UDRUGA "MURTERSKE POKLADE", OIB 27133276025, Butina 2, 22243 Murter</item>
    </izvorni_sadrzaj>
    <derivirana_varijabla naziv="DomainObject.Predmet.ProtuStrankaListFormatedWithAdressOIB_1">
      <item>KARNEVALSKA UDRUGA "MURTERSKE POKLADE", OIB 27133276025, Butina 2, 22243 Murter</item>
    </derivirana_varijabla>
  </DomainObject.Predmet.ProtuStrankaListFormatedWithAdressOIB>
  <DomainObject.Predmet.ProtuStrankaListNazivFormated>
    <izvorni_sadrzaj>
      <item>KARNEVALSKA UDRUGA "MURTERSKE POKLADE"</item>
    </izvorni_sadrzaj>
    <derivirana_varijabla naziv="DomainObject.Predmet.ProtuStrankaListNazivFormated_1">
      <item>KARNEVALSKA UDRUGA "MURTERSKE POKLADE"</item>
    </derivirana_varijabla>
  </DomainObject.Predmet.ProtuStrankaListNazivFormated>
  <DomainObject.Predmet.ProtuStrankaListNazivFormatedOIB>
    <izvorni_sadrzaj>
      <item>KARNEVALSKA UDRUGA "MURTERSKE POKLADE", OIB 27133276025</item>
    </izvorni_sadrzaj>
    <derivirana_varijabla naziv="DomainObject.Predmet.ProtuStrankaListNazivFormatedOIB_1">
      <item>KARNEVALSKA UDRUGA "MURTERSKE POKLADE", OIB 27133276025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KARNEVALSKA UDRUGA "MURTERSKE POKLADE"</izvorni_sadrzaj>
    <derivirana_varijabla naziv="DomainObject.Predmet.ProtustrankaIDrugi_1">KARNEVALSKA UDRUGA "MURTERSKE POKLADE"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KARNEVALSKA UDRUGA "MURTERSKE POKLADE", OIB 27133276025, Butina 2, 22243 Murter</izvorni_sadrzaj>
    <derivirana_varijabla naziv="DomainObject.Predmet.ProtustrankaIDrugiAdressOIB_1">KARNEVALSKA UDRUGA "MURTERSKE POKLADE", OIB 27133276025, Butina 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KARNEVALSKA UDRUGA "MURTERSKE POKLADE"</item>
    </izvorni_sadrzaj>
    <derivirana_varijabla naziv="DomainObject.Predmet.SudioniciListNaziv_1">
      <item>FINA - Podružnica Šibenik</item>
      <item>KARNEVALSKA UDRUGA "MURTERSKE POKLADE"</item>
    </derivirana_varijabla>
  </DomainObject.Predmet.SudioniciListNaziv>
  <DomainObject.Predmet.SudioniciListAdressOIB>
    <izvorni_sadrzaj>
      <item>FINA - Podružnica Šibenik, OIB 85821130368, Perivoj L. Marune 1,22000 Šibenik</item>
      <item>KARNEVALSKA UDRUGA "MURTERSKE POKLADE", OIB 27133276025, Butina 2,22243 Murter</item>
    </izvorni_sadrzaj>
    <derivirana_varijabla naziv="DomainObject.Predmet.SudioniciListAdressOIB_1">
      <item>FINA - Podružnica Šibenik, OIB 85821130368, Perivoj L. Marune 1,22000 Šibenik</item>
      <item>KARNEVALSKA UDRUGA "MURTERSKE POKLADE", OIB 27133276025, Butina 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27133276025</item>
    </izvorni_sadrzaj>
    <derivirana_varijabla naziv="DomainObject.Predmet.SudioniciListNazivOIB_1">
      <item>, OIB 85821130368</item>
      <item>, OIB 27133276025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2022</properties:Characters>
  <properties:Lines>64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2016-12-23T10:25:00Z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2016-12-23T10:29:00Z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