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09d6" w14:paraId="a6709d6" w:rsidRDefault="00CF460A" w:rsidP="00CF460A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650B55" w:rsidR="00650B55">
      <w:pPr>
        <w:jc w:val="right"/>
        <w:rPr>
          <w:sz w:val="24"/>
          <w:lang w:val="pt-BR"/>
        </w:rPr>
      </w:pPr>
      <w:r w:rsidRPr="00227F09">
        <w:rPr>
          <w:b/>
          <w:bCs/>
          <w:sz w:val="24"/>
          <w:szCs w:val="24"/>
        </w:rPr>
        <w:tab/>
      </w:r>
      <w:r w:rsidR="00650B55" w:rsidRPr="00264673">
        <w:rPr>
          <w:sz w:val="24"/>
          <w:lang w:val="pt-BR"/>
        </w:rPr>
        <w:t xml:space="preserve">                                       40.St-</w:t>
      </w:r>
      <w:r w:rsidR="00650B55">
        <w:rPr>
          <w:sz w:val="24"/>
          <w:lang w:val="pt-BR"/>
        </w:rPr>
        <w:t>6631/15</w:t>
      </w:r>
      <w:r w:rsidR="00650B55" w:rsidRPr="00264673">
        <w:rPr>
          <w:sz w:val="24"/>
          <w:lang w:val="pt-BR"/>
        </w:rPr>
        <w:t xml:space="preserve">     </w:t>
      </w:r>
    </w:p>
    <w:p w:rsidRDefault="009166FF" w:rsidP="009166FF" w:rsidR="009166FF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9166FF" w:rsidR="009166FF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EF1BC5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F31A85" w:rsidP="00EF1BC5" w:rsidR="00F31A85" w:rsidRPr="00F31A85">
      <w:pPr>
        <w:jc w:val="center"/>
        <w:rPr>
          <w:sz w:val="24"/>
        </w:rPr>
      </w:pPr>
    </w:p>
    <w:p w:rsidRDefault="00650B55" w:rsidP="00650B55" w:rsidR="00650B55">
      <w:pPr>
        <w:ind w:firstLine="680"/>
        <w:jc w:val="both"/>
        <w:rPr>
          <w:sz w:val="24"/>
        </w:rPr>
      </w:pPr>
      <w:r>
        <w:rPr>
          <w:sz w:val="24"/>
        </w:rPr>
        <w:t xml:space="preserve">TRGOVAČKI SUD U ZAGREBU po sucu Anti Galiću, kao stečajnom sucu, u stečajnom postupku nad stečajnom masom iza PLANA PROMET d.o.o. u stečaju, Zagreb, </w:t>
      </w:r>
      <w:proofErr w:type="spellStart"/>
      <w:r>
        <w:rPr>
          <w:sz w:val="24"/>
        </w:rPr>
        <w:t>Đorđićeva</w:t>
      </w:r>
      <w:proofErr w:type="spellEnd"/>
      <w:r>
        <w:rPr>
          <w:sz w:val="24"/>
        </w:rPr>
        <w:t xml:space="preserve"> 6.</w:t>
      </w:r>
      <w:r>
        <w:rPr>
          <w:sz w:val="24"/>
          <w:szCs w:val="24"/>
        </w:rPr>
        <w:t xml:space="preserve">, </w:t>
      </w:r>
      <w:r>
        <w:rPr>
          <w:sz w:val="24"/>
        </w:rPr>
        <w:t xml:space="preserve">dana </w:t>
      </w:r>
      <w:r w:rsidR="002E6B89">
        <w:rPr>
          <w:sz w:val="24"/>
        </w:rPr>
        <w:t xml:space="preserve"> </w:t>
      </w:r>
      <w:proofErr w:type="spellStart"/>
      <w:r w:rsidR="002E6B89">
        <w:rPr>
          <w:sz w:val="24"/>
        </w:rPr>
        <w:t>31.listopada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D674E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501731" w:rsidP="00501731" w:rsidR="00501731" w:rsidRPr="00EF1BC5">
      <w:pPr>
        <w:rPr>
          <w:b/>
          <w:sz w:val="40"/>
          <w:szCs w:val="40"/>
        </w:rPr>
      </w:pPr>
    </w:p>
    <w:p w:rsidRDefault="0006298A" w:rsidR="0006298A" w:rsidRPr="00FD674E">
      <w:pPr>
        <w:jc w:val="center"/>
        <w:rPr>
          <w:b/>
          <w:sz w:val="24"/>
        </w:rPr>
      </w:pPr>
      <w:r w:rsidRPr="00FD674E">
        <w:rPr>
          <w:b/>
          <w:sz w:val="24"/>
        </w:rPr>
        <w:t xml:space="preserve">  z a k </w:t>
      </w:r>
      <w:proofErr w:type="spellStart"/>
      <w:r w:rsidRPr="00FD674E">
        <w:rPr>
          <w:b/>
          <w:sz w:val="24"/>
        </w:rPr>
        <w:t>lj</w:t>
      </w:r>
      <w:proofErr w:type="spellEnd"/>
      <w:r w:rsidRPr="00FD674E">
        <w:rPr>
          <w:b/>
          <w:sz w:val="24"/>
        </w:rPr>
        <w:t xml:space="preserve"> u č i o    j e</w:t>
      </w:r>
    </w:p>
    <w:p w:rsidRDefault="0006298A" w:rsidR="0006298A">
      <w:pPr>
        <w:jc w:val="center"/>
        <w:rPr>
          <w:b/>
          <w:sz w:val="24"/>
        </w:rPr>
      </w:pPr>
    </w:p>
    <w:p w:rsidRDefault="00F31A85" w:rsidP="002E6B89" w:rsidR="002E6B8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2E6B89">
        <w:rPr>
          <w:sz w:val="24"/>
          <w:szCs w:val="24"/>
        </w:rPr>
        <w:t xml:space="preserve">Damiru </w:t>
      </w:r>
      <w:proofErr w:type="spellStart"/>
      <w:r w:rsidR="002E6B89">
        <w:rPr>
          <w:sz w:val="24"/>
          <w:szCs w:val="24"/>
        </w:rPr>
        <w:t>Šebetiću</w:t>
      </w:r>
      <w:proofErr w:type="spellEnd"/>
      <w:r w:rsidR="002E6B89">
        <w:rPr>
          <w:sz w:val="24"/>
          <w:szCs w:val="24"/>
        </w:rPr>
        <w:t xml:space="preserve"> iz Zagreba, </w:t>
      </w:r>
      <w:r w:rsidR="006557F8">
        <w:rPr>
          <w:sz w:val="24"/>
          <w:szCs w:val="24"/>
        </w:rPr>
        <w:t>postupiti po r</w:t>
      </w:r>
      <w:r w:rsidR="0027710A">
        <w:rPr>
          <w:sz w:val="24"/>
          <w:szCs w:val="24"/>
        </w:rPr>
        <w:t xml:space="preserve">ješenju ovog suda od </w:t>
      </w:r>
      <w:proofErr w:type="spellStart"/>
      <w:r w:rsidR="0027710A">
        <w:rPr>
          <w:sz w:val="24"/>
          <w:szCs w:val="24"/>
        </w:rPr>
        <w:t>27.studenog</w:t>
      </w:r>
      <w:proofErr w:type="spellEnd"/>
      <w:r w:rsidR="0027710A">
        <w:rPr>
          <w:sz w:val="24"/>
          <w:szCs w:val="24"/>
        </w:rPr>
        <w:t xml:space="preserve"> </w:t>
      </w:r>
      <w:proofErr w:type="spellStart"/>
      <w:r w:rsidR="0027710A">
        <w:rPr>
          <w:sz w:val="24"/>
          <w:szCs w:val="24"/>
        </w:rPr>
        <w:t>2015</w:t>
      </w:r>
      <w:proofErr w:type="spellEnd"/>
      <w:r w:rsidR="0027710A">
        <w:rPr>
          <w:sz w:val="24"/>
          <w:szCs w:val="24"/>
        </w:rPr>
        <w:t xml:space="preserve">. te </w:t>
      </w:r>
      <w:proofErr w:type="spellStart"/>
      <w:r w:rsidR="0027710A">
        <w:rPr>
          <w:sz w:val="24"/>
          <w:szCs w:val="24"/>
        </w:rPr>
        <w:t>ozvoriti</w:t>
      </w:r>
      <w:proofErr w:type="spellEnd"/>
      <w:r w:rsidR="0027710A">
        <w:rPr>
          <w:sz w:val="24"/>
          <w:szCs w:val="24"/>
        </w:rPr>
        <w:t xml:space="preserve"> račun stečajne mase iza </w:t>
      </w:r>
      <w:r w:rsidR="00AA538C">
        <w:rPr>
          <w:sz w:val="24"/>
        </w:rPr>
        <w:t xml:space="preserve">PLANA PROMET d.o.o. u stečaju, Zagreb, </w:t>
      </w:r>
      <w:proofErr w:type="spellStart"/>
      <w:r w:rsidR="00AA538C">
        <w:rPr>
          <w:sz w:val="24"/>
        </w:rPr>
        <w:t>Đorđićeva</w:t>
      </w:r>
      <w:proofErr w:type="spellEnd"/>
      <w:r w:rsidR="00AA538C">
        <w:rPr>
          <w:sz w:val="24"/>
        </w:rPr>
        <w:t xml:space="preserve"> 6. </w:t>
      </w:r>
      <w:r w:rsidR="00AA538C" w:rsidRPr="0034391B">
        <w:rPr>
          <w:b/>
          <w:sz w:val="24"/>
        </w:rPr>
        <w:t>(</w:t>
      </w:r>
      <w:proofErr w:type="spellStart"/>
      <w:r w:rsidR="00AA538C" w:rsidRPr="0034391B">
        <w:rPr>
          <w:b/>
          <w:sz w:val="24"/>
        </w:rPr>
        <w:t>OIB</w:t>
      </w:r>
      <w:proofErr w:type="spellEnd"/>
      <w:r w:rsidR="00AA538C" w:rsidRPr="0034391B">
        <w:rPr>
          <w:b/>
          <w:sz w:val="24"/>
        </w:rPr>
        <w:t xml:space="preserve"> </w:t>
      </w:r>
      <w:proofErr w:type="spellStart"/>
      <w:r w:rsidR="00AA538C" w:rsidRPr="0034391B">
        <w:rPr>
          <w:b/>
          <w:sz w:val="24"/>
        </w:rPr>
        <w:t>94672812649</w:t>
      </w:r>
      <w:proofErr w:type="spellEnd"/>
      <w:r w:rsidR="00AA538C" w:rsidRPr="0034391B">
        <w:rPr>
          <w:b/>
          <w:sz w:val="24"/>
        </w:rPr>
        <w:t>)</w:t>
      </w:r>
      <w:r w:rsidR="00AA538C">
        <w:rPr>
          <w:sz w:val="24"/>
        </w:rPr>
        <w:t xml:space="preserve">, a radi uplate </w:t>
      </w:r>
      <w:r w:rsidR="002E6B89">
        <w:rPr>
          <w:sz w:val="24"/>
          <w:szCs w:val="24"/>
        </w:rPr>
        <w:t xml:space="preserve">iznosa jamčevine položene kod Financijske agencije po prvoj elektroničkoj javnoj dražbi i iznosa troškova postupka položenih kod ovog Trgovačkog suda temeljem rješenja o dosudi od </w:t>
      </w:r>
      <w:proofErr w:type="spellStart"/>
      <w:r w:rsidR="002E6B89">
        <w:rPr>
          <w:sz w:val="24"/>
          <w:szCs w:val="24"/>
        </w:rPr>
        <w:t>2.veljače</w:t>
      </w:r>
      <w:proofErr w:type="spellEnd"/>
      <w:r w:rsidR="002E6B89">
        <w:rPr>
          <w:sz w:val="24"/>
          <w:szCs w:val="24"/>
        </w:rPr>
        <w:t xml:space="preserve"> </w:t>
      </w:r>
      <w:proofErr w:type="spellStart"/>
      <w:r w:rsidR="002E6B89">
        <w:rPr>
          <w:sz w:val="24"/>
          <w:szCs w:val="24"/>
        </w:rPr>
        <w:t>2018</w:t>
      </w:r>
      <w:proofErr w:type="spellEnd"/>
      <w:r w:rsidR="002E6B89">
        <w:rPr>
          <w:sz w:val="24"/>
          <w:szCs w:val="24"/>
        </w:rPr>
        <w:t>.</w:t>
      </w:r>
      <w:r w:rsidR="002E6B89" w:rsidRPr="00905384">
        <w:rPr>
          <w:sz w:val="24"/>
          <w:szCs w:val="24"/>
        </w:rPr>
        <w:t xml:space="preserve"> </w:t>
      </w:r>
    </w:p>
    <w:p w:rsidRDefault="00AA538C" w:rsidP="00FB20B9" w:rsidR="00AA538C">
      <w:pPr>
        <w:ind w:firstLine="680"/>
        <w:jc w:val="both"/>
        <w:rPr>
          <w:sz w:val="24"/>
        </w:rPr>
      </w:pPr>
    </w:p>
    <w:p w:rsidRDefault="001F0A4B" w:rsidP="001F0A4B" w:rsidR="001F0A4B" w:rsidRPr="001F0A4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E6B89">
        <w:rPr>
          <w:sz w:val="24"/>
        </w:rPr>
        <w:t>31</w:t>
      </w:r>
      <w:r w:rsidR="00FB20B9">
        <w:rPr>
          <w:sz w:val="24"/>
        </w:rPr>
        <w:t>.listopada</w:t>
      </w:r>
      <w:proofErr w:type="spellEnd"/>
      <w:r w:rsidR="00A067A8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FB20B9">
        <w:rPr>
          <w:sz w:val="24"/>
        </w:rPr>
        <w:t>8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CF460A" w:rsidR="0006298A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E1329E">
        <w:rPr>
          <w:sz w:val="24"/>
        </w:rPr>
        <w:t>v.r.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E1329E" w:rsidP="00E1329E" w:rsidR="00E1329E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1329E" w:rsidP="00422EE0" w:rsidR="00E1329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7CB" w:rsidR="000C77CB">
      <w:r>
        <w:separator/>
      </w:r>
    </w:p>
  </w:endnote>
  <w:endnote w:id="0" w:type="continuationSeparator">
    <w:p w:rsidRDefault="000C77CB" w:rsidR="000C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7CB" w:rsidR="000C77CB">
      <w:r>
        <w:separator/>
      </w:r>
    </w:p>
  </w:footnote>
  <w:footnote w:id="0" w:type="continuationSeparator">
    <w:p w:rsidRDefault="000C77CB" w:rsidR="000C77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00930"/>
    <w:rsid w:val="0006298A"/>
    <w:rsid w:val="00077FB5"/>
    <w:rsid w:val="000955CA"/>
    <w:rsid w:val="000B57B4"/>
    <w:rsid w:val="000C77CB"/>
    <w:rsid w:val="00107CC3"/>
    <w:rsid w:val="001C5BFB"/>
    <w:rsid w:val="001D75BD"/>
    <w:rsid w:val="001E732F"/>
    <w:rsid w:val="001F0A4B"/>
    <w:rsid w:val="001F38AA"/>
    <w:rsid w:val="00216EFA"/>
    <w:rsid w:val="002257D5"/>
    <w:rsid w:val="0027710A"/>
    <w:rsid w:val="002918F7"/>
    <w:rsid w:val="002E2C11"/>
    <w:rsid w:val="002E6B89"/>
    <w:rsid w:val="00300A0D"/>
    <w:rsid w:val="003170E8"/>
    <w:rsid w:val="0034391B"/>
    <w:rsid w:val="00432522"/>
    <w:rsid w:val="00492456"/>
    <w:rsid w:val="004A042B"/>
    <w:rsid w:val="004A5892"/>
    <w:rsid w:val="004B76E6"/>
    <w:rsid w:val="00501731"/>
    <w:rsid w:val="005839AC"/>
    <w:rsid w:val="00585896"/>
    <w:rsid w:val="00592FE9"/>
    <w:rsid w:val="005D5508"/>
    <w:rsid w:val="00604B50"/>
    <w:rsid w:val="00611423"/>
    <w:rsid w:val="00650B55"/>
    <w:rsid w:val="00655776"/>
    <w:rsid w:val="006557F8"/>
    <w:rsid w:val="006612AA"/>
    <w:rsid w:val="006A0717"/>
    <w:rsid w:val="006B14CE"/>
    <w:rsid w:val="006F6F1C"/>
    <w:rsid w:val="00704CE3"/>
    <w:rsid w:val="007524AF"/>
    <w:rsid w:val="00765E71"/>
    <w:rsid w:val="007871E4"/>
    <w:rsid w:val="007F0C3B"/>
    <w:rsid w:val="008D3777"/>
    <w:rsid w:val="00905384"/>
    <w:rsid w:val="009166FF"/>
    <w:rsid w:val="009667FC"/>
    <w:rsid w:val="00970F03"/>
    <w:rsid w:val="009C13DD"/>
    <w:rsid w:val="00A067A8"/>
    <w:rsid w:val="00A41D8B"/>
    <w:rsid w:val="00A83626"/>
    <w:rsid w:val="00AA538C"/>
    <w:rsid w:val="00AF3B85"/>
    <w:rsid w:val="00B02B99"/>
    <w:rsid w:val="00C02681"/>
    <w:rsid w:val="00C053EC"/>
    <w:rsid w:val="00C40967"/>
    <w:rsid w:val="00C42860"/>
    <w:rsid w:val="00C976A9"/>
    <w:rsid w:val="00CF460A"/>
    <w:rsid w:val="00E1329E"/>
    <w:rsid w:val="00E51092"/>
    <w:rsid w:val="00E5277C"/>
    <w:rsid w:val="00E6251E"/>
    <w:rsid w:val="00EF1BC5"/>
    <w:rsid w:val="00F14E96"/>
    <w:rsid w:val="00F25707"/>
    <w:rsid w:val="00F31A85"/>
    <w:rsid w:val="00F46064"/>
    <w:rsid w:val="00F53CB4"/>
    <w:rsid w:val="00FB20B9"/>
    <w:rsid w:val="00FD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2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29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2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2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2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29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2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2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d.o.o.; OFFERTISSIMA, d.o.o. za trgovinu na veliko i malo, ugostiteljstvo i graditeljstvo</izvorni_sadrzaj>
    <derivirana_varijabla naziv="DomainObject.Predmet.StrankaFormated_1">  PLANA PROMET d.o.o.; OFFERTISSIMA, d.o.o. za trgovinu na veliko i malo, ugostiteljstvo i graditeljstvo</derivirana_varijabla>
  </DomainObject.Predmet.StrankaFormated>
  <DomainObject.Predmet.StrankaFormatedOIB>
    <izvorni_sadrzaj>  PLANA PROMET d.o.o., OIB 94672812649; OFFERTISSIMA, d.o.o. za trgovinu na veliko i malo, ugostiteljstvo i graditeljstvo, OIB 00643859701</izvorni_sadrzaj>
    <derivirana_varijabla naziv="DomainObject.Predmet.StrankaFormatedOIB_1">  PLANA PROMET d.o.o., OIB 94672812649; OFFERTISSIMA, d.o.o. za trgovinu na veliko i malo, ugostiteljstvo i graditeljstvo, OIB 00643859701</derivirana_varijabla>
  </DomainObject.Predmet.StrankaFormatedOIB>
  <DomainObject.Predmet.StrankaFormatedWithAdress>
    <izvorni_sadrzaj> PLANA PROMET d.o.o., Dr.Luje Naletilića 25, 10000 Zagreb; OFFERTISSIMA, d.o.o. za trgovinu na veliko i malo, ugostiteljstvo i graditeljstvo, Dr. Franje Tuđmana 33, 10431 Novaki</izvorni_sadrzaj>
    <derivirana_varijabla naziv="DomainObject.Predmet.StrankaFormatedWithAdress_1"> PLANA PROMET d.o.o., Dr.Luje Naletilića 25, 10000 Zagreb; OFFERTISSIMA, d.o.o. za trgovinu na veliko i malo, ugostiteljstvo i graditeljstvo, Dr. Franje Tuđmana 33, 10431 Novaki</derivirana_varijabla>
  </DomainObject.Predmet.StrankaFormatedWithAdress>
  <DomainObject.Predmet.StrankaFormatedWithAdressOIB>
    <izvorni_sadrzaj> PLANA PROMET d.o.o., OIB 94672812649, Dr.Luje Naletilića 25, 10000 Zagreb; OFFERTISSIMA, d.o.o. za trgovinu na veliko i malo, ugostiteljstvo i graditeljstvo, OIB 00643859701, Dr. Franje Tuđmana 33, 10431 Novaki</izvorni_sadrzaj>
    <derivirana_varijabla naziv="DomainObject.Predmet.StrankaFormatedWithAdressOIB_1"> PLANA PROMET d.o.o., OIB 94672812649, Dr.Luje Naletilića 25, 10000 Zagreb; OFFERTISSIMA, d.o.o. za trgovinu na veliko i malo, ugostiteljstvo i graditeljstvo, OIB 00643859701, Dr. Franje Tuđmana 33, 10431 Novaki</derivirana_varijabla>
  </DomainObject.Predmet.StrankaFormatedWithAdressOIB>
  <DomainObject.Predmet.StrankaWithAdress>
    <izvorni_sadrzaj>PLANA PROMET d.o.o. Dr.Luje Naletilića 25,10000 Zagreb,OFFERTISSIMA, d.o.o. za trgovinu na veliko i malo, ugostiteljstvo i graditeljstvo Dr. Franje Tuđmana 33,10431 Novaki</izvorni_sadrzaj>
    <derivirana_varijabla naziv="DomainObject.Predmet.StrankaWithAdress_1">PLANA PROMET d.o.o. Dr.Luje Naletilića 25,10000 Zagreb,OFFERTISSIMA, d.o.o. za trgovinu na veliko i malo, ugostiteljstvo i graditeljstvo Dr. Franje Tuđmana 33,10431 Novaki</derivirana_varijabla>
  </DomainObject.Predmet.StrankaWithAdress>
  <DomainObject.Predmet.StrankaWithAdressOIB>
    <izvorni_sadrzaj>PLANA PROMET d.o.o., OIB 94672812649, Dr.Luje Naletilića 25,10000 Zagreb,OFFERTISSIMA, d.o.o. za trgovinu na veliko i malo, ugostiteljstvo i graditeljstvo, OIB 00643859701, Dr. Franje Tuđmana 33,10431 Novaki</izvorni_sadrzaj>
    <derivirana_varijabla naziv="DomainObject.Predmet.StrankaWithAdressOIB_1">PLANA PROMET d.o.o., OIB 94672812649, Dr.Luje Naletilića 25,10000 Zagreb,OFFERTISSIMA, d.o.o. za trgovinu na veliko i malo, ugostiteljstvo i graditeljstvo, OIB 00643859701, Dr. Franje Tuđmana 33,10431 Novaki</derivirana_varijabla>
  </DomainObject.Predmet.StrankaWithAdressOIB>
  <DomainObject.Predmet.StrankaNazivFormated>
    <izvorni_sadrzaj>PLANA PROMET d.o.o.,OFFERTISSIMA, d.o.o. za trgovinu na veliko i malo, ugostiteljstvo i graditeljstvo</izvorni_sadrzaj>
    <derivirana_varijabla naziv="DomainObject.Predmet.StrankaNazivFormated_1">PLANA PROMET d.o.o.,OFFERTISSIMA, d.o.o. za trgovinu na veliko i malo, ugostiteljstvo i graditeljstvo</derivirana_varijabla>
  </DomainObject.Predmet.StrankaNazivFormated>
  <DomainObject.Predmet.StrankaNazivFormatedOIB>
    <izvorni_sadrzaj>PLANA PROMET d.o.o., OIB 94672812649,OFFERTISSIMA, d.o.o. za trgovinu na veliko i malo, ugostiteljstvo i graditeljstvo, OIB 00643859701</izvorni_sadrzaj>
    <derivirana_varijabla naziv="DomainObject.Predmet.StrankaNazivFormatedOIB_1">PLANA PROMET d.o.o., OIB 94672812649,OFFERTISSIMA, d.o.o. za trgovinu na veliko i malo, ugostiteljstvo i graditeljstvo, OIB 00643859701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  <item>OFFERTISSIMA, d.o.o. za trgovinu na veliko i malo, ugostiteljstvo i graditeljstvo</item>
    </izvorni_sadrzaj>
    <derivirana_varijabla naziv="DomainObject.Predmet.StrankaListFormated_1">
      <item>PLANA PROMET d.o.o.</item>
      <item>OFFERTISSIMA, d.o.o. za trgovinu na veliko i malo, ugostiteljstvo i graditeljstvo</item>
    </derivirana_varijabla>
  </DomainObject.Predmet.StrankaListFormated>
  <DomainObject.Predmet.StrankaList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FormatedOIB_1">
      <item>PLANA PROMET d.o.o., OIB 94672812649</item>
      <item>OFFERTISSIMA, d.o.o. za trgovinu na veliko i malo, ugostiteljstvo i graditeljstvo, OIB 00643859701</item>
    </derivirana_varijabla>
  </DomainObject.Predmet.StrankaListFormatedOIB>
  <DomainObject.Predmet.StrankaListFormatedWithAdress>
    <izvorni_sadrzaj>
      <item>PLANA PROMET d.o.o., Dr.Luje Naletilića 25, 10000 Zagreb</item>
      <item>OFFERTISSIMA, d.o.o. za trgovinu na veliko i malo, ugostiteljstvo i graditeljstvo, Dr. Franje Tuđmana 33, 10431 Novaki</item>
    </izvorni_sadrzaj>
    <derivirana_varijabla naziv="DomainObject.Predmet.StrankaListFormatedWithAdress_1">
      <item>PLANA PROMET d.o.o., Dr.Luje Naletilića 25, 10000 Zagreb</item>
      <item>OFFERTISSIMA, d.o.o. za trgovinu na veliko i malo, ugostiteljstvo i graditeljstvo, Dr. Franje Tuđmana 33, 10431 Novaki</item>
    </derivirana_varijabla>
  </DomainObject.Predmet.StrankaListFormatedWithAdress>
  <DomainObject.Predmet.StrankaListFormatedWithAdressOIB>
    <izvorni_sadrzaj>
      <item>PLANA PROMET d.o.o., OIB 94672812649, Dr.Luje Naletilića 25, 10000 Zagreb</item>
      <item>OFFERTISSIMA, d.o.o. za trgovinu na veliko i malo, ugostiteljstvo i graditeljstvo, OIB 00643859701, Dr. Franje Tuđmana 33, 10431 Novaki</item>
    </izvorni_sadrzaj>
    <derivirana_varijabla naziv="DomainObject.Predmet.StrankaListFormatedWithAdressOIB_1">
      <item>PLANA PROMET d.o.o., OIB 94672812649, Dr.Luje Naletilića 25, 10000 Zagreb</item>
      <item>OFFERTISSIMA, d.o.o. za trgovinu na veliko i malo, ugostiteljstvo i graditeljstvo, OIB 00643859701, Dr. Franje Tuđmana 33, 10431 Novaki</item>
    </derivirana_varijabla>
  </DomainObject.Predmet.StrankaListFormatedWithAdressOIB>
  <DomainObject.Predmet.StrankaListNazivFormated>
    <izvorni_sadrzaj>
      <item>PLANA PROMET d.o.o.</item>
      <item>OFFERTISSIMA, d.o.o. za trgovinu na veliko i malo, ugostiteljstvo i graditeljstvo</item>
    </izvorni_sadrzaj>
    <derivirana_varijabla naziv="DomainObject.Predmet.StrankaListNazivFormated_1">
      <item>PLANA PROMET d.o.o.</item>
      <item>OFFERTISSIMA, d.o.o. za trgovinu na veliko i malo, ugostiteljstvo i graditeljstvo</item>
    </derivirana_varijabla>
  </DomainObject.Predmet.StrankaListNazivFormated>
  <DomainObject.Predmet.StrankaListNaziv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NazivFormatedOIB_1">
      <item>PLANA PROMET d.o.o., OIB 94672812649</item>
      <item>OFFERTISSIMA, d.o.o. za trgovinu na veliko i malo, ugostiteljstvo i graditeljstvo, OIB 00643859701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 i dr.</izvorni_sadrzaj>
    <derivirana_varijabla naziv="DomainObject.Predmet.StrankaIDrugi_1">PLANA PROMET d.o.o. i dr.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 i dr.</izvorni_sadrzaj>
    <derivirana_varijabla naziv="DomainObject.Predmet.StrankaIDrugiAdressOIB_1">PLANA PROMET d.o.o., OIB 94672812649, Dr.Luje Naletilića 25, 10000 Zagreb i dr.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  <item>OFFERTISSIMA, d.o.o. za trgovinu na veliko i malo, ugostiteljstvo i graditeljstvo</item>
    </izvorni_sadrzaj>
    <derivirana_varijabla naziv="DomainObject.Predmet.SudioniciListNaziv_1">
      <item>Stečajna masa PLANA PROMET d.o.o.</item>
      <item>PLANA PROMET d.o.o.</item>
      <item>Damir Šebetić</item>
      <item>OFFERTISSIMA, d.o.o. za trgovinu na veliko i malo, ugostiteljstvo i graditeljstvo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  <item>, OIB 00643859701</item>
    </izvorni_sadrzaj>
    <derivirana_varijabla naziv="DomainObject.Predmet.SudioniciListNazivOIB_1">
      <item>, OIB 71063324917</item>
      <item>, OIB 94672812649</item>
      <item>, OIB 84590633905</item>
      <item>, OIB 00643859701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St-6631/2015-98</izvorni_sadrzaj>
    <derivirana_varijabla naziv="DomainObject.PredzadnjaOdlukaIzPredmeta.Oznaka_1">St-6631/2015-98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FB4F4-A790-4B6B-A22D-75F7E8F03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801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2018-10-31T09:32:00Z</dcterms:created>
  <dc:creator>user</dc:creator>
  <cp:lastModifiedBy>Valentina Delač</cp:lastModifiedBy>
  <cp:lastPrinted>2018-10-31T09:33:00Z</cp:lastPrinted>
  <dcterms:modified xmlns:xsi="http://www.w3.org/2001/XMLSchema-instance" xsi:type="dcterms:W3CDTF">2018-10-31T09:33:00Z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(Plana promet zaključak otvaranje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