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17982" w14:paraId="2317982" w:rsidRDefault="0093735A" w:rsidP="00910611" w:rsidR="0093735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735A" w:rsidP="00910611" w:rsidR="0093735A">
      <w:r>
        <w:rPr>
          <w:rFonts w:eastAsia="MS Mincho"/>
        </w:rPr>
        <w:t>REPUBLIKA HRVATSKA</w:t>
      </w:r>
    </w:p>
    <w:p w:rsidRDefault="0093735A" w:rsidP="00910611" w:rsidR="0093735A">
      <w:r>
        <w:rPr>
          <w:rFonts w:eastAsia="MS Mincho"/>
        </w:rPr>
        <w:t>TRGOVAČKI SUD U RIJECI</w:t>
      </w:r>
    </w:p>
    <w:p w:rsidRDefault="0093735A" w:rsidR="0093735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E0501" w:rsidP="00DC06D2" w:rsidR="003E0501" w:rsidRPr="000B5473">
      <w:pPr>
        <w:jc w:val="center"/>
      </w:pPr>
    </w:p>
    <w:p w:rsidRDefault="000B5473" w:rsidP="00DC06D2" w:rsidR="000B5473" w:rsidRPr="000B5473">
      <w:pPr>
        <w:jc w:val="center"/>
        <w:rPr>
          <w:bCs/>
        </w:rPr>
      </w:pPr>
    </w:p>
    <w:p w:rsidRDefault="00B7388C" w:rsidP="00DC06D2" w:rsidR="00B7388C" w:rsidRPr="000B5473">
      <w:pPr>
        <w:jc w:val="center"/>
        <w:rPr>
          <w:bCs/>
        </w:rPr>
      </w:pPr>
      <w:r w:rsidRPr="000B5473">
        <w:rPr>
          <w:bCs/>
        </w:rPr>
        <w:t>R E P U B L I K A    H R V A T S K A</w:t>
      </w:r>
    </w:p>
    <w:p w:rsidRDefault="00E303B9" w:rsidP="00DC06D2" w:rsidR="00E303B9" w:rsidRPr="000B5473">
      <w:pPr>
        <w:jc w:val="center"/>
        <w:rPr>
          <w:bCs/>
        </w:rPr>
      </w:pPr>
      <w:r w:rsidRPr="000B5473">
        <w:rPr>
          <w:bCs/>
        </w:rPr>
        <w:t>R</w:t>
      </w:r>
      <w:r w:rsidR="0031329D" w:rsidRPr="000B5473">
        <w:rPr>
          <w:bCs/>
        </w:rPr>
        <w:t xml:space="preserve"> </w:t>
      </w:r>
      <w:r w:rsidRPr="000B5473">
        <w:rPr>
          <w:bCs/>
        </w:rPr>
        <w:t>J</w:t>
      </w:r>
      <w:r w:rsidR="0031329D" w:rsidRPr="000B5473">
        <w:rPr>
          <w:bCs/>
        </w:rPr>
        <w:t xml:space="preserve"> </w:t>
      </w:r>
      <w:r w:rsidRPr="000B5473">
        <w:rPr>
          <w:bCs/>
        </w:rPr>
        <w:t>E</w:t>
      </w:r>
      <w:r w:rsidR="0031329D" w:rsidRPr="000B5473">
        <w:rPr>
          <w:bCs/>
        </w:rPr>
        <w:t xml:space="preserve"> </w:t>
      </w:r>
      <w:r w:rsidRPr="000B5473">
        <w:rPr>
          <w:bCs/>
        </w:rPr>
        <w:t>Š</w:t>
      </w:r>
      <w:r w:rsidR="0031329D" w:rsidRPr="000B5473">
        <w:rPr>
          <w:bCs/>
        </w:rPr>
        <w:t xml:space="preserve"> </w:t>
      </w:r>
      <w:r w:rsidRPr="000B5473">
        <w:rPr>
          <w:bCs/>
        </w:rPr>
        <w:t>E</w:t>
      </w:r>
      <w:r w:rsidR="0031329D" w:rsidRPr="000B5473">
        <w:rPr>
          <w:bCs/>
        </w:rPr>
        <w:t xml:space="preserve"> </w:t>
      </w:r>
      <w:r w:rsidRPr="000B5473">
        <w:rPr>
          <w:bCs/>
        </w:rPr>
        <w:t>N</w:t>
      </w:r>
      <w:r w:rsidR="0031329D" w:rsidRPr="000B5473">
        <w:rPr>
          <w:bCs/>
        </w:rPr>
        <w:t xml:space="preserve"> </w:t>
      </w:r>
      <w:r w:rsidRPr="000B5473">
        <w:rPr>
          <w:bCs/>
        </w:rPr>
        <w:t>J</w:t>
      </w:r>
      <w:r w:rsidR="0031329D" w:rsidRPr="000B5473">
        <w:rPr>
          <w:bCs/>
        </w:rPr>
        <w:t xml:space="preserve"> </w:t>
      </w:r>
      <w:r w:rsidRPr="000B5473">
        <w:rPr>
          <w:bCs/>
        </w:rPr>
        <w:t>E</w:t>
      </w:r>
    </w:p>
    <w:p w:rsidRDefault="00FE2D36" w:rsidP="00DC06D2" w:rsidR="00FE2D36" w:rsidRPr="000B5473">
      <w:pPr>
        <w:jc w:val="center"/>
        <w:rPr>
          <w:bCs/>
        </w:rPr>
      </w:pPr>
    </w:p>
    <w:p w:rsidRDefault="003B37B5" w:rsidP="003B37B5" w:rsidR="003B37B5" w:rsidRPr="000B5473">
      <w:pPr>
        <w:autoSpaceDE w:val="false"/>
        <w:autoSpaceDN w:val="false"/>
        <w:adjustRightInd w:val="false"/>
        <w:jc w:val="both"/>
      </w:pPr>
      <w:r w:rsidRPr="000B5473">
        <w:tab/>
      </w:r>
      <w:r w:rsidRPr="000B5473">
        <w:tab/>
        <w:t>Trgovački sud u Rijeci, po stečajnom sucu Veri Jelenović, u nastavku</w:t>
      </w:r>
      <w:r w:rsidRPr="000B5473">
        <w:rPr>
          <w:bCs/>
        </w:rPr>
        <w:t xml:space="preserve"> postupka radi naknadne diobe </w:t>
      </w:r>
      <w:r w:rsidRPr="000B5473">
        <w:t xml:space="preserve">Stečajne mase iza LANGLEY - POREČ usluge i trgovina d. o. o. u stečaju Poreč - Parenzo, Mateo Benussi Cio 8, OIB:  08613950218, dana 9. lipnja 2017. godine </w:t>
      </w:r>
    </w:p>
    <w:p w:rsidRDefault="004F6047" w:rsidP="004F6047" w:rsidR="004F6047" w:rsidRPr="000B5473">
      <w:pPr>
        <w:ind w:firstLine="1418"/>
        <w:jc w:val="both"/>
      </w:pPr>
    </w:p>
    <w:p w:rsidRDefault="00E303B9" w:rsidP="00DC06D2" w:rsidR="00E303B9" w:rsidRPr="000B5473">
      <w:pPr>
        <w:jc w:val="center"/>
        <w:rPr>
          <w:bCs/>
        </w:rPr>
      </w:pPr>
      <w:r w:rsidRPr="000B5473">
        <w:rPr>
          <w:bCs/>
        </w:rPr>
        <w:t>r i j e š i o  j e</w:t>
      </w:r>
    </w:p>
    <w:p w:rsidRDefault="004F6047" w:rsidP="00DC06D2" w:rsidR="004F6047" w:rsidRPr="000B5473">
      <w:pPr>
        <w:jc w:val="center"/>
        <w:rPr>
          <w:bCs/>
        </w:rPr>
      </w:pPr>
    </w:p>
    <w:p w:rsidRDefault="00E303B9" w:rsidP="00DC06D2" w:rsidR="00E303B9" w:rsidRPr="000B5473">
      <w:pPr>
        <w:jc w:val="both"/>
      </w:pPr>
      <w:r w:rsidRPr="000B5473">
        <w:tab/>
      </w:r>
      <w:r w:rsidRPr="000B5473">
        <w:tab/>
      </w:r>
    </w:p>
    <w:p w:rsidRDefault="00E303B9" w:rsidP="00DC06D2" w:rsidR="00E303B9" w:rsidRPr="000B5473">
      <w:pPr>
        <w:jc w:val="both"/>
      </w:pPr>
      <w:r w:rsidRPr="000B5473">
        <w:tab/>
      </w:r>
      <w:r w:rsidR="003B37B5" w:rsidRPr="000B5473">
        <w:t xml:space="preserve">I. </w:t>
      </w:r>
      <w:r w:rsidRPr="000B5473">
        <w:t xml:space="preserve">Stečajnom upravitelju </w:t>
      </w:r>
      <w:r w:rsidR="003B37B5" w:rsidRPr="000B5473">
        <w:t>Draženu Ezgeti, OIB: 62061046523, Poreč, Mateo Benussi Cio 8</w:t>
      </w:r>
      <w:r w:rsidR="00A5245C" w:rsidRPr="000B5473">
        <w:t xml:space="preserve"> određuje se </w:t>
      </w:r>
      <w:r w:rsidRPr="000B5473">
        <w:t>nagrada za rad u iznosu od</w:t>
      </w:r>
      <w:r w:rsidR="0040193F" w:rsidRPr="000B5473">
        <w:t xml:space="preserve"> </w:t>
      </w:r>
      <w:r w:rsidR="003B37B5" w:rsidRPr="000B5473">
        <w:t>15.336,83</w:t>
      </w:r>
      <w:r w:rsidR="002B19C1" w:rsidRPr="000B5473">
        <w:t xml:space="preserve"> </w:t>
      </w:r>
      <w:r w:rsidRPr="000B5473">
        <w:t>kn</w:t>
      </w:r>
      <w:r w:rsidR="00A06ADF" w:rsidRPr="000B5473">
        <w:t xml:space="preserve"> bruto</w:t>
      </w:r>
      <w:r w:rsidR="00622D0B" w:rsidRPr="000B5473">
        <w:t>.</w:t>
      </w:r>
    </w:p>
    <w:p w:rsidRDefault="003B37B5" w:rsidP="003B37B5" w:rsidR="003B37B5" w:rsidRPr="000B5473">
      <w:pPr>
        <w:ind w:firstLine="720"/>
        <w:jc w:val="both"/>
      </w:pPr>
      <w:r w:rsidRPr="000B5473">
        <w:t>II. Stečajnom upravitelju Draženu Ezgeti, OIB: 62061046523, Poreč, Mateo Benussi Cio 8 određuje se naknada troškova u prethodnom postupku u iznosu od 736,00 kn neto.</w:t>
      </w:r>
    </w:p>
    <w:p w:rsidRDefault="00E303B9" w:rsidP="00DC06D2" w:rsidR="00E303B9" w:rsidRPr="000B5473">
      <w:pPr>
        <w:jc w:val="both"/>
      </w:pPr>
      <w:r w:rsidRPr="000B5473">
        <w:t xml:space="preserve">    </w:t>
      </w:r>
    </w:p>
    <w:p w:rsidRDefault="00E303B9" w:rsidP="00DC06D2" w:rsidR="00E303B9" w:rsidRPr="000B5473">
      <w:pPr>
        <w:jc w:val="center"/>
        <w:rPr>
          <w:bCs/>
        </w:rPr>
      </w:pPr>
      <w:r w:rsidRPr="000B5473">
        <w:rPr>
          <w:bCs/>
        </w:rPr>
        <w:t>Obrazloženje</w:t>
      </w:r>
    </w:p>
    <w:p w:rsidRDefault="004F6047" w:rsidP="00DC06D2" w:rsidR="004F6047" w:rsidRPr="000B5473">
      <w:pPr>
        <w:jc w:val="center"/>
        <w:rPr>
          <w:bCs/>
        </w:rPr>
      </w:pPr>
    </w:p>
    <w:p w:rsidRDefault="00E303B9" w:rsidP="00DC06D2" w:rsidR="00E303B9" w:rsidRPr="000B5473">
      <w:pPr>
        <w:jc w:val="both"/>
        <w:rPr>
          <w:bCs/>
        </w:rPr>
      </w:pPr>
      <w:r w:rsidRPr="000B5473">
        <w:rPr>
          <w:bCs/>
        </w:rPr>
        <w:tab/>
        <w:t xml:space="preserve"> Rješenjem </w:t>
      </w:r>
      <w:r w:rsidR="00436E79" w:rsidRPr="000B5473">
        <w:rPr>
          <w:bCs/>
        </w:rPr>
        <w:t>posl. br. St-</w:t>
      </w:r>
      <w:r w:rsidR="00371146" w:rsidRPr="000B5473">
        <w:rPr>
          <w:bCs/>
        </w:rPr>
        <w:t>53/2015</w:t>
      </w:r>
      <w:r w:rsidR="00436E79" w:rsidRPr="000B5473">
        <w:rPr>
          <w:bCs/>
        </w:rPr>
        <w:t xml:space="preserve"> </w:t>
      </w:r>
      <w:r w:rsidRPr="000B5473">
        <w:rPr>
          <w:bCs/>
        </w:rPr>
        <w:t>od</w:t>
      </w:r>
      <w:r w:rsidR="00436E79" w:rsidRPr="000B5473">
        <w:rPr>
          <w:bCs/>
        </w:rPr>
        <w:t xml:space="preserve"> </w:t>
      </w:r>
      <w:r w:rsidR="00371146" w:rsidRPr="000B5473">
        <w:t>27. ožujka 2015</w:t>
      </w:r>
      <w:r w:rsidRPr="000B5473">
        <w:rPr>
          <w:bCs/>
        </w:rPr>
        <w:t>.</w:t>
      </w:r>
      <w:r w:rsidR="00436E79" w:rsidRPr="000B5473">
        <w:rPr>
          <w:bCs/>
        </w:rPr>
        <w:t xml:space="preserve"> </w:t>
      </w:r>
      <w:r w:rsidRPr="000B5473">
        <w:rPr>
          <w:bCs/>
        </w:rPr>
        <w:t>g.</w:t>
      </w:r>
      <w:r w:rsidR="00B43C8E" w:rsidRPr="000B5473">
        <w:rPr>
          <w:bCs/>
        </w:rPr>
        <w:t xml:space="preserve"> </w:t>
      </w:r>
      <w:r w:rsidR="00371146" w:rsidRPr="000B5473">
        <w:rPr>
          <w:bCs/>
        </w:rPr>
        <w:t xml:space="preserve">određen je nastavak postupka radi naknadne diobe stečajne mase dužnika </w:t>
      </w:r>
      <w:r w:rsidR="00371146" w:rsidRPr="000B5473">
        <w:t>LANGLEY - POREČ usluge i trgovina d. o. o. Poreč, Mali Maj, Punta 12</w:t>
      </w:r>
      <w:r w:rsidR="00FE2D36" w:rsidRPr="000B5473">
        <w:rPr>
          <w:bCs/>
        </w:rPr>
        <w:t>.</w:t>
      </w:r>
    </w:p>
    <w:p w:rsidRDefault="00E303B9" w:rsidP="00DC06D2" w:rsidR="00E303B9" w:rsidRPr="000B5473">
      <w:pPr>
        <w:jc w:val="both"/>
      </w:pPr>
      <w:r w:rsidRPr="000B5473">
        <w:rPr>
          <w:bCs/>
        </w:rPr>
        <w:tab/>
      </w:r>
      <w:r w:rsidR="005645DE" w:rsidRPr="000B5473">
        <w:rPr>
          <w:bCs/>
        </w:rPr>
        <w:t>Č</w:t>
      </w:r>
      <w:r w:rsidRPr="000B5473">
        <w:rPr>
          <w:bCs/>
        </w:rPr>
        <w:t>l</w:t>
      </w:r>
      <w:r w:rsidR="005645DE" w:rsidRPr="000B5473">
        <w:rPr>
          <w:bCs/>
        </w:rPr>
        <w:t>ankom</w:t>
      </w:r>
      <w:r w:rsidRPr="000B5473">
        <w:rPr>
          <w:bCs/>
        </w:rPr>
        <w:t xml:space="preserve"> </w:t>
      </w:r>
      <w:r w:rsidR="00B53AF4" w:rsidRPr="000B5473">
        <w:rPr>
          <w:bCs/>
        </w:rPr>
        <w:t>94</w:t>
      </w:r>
      <w:r w:rsidR="005645DE" w:rsidRPr="000B5473">
        <w:rPr>
          <w:bCs/>
        </w:rPr>
        <w:t xml:space="preserve">. </w:t>
      </w:r>
      <w:r w:rsidR="00B53AF4" w:rsidRPr="000B5473">
        <w:rPr>
          <w:bCs/>
        </w:rPr>
        <w:t xml:space="preserve">stavak 1. i 2. </w:t>
      </w:r>
      <w:r w:rsidR="00A5245C" w:rsidRPr="000B5473">
        <w:rPr>
          <w:bCs/>
        </w:rPr>
        <w:t xml:space="preserve">Stečajnog zakona (objavljen u NN </w:t>
      </w:r>
      <w:r w:rsidR="00B53AF4" w:rsidRPr="000B5473">
        <w:rPr>
          <w:bCs/>
        </w:rPr>
        <w:t>71/15</w:t>
      </w:r>
      <w:r w:rsidR="00A5245C" w:rsidRPr="000B5473">
        <w:rPr>
          <w:bCs/>
        </w:rPr>
        <w:t>)</w:t>
      </w:r>
      <w:r w:rsidR="005645DE" w:rsidRPr="000B5473">
        <w:rPr>
          <w:bCs/>
        </w:rPr>
        <w:t xml:space="preserve"> </w:t>
      </w:r>
      <w:r w:rsidRPr="000B5473">
        <w:rPr>
          <w:bCs/>
        </w:rPr>
        <w:t>propisano je da</w:t>
      </w:r>
      <w:r w:rsidR="005645DE" w:rsidRPr="000B5473">
        <w:rPr>
          <w:bCs/>
        </w:rPr>
        <w:t xml:space="preserve"> stečajni upravitelj ima pravo na nagradu za svoj rad koju rješenjem određuje </w:t>
      </w:r>
      <w:r w:rsidR="00B53AF4" w:rsidRPr="000B5473">
        <w:rPr>
          <w:bCs/>
        </w:rPr>
        <w:t xml:space="preserve">sud prema uredbi </w:t>
      </w:r>
      <w:r w:rsidR="00B53AF4" w:rsidRPr="000B5473">
        <w:t>kojom Vlada Republike Hrvatske utvrđuje kriterije i način obračuna i plaćanja nagrade stečajnim upraviteljima.</w:t>
      </w:r>
    </w:p>
    <w:p w:rsidRDefault="00B53AF4" w:rsidP="00DC06D2" w:rsidR="00FE2D36" w:rsidRPr="000B5473">
      <w:pPr>
        <w:jc w:val="both"/>
      </w:pPr>
      <w:r w:rsidRPr="000B5473">
        <w:tab/>
      </w:r>
      <w:r w:rsidR="00FE2D36" w:rsidRPr="000B5473">
        <w:t xml:space="preserve">Člankom 13. </w:t>
      </w:r>
      <w:r w:rsidR="00FE2D36" w:rsidRPr="000B5473">
        <w:rPr>
          <w:bCs/>
        </w:rPr>
        <w:t xml:space="preserve">Uredbe o kriterijima </w:t>
      </w:r>
      <w:r w:rsidR="00FE2D36" w:rsidRPr="000B5473">
        <w:t>i načinu obračuna i plaćanja nagrada stečajnim upraviteljima</w:t>
      </w:r>
      <w:r w:rsidR="00FE2D36" w:rsidRPr="000B5473">
        <w:rPr>
          <w:bCs/>
        </w:rPr>
        <w:t xml:space="preserve"> (dalje: Uredba, objavljena u NN br. 105/15) </w:t>
      </w:r>
      <w:r w:rsidR="00FE2D36" w:rsidRPr="000B5473">
        <w:t xml:space="preserve"> </w:t>
      </w:r>
      <w:r w:rsidR="00FE2D36" w:rsidRPr="000B5473">
        <w:rPr>
          <w:bCs/>
        </w:rPr>
        <w:t xml:space="preserve">koja je stupila na snagu dana 9. listopada 2015. godine </w:t>
      </w:r>
      <w:r w:rsidR="00FE2D36" w:rsidRPr="000B5473">
        <w:t>propisano je da ako se stečajni postupak nastavlja radi naknadne diobe ili se provodi nad imovinom pravne osobe koja je prestala postojati, stečajnom upravitelju nagrada, dodatna nagrada i posebna nagrada se određuju prema odredbama ove Uredbe, pri čemu je osnovica za utvrđivanje iste nagrade iznos koji će se naknadnom diobom isplatiti vjerovnicima.</w:t>
      </w:r>
    </w:p>
    <w:p w:rsidRDefault="002B19C1" w:rsidP="00DC06D2" w:rsidR="00FE2D36" w:rsidRPr="000B5473">
      <w:pPr>
        <w:jc w:val="both"/>
      </w:pPr>
      <w:r w:rsidRPr="000B5473">
        <w:tab/>
        <w:t xml:space="preserve">U ovom postupku radi naknadne diobe stečajne mase imovina je unovčena za iznos od </w:t>
      </w:r>
      <w:r w:rsidR="00371146" w:rsidRPr="000B5473">
        <w:t>151.091,05</w:t>
      </w:r>
      <w:r w:rsidRPr="000B5473">
        <w:t xml:space="preserve"> kn od čega </w:t>
      </w:r>
      <w:r w:rsidR="00371146" w:rsidRPr="000B5473">
        <w:t>će</w:t>
      </w:r>
      <w:r w:rsidRPr="000B5473">
        <w:t xml:space="preserve"> ukupno </w:t>
      </w:r>
      <w:r w:rsidR="00371146" w:rsidRPr="000B5473">
        <w:t xml:space="preserve">biti </w:t>
      </w:r>
      <w:r w:rsidRPr="000B5473">
        <w:t xml:space="preserve">podmireni vjerovnici </w:t>
      </w:r>
      <w:r w:rsidR="00371146" w:rsidRPr="000B5473">
        <w:t xml:space="preserve">(prema podacima iz podneska stečajnog upravitelja od 5. svibnja 2017. godine) </w:t>
      </w:r>
      <w:r w:rsidRPr="000B5473">
        <w:t xml:space="preserve">u iznosu od </w:t>
      </w:r>
      <w:r w:rsidR="00371146" w:rsidRPr="000B5473">
        <w:t>95.855,20</w:t>
      </w:r>
      <w:r w:rsidRPr="000B5473">
        <w:t xml:space="preserve"> kn.</w:t>
      </w:r>
    </w:p>
    <w:p w:rsidRDefault="00B53AF4" w:rsidP="002B19C1" w:rsidR="00B549E6" w:rsidRPr="000B5473">
      <w:pPr>
        <w:ind w:firstLine="709"/>
        <w:jc w:val="both"/>
      </w:pPr>
      <w:r w:rsidRPr="000B5473">
        <w:rPr>
          <w:bCs/>
        </w:rPr>
        <w:t xml:space="preserve">Člankom </w:t>
      </w:r>
      <w:r w:rsidR="00B549E6" w:rsidRPr="000B5473">
        <w:rPr>
          <w:bCs/>
        </w:rPr>
        <w:t>7</w:t>
      </w:r>
      <w:r w:rsidRPr="000B5473">
        <w:rPr>
          <w:bCs/>
        </w:rPr>
        <w:t>. Uredbe propisano je da će se k</w:t>
      </w:r>
      <w:r w:rsidRPr="000B5473">
        <w:t xml:space="preserve">onačna nagrada stečajnom upravitelju obračunavati primjenom tablice vrijednosti unovčene stečajne mase i </w:t>
      </w:r>
      <w:r w:rsidR="00B549E6" w:rsidRPr="000B5473">
        <w:t xml:space="preserve">nagrade u </w:t>
      </w:r>
      <w:r w:rsidR="00B549E6" w:rsidRPr="000B5473">
        <w:lastRenderedPageBreak/>
        <w:t>postocima. Pri tome se nagrada za vrijednost unovčene mase do 100.000,00 kn iznosi 16%</w:t>
      </w:r>
      <w:r w:rsidR="00371146" w:rsidRPr="000B5473">
        <w:t>.</w:t>
      </w:r>
    </w:p>
    <w:p w:rsidRDefault="00B549E6" w:rsidP="00436E79" w:rsidR="00B53AF4" w:rsidRPr="000B5473">
      <w:pPr>
        <w:jc w:val="both"/>
      </w:pPr>
      <w:r w:rsidRPr="000B5473">
        <w:tab/>
      </w:r>
      <w:r w:rsidRPr="000B5473">
        <w:tab/>
      </w:r>
      <w:r w:rsidR="002B19C1" w:rsidRPr="000B5473">
        <w:t xml:space="preserve">Kako u konkretnoj situaciji osnovica za utvrđivanje nagrade stečajnog upravitelja iznosi </w:t>
      </w:r>
      <w:r w:rsidR="00371146" w:rsidRPr="000B5473">
        <w:t xml:space="preserve">95.855,20 </w:t>
      </w:r>
      <w:r w:rsidR="002B19C1" w:rsidRPr="000B5473">
        <w:t xml:space="preserve"> kn</w:t>
      </w:r>
      <w:r w:rsidR="00371146" w:rsidRPr="000B5473">
        <w:t xml:space="preserve">, </w:t>
      </w:r>
      <w:r w:rsidR="009D41E8" w:rsidRPr="000B5473">
        <w:t xml:space="preserve"> 16% od </w:t>
      </w:r>
      <w:r w:rsidR="00371146" w:rsidRPr="000B5473">
        <w:t>navedenog iznosa je 15.336,83</w:t>
      </w:r>
      <w:r w:rsidR="00436E79" w:rsidRPr="000B5473">
        <w:t xml:space="preserve"> kn, te je primjenom citiranih odredbi stečajnom upravitelju valjalo odrediti nagradu za rad u iznosu od </w:t>
      </w:r>
      <w:r w:rsidR="00371146" w:rsidRPr="000B5473">
        <w:t xml:space="preserve">15.336,83 </w:t>
      </w:r>
      <w:r w:rsidR="00436E79" w:rsidRPr="000B5473">
        <w:t>kn.</w:t>
      </w:r>
    </w:p>
    <w:p w:rsidRDefault="003B37B5" w:rsidP="00371146" w:rsidR="003B37B5" w:rsidRPr="000B5473">
      <w:pPr>
        <w:ind w:firstLine="1418"/>
        <w:jc w:val="both"/>
      </w:pPr>
      <w:r w:rsidRPr="000B5473">
        <w:t xml:space="preserve">Stečajni upravitelj je zatražio i naknadu stvarnih troškova. Troškovi stečajnog upravitelja odnose se na putne troškove za dva službena putovanja u Rijeku i to za </w:t>
      </w:r>
      <w:r w:rsidR="00371146" w:rsidRPr="000B5473">
        <w:t>sudjelovanje</w:t>
      </w:r>
      <w:r w:rsidRPr="000B5473">
        <w:t xml:space="preserve"> na ispitnom i izvještajnom ročištu dan</w:t>
      </w:r>
      <w:r w:rsidR="00371146" w:rsidRPr="000B5473">
        <w:t xml:space="preserve">a 21. svibnja 2015. godine i </w:t>
      </w:r>
      <w:r w:rsidRPr="000B5473">
        <w:t xml:space="preserve">na Skupštini vjerovnika dana </w:t>
      </w:r>
      <w:r w:rsidRPr="000B5473">
        <w:rPr>
          <w:bCs/>
        </w:rPr>
        <w:t xml:space="preserve">1. lipnja 2016. godine, </w:t>
      </w:r>
      <w:r w:rsidRPr="000B5473">
        <w:t xml:space="preserve">u ukupnom bruto iznosu od 1.156,72 kn, odnosno ukupnom neto iznosu od 736,00 kn, sukladno podacima iz putnih naloga i putnih računa. Obračun bruto naknade putnih troškova je slijedeći: doprinos za mirovinsko osiguranje: 107,60 kn, doprinos za zdravstveno osiguranje: 80,70 kn, porez na dohodak: 232,42 kn, neto iznos: 736,00 kn, ukupno: 1.156,72 kn. </w:t>
      </w:r>
    </w:p>
    <w:p w:rsidRDefault="003B37B5" w:rsidP="003B37B5" w:rsidR="003B37B5" w:rsidRPr="000B5473">
      <w:pPr>
        <w:ind w:firstLine="1428"/>
        <w:jc w:val="both"/>
      </w:pPr>
      <w:r w:rsidRPr="000B5473">
        <w:t xml:space="preserve">Uvidom u putne naloge i obračune troškova korištenja vlastitog automobila, stečajni sudac je utvrdio da su nastali troškovi stečajnog upravitelja u iznosu od </w:t>
      </w:r>
      <w:r w:rsidR="00371146" w:rsidRPr="000B5473">
        <w:t>736,00 kn neto</w:t>
      </w:r>
      <w:r w:rsidRPr="000B5473">
        <w:t xml:space="preserve"> opravdani i realni.</w:t>
      </w:r>
    </w:p>
    <w:p w:rsidRDefault="003B37B5" w:rsidP="003B37B5" w:rsidR="003B37B5" w:rsidRPr="000B5473">
      <w:pPr>
        <w:ind w:firstLine="1418"/>
        <w:jc w:val="both"/>
      </w:pPr>
      <w:r w:rsidRPr="000B5473">
        <w:t>Slijedom navedenog, a na temelju čl. 29. st. 1. i 3. Stečajnog zakona,  valjalo je riješiti kao u točki  II. izreke ovog rješenja.</w:t>
      </w:r>
    </w:p>
    <w:p w:rsidRDefault="004F6047" w:rsidP="00436E79" w:rsidR="004F6047" w:rsidRPr="000B5473">
      <w:pPr>
        <w:jc w:val="both"/>
        <w:rPr>
          <w:bCs/>
        </w:rPr>
      </w:pPr>
    </w:p>
    <w:p w:rsidRDefault="00B53AF4" w:rsidP="00DC06D2" w:rsidR="00B53AF4" w:rsidRPr="000B5473">
      <w:pPr>
        <w:spacing w:after="30"/>
        <w:rPr>
          <w:caps/>
          <w:vanish/>
          <w:spacing w:val="24"/>
        </w:rPr>
      </w:pPr>
      <w:r w:rsidRPr="000B5473">
        <w:rPr>
          <w:caps/>
          <w:vanish/>
          <w:spacing w:val="24"/>
        </w:rPr>
        <w:t>Sadržaj po poglavljima</w:t>
      </w:r>
    </w:p>
    <w:p w:rsidRDefault="00B53AF4" w:rsidP="00DC06D2" w:rsidR="00B53AF4" w:rsidRPr="000B5473">
      <w:pPr>
        <w:rPr>
          <w:vanish/>
        </w:rPr>
      </w:pPr>
      <w:r w:rsidRPr="000B5473">
        <w:rPr>
          <w:vanish/>
        </w:rPr>
        <w:t>I. OPĆE ODREDBEII. PRAVO NA NAGRADUIII. ZAVRŠNE ODREDBE</w:t>
      </w:r>
    </w:p>
    <w:p w:rsidRDefault="00B53AF4" w:rsidP="00DC06D2" w:rsidR="00B53AF4" w:rsidRPr="000B5473">
      <w:pPr>
        <w:rPr>
          <w:caps/>
          <w:vanish/>
          <w:spacing w:val="24"/>
        </w:rPr>
      </w:pPr>
      <w:r w:rsidRPr="000B5473">
        <w:rPr>
          <w:caps/>
          <w:vanish/>
          <w:spacing w:val="24"/>
        </w:rPr>
        <w:t>Članci:</w:t>
      </w:r>
    </w:p>
    <w:p w:rsidRDefault="00E303B9" w:rsidP="00DC06D2" w:rsidR="00E303B9" w:rsidRPr="000B5473">
      <w:pPr>
        <w:jc w:val="both"/>
        <w:rPr>
          <w:bCs/>
        </w:rPr>
      </w:pPr>
      <w:r w:rsidRPr="000B5473">
        <w:rPr>
          <w:bCs/>
        </w:rPr>
        <w:tab/>
      </w:r>
      <w:r w:rsidRPr="000B5473">
        <w:rPr>
          <w:bCs/>
        </w:rPr>
        <w:tab/>
      </w:r>
      <w:r w:rsidRPr="000B5473">
        <w:rPr>
          <w:bCs/>
        </w:rPr>
        <w:tab/>
      </w:r>
      <w:r w:rsidRPr="000B5473">
        <w:rPr>
          <w:bCs/>
        </w:rPr>
        <w:tab/>
      </w:r>
      <w:r w:rsidR="003B7447" w:rsidRPr="000B5473">
        <w:rPr>
          <w:bCs/>
        </w:rPr>
        <w:t>Rijeka</w:t>
      </w:r>
      <w:r w:rsidRPr="000B5473">
        <w:rPr>
          <w:bCs/>
        </w:rPr>
        <w:t xml:space="preserve">, </w:t>
      </w:r>
      <w:r w:rsidR="00371146" w:rsidRPr="000B5473">
        <w:rPr>
          <w:bCs/>
        </w:rPr>
        <w:t>9. lipnja 2017</w:t>
      </w:r>
      <w:r w:rsidRPr="000B5473">
        <w:rPr>
          <w:bCs/>
        </w:rPr>
        <w:t>.g.</w:t>
      </w:r>
    </w:p>
    <w:p w:rsidRDefault="004F6047" w:rsidP="00DC06D2" w:rsidR="004F6047" w:rsidRPr="000B5473">
      <w:pPr>
        <w:jc w:val="both"/>
        <w:rPr>
          <w:bCs/>
        </w:rPr>
      </w:pPr>
    </w:p>
    <w:p w:rsidRDefault="00E303B9" w:rsidP="00DC06D2" w:rsidR="00E303B9" w:rsidRPr="000B5473">
      <w:pPr>
        <w:jc w:val="both"/>
        <w:rPr>
          <w:bCs/>
        </w:rPr>
      </w:pPr>
      <w:r w:rsidRPr="000B5473">
        <w:rPr>
          <w:bCs/>
        </w:rPr>
        <w:tab/>
      </w:r>
      <w:r w:rsidRPr="000B5473">
        <w:rPr>
          <w:bCs/>
        </w:rPr>
        <w:tab/>
      </w:r>
      <w:r w:rsidR="0031329D" w:rsidRPr="000B5473">
        <w:rPr>
          <w:bCs/>
        </w:rPr>
        <w:t xml:space="preserve">                </w:t>
      </w:r>
      <w:r w:rsidR="0031329D" w:rsidRPr="000B5473">
        <w:rPr>
          <w:bCs/>
        </w:rPr>
        <w:tab/>
      </w:r>
      <w:r w:rsidR="0031329D" w:rsidRPr="000B5473">
        <w:rPr>
          <w:bCs/>
        </w:rPr>
        <w:tab/>
      </w:r>
      <w:r w:rsidR="0031329D" w:rsidRPr="000B5473">
        <w:rPr>
          <w:bCs/>
        </w:rPr>
        <w:tab/>
      </w:r>
      <w:r w:rsidR="0031329D" w:rsidRPr="000B5473">
        <w:rPr>
          <w:bCs/>
        </w:rPr>
        <w:tab/>
      </w:r>
      <w:r w:rsidR="0031329D" w:rsidRPr="000B5473">
        <w:rPr>
          <w:bCs/>
        </w:rPr>
        <w:tab/>
        <w:t xml:space="preserve">       </w:t>
      </w:r>
      <w:r w:rsidRPr="000B5473">
        <w:rPr>
          <w:bCs/>
        </w:rPr>
        <w:t>Stečajni sudac</w:t>
      </w:r>
    </w:p>
    <w:p w:rsidRDefault="0031329D" w:rsidP="00DC06D2" w:rsidR="00E303B9" w:rsidRPr="000B5473">
      <w:pPr>
        <w:jc w:val="both"/>
        <w:rPr>
          <w:bCs/>
        </w:rPr>
      </w:pPr>
      <w:r w:rsidRPr="000B5473">
        <w:rPr>
          <w:bCs/>
        </w:rPr>
        <w:t xml:space="preserve">                   </w:t>
      </w:r>
      <w:r w:rsidR="00E303B9" w:rsidRPr="000B5473">
        <w:rPr>
          <w:bCs/>
        </w:rPr>
        <w:tab/>
      </w:r>
      <w:r w:rsidR="00E303B9" w:rsidRPr="000B5473">
        <w:rPr>
          <w:bCs/>
        </w:rPr>
        <w:tab/>
      </w:r>
      <w:r w:rsidR="00E303B9" w:rsidRPr="000B5473">
        <w:rPr>
          <w:bCs/>
        </w:rPr>
        <w:tab/>
      </w:r>
      <w:r w:rsidR="00E303B9" w:rsidRPr="000B5473">
        <w:rPr>
          <w:bCs/>
        </w:rPr>
        <w:tab/>
      </w:r>
      <w:r w:rsidR="00E303B9" w:rsidRPr="000B5473">
        <w:rPr>
          <w:bCs/>
        </w:rPr>
        <w:tab/>
      </w:r>
      <w:r w:rsidR="00E303B9" w:rsidRPr="000B5473">
        <w:rPr>
          <w:bCs/>
        </w:rPr>
        <w:tab/>
      </w:r>
      <w:r w:rsidR="00E303B9" w:rsidRPr="000B5473">
        <w:rPr>
          <w:bCs/>
        </w:rPr>
        <w:tab/>
      </w:r>
      <w:r w:rsidR="00CF21EF" w:rsidRPr="000B5473">
        <w:rPr>
          <w:bCs/>
        </w:rPr>
        <w:t xml:space="preserve">       Vera Jelenović</w:t>
      </w:r>
    </w:p>
    <w:p w:rsidRDefault="00621AF9" w:rsidP="00DC06D2" w:rsidR="00621AF9" w:rsidRPr="000B5473">
      <w:pPr>
        <w:jc w:val="both"/>
        <w:rPr>
          <w:bCs/>
        </w:rPr>
      </w:pPr>
    </w:p>
    <w:p w:rsidRDefault="00621AF9" w:rsidP="00DC06D2" w:rsidR="00621AF9" w:rsidRPr="000B5473">
      <w:pPr>
        <w:jc w:val="both"/>
        <w:rPr>
          <w:bCs/>
        </w:rPr>
      </w:pPr>
    </w:p>
    <w:p w:rsidRDefault="00E303B9" w:rsidP="00DC06D2" w:rsidR="00621AF9" w:rsidRPr="000B5473">
      <w:pPr>
        <w:jc w:val="both"/>
        <w:rPr>
          <w:bCs/>
        </w:rPr>
      </w:pPr>
      <w:r w:rsidRPr="000B5473">
        <w:rPr>
          <w:bCs/>
        </w:rPr>
        <w:t>UPUTA O PRAVNOM LIJEKU:</w:t>
      </w:r>
    </w:p>
    <w:p w:rsidRDefault="00E303B9" w:rsidP="00DC06D2" w:rsidR="00E303B9" w:rsidRPr="000B5473">
      <w:pPr>
        <w:jc w:val="both"/>
        <w:rPr>
          <w:bCs/>
        </w:rPr>
      </w:pPr>
      <w:r w:rsidRPr="000B5473">
        <w:rPr>
          <w:bCs/>
        </w:rPr>
        <w:t xml:space="preserve">Protiv ovog rješenja pravo na žalbu imaju stečajni upravitelj, dužnik pojedinac i svaki stečajni vjerovnik. Žalba se podnosi u roku od 8 dana od dana </w:t>
      </w:r>
      <w:r w:rsidR="00436E79" w:rsidRPr="000B5473">
        <w:rPr>
          <w:bCs/>
        </w:rPr>
        <w:t>dostave</w:t>
      </w:r>
      <w:r w:rsidRPr="000B5473">
        <w:rPr>
          <w:bCs/>
        </w:rPr>
        <w:t xml:space="preserve"> istog</w:t>
      </w:r>
      <w:r w:rsidR="00436E79" w:rsidRPr="000B5473">
        <w:rPr>
          <w:bCs/>
        </w:rPr>
        <w:t xml:space="preserve"> </w:t>
      </w:r>
      <w:r w:rsidR="004F6047" w:rsidRPr="000B5473">
        <w:rPr>
          <w:bCs/>
        </w:rPr>
        <w:t>objavom na mrežnoj stranici</w:t>
      </w:r>
      <w:r w:rsidR="00436E79" w:rsidRPr="000B5473">
        <w:rPr>
          <w:bCs/>
        </w:rPr>
        <w:t xml:space="preserve"> e-Oglasn</w:t>
      </w:r>
      <w:r w:rsidR="004F6047" w:rsidRPr="000B5473">
        <w:rPr>
          <w:bCs/>
        </w:rPr>
        <w:t>a</w:t>
      </w:r>
      <w:r w:rsidR="00436E79" w:rsidRPr="000B5473">
        <w:rPr>
          <w:bCs/>
        </w:rPr>
        <w:t xml:space="preserve"> ploč</w:t>
      </w:r>
      <w:r w:rsidR="004F6047" w:rsidRPr="000B5473">
        <w:rPr>
          <w:bCs/>
        </w:rPr>
        <w:t>a sudova</w:t>
      </w:r>
      <w:r w:rsidRPr="000B5473">
        <w:rPr>
          <w:bCs/>
        </w:rPr>
        <w:t>.</w:t>
      </w:r>
      <w:r w:rsidR="004F6047" w:rsidRPr="000B5473">
        <w:rPr>
          <w:bCs/>
        </w:rPr>
        <w:t xml:space="preserve"> Dostava se smatra obavljenom istekom osmoga dana od dana objave pismena na mrežnoj stranici e-Oglasna ploča sudova.</w:t>
      </w:r>
      <w:r w:rsidRPr="000B5473">
        <w:rPr>
          <w:bCs/>
        </w:rPr>
        <w:t xml:space="preserve"> Žalba se podnosi putem  ovog suda u dva istovjetna primjerka</w:t>
      </w:r>
      <w:r w:rsidR="00CB070F" w:rsidRPr="000B5473">
        <w:rPr>
          <w:bCs/>
        </w:rPr>
        <w:t>,</w:t>
      </w:r>
      <w:r w:rsidRPr="000B5473">
        <w:rPr>
          <w:bCs/>
        </w:rPr>
        <w:t xml:space="preserve"> a o žalbi odlučuje Visoki trgovački sud Republike Hrvatske.</w:t>
      </w:r>
    </w:p>
    <w:p w:rsidRDefault="00A5245C" w:rsidP="00DC06D2" w:rsidR="00A5245C" w:rsidRPr="000B5473">
      <w:pPr>
        <w:jc w:val="both"/>
        <w:rPr>
          <w:bCs/>
        </w:rPr>
      </w:pPr>
    </w:p>
    <w:p w:rsidRDefault="00A5245C" w:rsidP="00DC06D2" w:rsidR="00A5245C" w:rsidRPr="000B5473">
      <w:pPr>
        <w:jc w:val="both"/>
        <w:rPr>
          <w:bCs/>
        </w:rPr>
      </w:pPr>
    </w:p>
    <w:p w:rsidRDefault="00A5245C" w:rsidP="00DC06D2" w:rsidR="00A5245C" w:rsidRPr="000B5473">
      <w:pPr>
        <w:jc w:val="both"/>
        <w:rPr>
          <w:bCs/>
        </w:rPr>
      </w:pPr>
    </w:p>
    <w:p w:rsidRDefault="00A5245C" w:rsidP="00DC06D2" w:rsidR="00A5245C" w:rsidRPr="000B5473">
      <w:pPr>
        <w:jc w:val="both"/>
        <w:rPr>
          <w:bCs/>
        </w:rPr>
      </w:pPr>
    </w:p>
    <w:p w:rsidRDefault="00622D0B" w:rsidP="00DC06D2" w:rsidR="00622D0B" w:rsidRPr="000B5473">
      <w:pPr>
        <w:jc w:val="both"/>
        <w:rPr>
          <w:bCs/>
        </w:rPr>
      </w:pPr>
    </w:p>
    <w:p w:rsidRDefault="00622D0B" w:rsidP="00DC06D2" w:rsidR="00622D0B" w:rsidRPr="000B5473">
      <w:pPr>
        <w:jc w:val="both"/>
        <w:rPr>
          <w:bCs/>
        </w:rPr>
      </w:pPr>
    </w:p>
    <w:p w:rsidRDefault="00622D0B" w:rsidP="00DC06D2" w:rsidR="00622D0B" w:rsidRPr="000B5473">
      <w:pPr>
        <w:jc w:val="both"/>
        <w:rPr>
          <w:bCs/>
        </w:rPr>
      </w:pPr>
    </w:p>
    <w:p w:rsidRDefault="00622D0B" w:rsidP="00DC06D2" w:rsidR="00622D0B" w:rsidRPr="000B5473">
      <w:pPr>
        <w:jc w:val="both"/>
        <w:rPr>
          <w:bCs/>
        </w:rPr>
      </w:pPr>
    </w:p>
    <w:p w:rsidRDefault="00371146" w:rsidP="00DC06D2" w:rsidR="00371146" w:rsidRPr="000B5473">
      <w:pPr>
        <w:jc w:val="both"/>
        <w:rPr>
          <w:bCs/>
        </w:rPr>
      </w:pPr>
    </w:p>
    <w:p w:rsidRDefault="00371146" w:rsidP="00DC06D2" w:rsidR="00371146" w:rsidRPr="000B5473">
      <w:pPr>
        <w:jc w:val="both"/>
        <w:rPr>
          <w:bCs/>
        </w:rPr>
      </w:pPr>
    </w:p>
    <w:p w:rsidRDefault="00371146" w:rsidP="00DC06D2" w:rsidR="00371146" w:rsidRPr="000B5473">
      <w:pPr>
        <w:jc w:val="both"/>
        <w:rPr>
          <w:bCs/>
        </w:rPr>
      </w:pPr>
    </w:p>
    <w:p w:rsidRDefault="00371146" w:rsidP="00DC06D2" w:rsidR="00371146" w:rsidRPr="000B5473">
      <w:pPr>
        <w:jc w:val="both"/>
        <w:rPr>
          <w:bCs/>
        </w:rPr>
      </w:pPr>
    </w:p>
    <w:p w:rsidRDefault="00371146" w:rsidP="00DC06D2" w:rsidR="00371146" w:rsidRPr="000B5473">
      <w:pPr>
        <w:jc w:val="both"/>
        <w:rPr>
          <w:bCs/>
        </w:rPr>
      </w:pPr>
    </w:p>
    <w:p w:rsidRDefault="00A5245C" w:rsidP="00DC06D2" w:rsidR="00A5245C" w:rsidRPr="000B5473">
      <w:pPr>
        <w:jc w:val="both"/>
        <w:rPr>
          <w:bCs/>
        </w:rPr>
      </w:pPr>
    </w:p>
    <w:p w:rsidRDefault="00E303B9" w:rsidP="00DC06D2" w:rsidR="0031329D" w:rsidRPr="000B5473">
      <w:pPr>
        <w:jc w:val="both"/>
        <w:rPr>
          <w:bCs/>
        </w:rPr>
      </w:pPr>
      <w:r w:rsidRPr="000B5473">
        <w:rPr>
          <w:bCs/>
        </w:rPr>
        <w:t>DNA</w:t>
      </w:r>
    </w:p>
    <w:p w:rsidRDefault="00E303B9" w:rsidP="00DC06D2" w:rsidR="00E303B9" w:rsidRPr="000B5473">
      <w:pPr>
        <w:numPr>
          <w:ilvl w:val="0"/>
          <w:numId w:val="1"/>
        </w:numPr>
        <w:jc w:val="both"/>
        <w:rPr>
          <w:bCs/>
        </w:rPr>
      </w:pPr>
      <w:r w:rsidRPr="000B5473">
        <w:rPr>
          <w:bCs/>
        </w:rPr>
        <w:t xml:space="preserve">stečajnom upravitelju </w:t>
      </w:r>
    </w:p>
    <w:p w:rsidRDefault="004051EB" w:rsidP="00DC06D2" w:rsidR="00E303B9" w:rsidRPr="000B5473">
      <w:pPr>
        <w:numPr>
          <w:ilvl w:val="0"/>
          <w:numId w:val="1"/>
        </w:numPr>
        <w:jc w:val="both"/>
      </w:pPr>
      <w:r w:rsidRPr="000B5473">
        <w:t>e-</w:t>
      </w:r>
      <w:r w:rsidR="002B19C1" w:rsidRPr="000B5473">
        <w:t>O</w:t>
      </w:r>
      <w:r w:rsidRPr="000B5473">
        <w:t>glasna ploča</w:t>
      </w:r>
    </w:p>
    <w:p w:rsidRDefault="0031329D" w:rsidP="00DC06D2" w:rsidR="0031329D" w:rsidRPr="000B5473"/>
    <w:p w:rsidRDefault="00836FFB" w:rsidP="00DC06D2" w:rsidR="00E21439" w:rsidRPr="000B5473">
      <w:r w:rsidRPr="000B5473">
        <w:t xml:space="preserve">Rijeka, </w:t>
      </w:r>
      <w:r w:rsidR="00371146" w:rsidRPr="000B5473">
        <w:t>9. lipnja 2017</w:t>
      </w:r>
      <w:r w:rsidR="0031329D" w:rsidRPr="000B5473">
        <w:t>.</w:t>
      </w:r>
      <w:r w:rsidR="00436E79" w:rsidRPr="000B5473">
        <w:t xml:space="preserve"> </w:t>
      </w:r>
      <w:r w:rsidR="0031329D" w:rsidRPr="000B5473">
        <w:t>god</w:t>
      </w:r>
      <w:r w:rsidR="00436E79" w:rsidRPr="000B5473">
        <w:t>ine</w:t>
      </w:r>
    </w:p>
    <w:p w:rsidRDefault="0031329D" w:rsidP="00DC06D2" w:rsidR="0031329D" w:rsidRPr="000B5473"/>
    <w:p w:rsidRDefault="0031329D" w:rsidP="00DC06D2" w:rsidR="0031329D" w:rsidRPr="000B5473"/>
    <w:p w:rsidRDefault="0031329D" w:rsidP="00DC06D2" w:rsidR="0031329D" w:rsidRPr="000B5473"/>
    <w:p w:rsidRDefault="0031329D" w:rsidP="00DC06D2" w:rsidR="0031329D" w:rsidRPr="000B5473"/>
    <w:p w:rsidRDefault="0031329D" w:rsidP="00DC06D2" w:rsidR="0031329D" w:rsidRPr="000B5473">
      <w:pPr>
        <w:jc w:val="both"/>
      </w:pPr>
      <w:r w:rsidRPr="000B5473">
        <w:t xml:space="preserve">                                                                                   Stečajni sudac </w:t>
      </w:r>
    </w:p>
    <w:p w:rsidRDefault="0031329D" w:rsidP="002B19C1" w:rsidR="0031329D" w:rsidRPr="000B5473">
      <w:pPr>
        <w:jc w:val="both"/>
      </w:pPr>
      <w:r w:rsidRPr="000B5473">
        <w:t xml:space="preserve">                                                                           </w:t>
      </w:r>
      <w:r w:rsidR="00CF21EF" w:rsidRPr="000B5473">
        <w:t xml:space="preserve">       </w:t>
      </w:r>
      <w:r w:rsidRPr="000B5473">
        <w:t xml:space="preserve"> Vera Jelenović </w:t>
      </w:r>
    </w:p>
    <w:sectPr w:rsidR="0031329D" w:rsidRPr="000B547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0C4B" w:rsidR="00700C4B">
      <w:r>
        <w:separator/>
      </w:r>
    </w:p>
  </w:endnote>
  <w:endnote w:id="0" w:type="continuationSeparator">
    <w:p w:rsidRDefault="00700C4B" w:rsidR="00700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6D2" w:rsidP="003B7447" w:rsidR="00DC06D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C06D2" w:rsidR="00DC06D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6D2" w:rsidP="003B7447" w:rsidR="00DC06D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735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C06D2" w:rsidR="00DC06D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0C4B" w:rsidR="00700C4B">
      <w:r>
        <w:separator/>
      </w:r>
    </w:p>
  </w:footnote>
  <w:footnote w:id="0" w:type="continuationSeparator">
    <w:p w:rsidRDefault="00700C4B" w:rsidR="00700C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6D2" w:rsidP="00A5245C" w:rsidR="00DC06D2" w:rsidRPr="004A7DFA">
    <w:pPr>
      <w:jc w:val="right"/>
    </w:pPr>
    <w:r w:rsidRPr="004A7DFA">
      <w:t xml:space="preserve">      </w:t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  <w:t>Posl.br. 14 St</w:t>
    </w:r>
    <w:r>
      <w:t>-</w:t>
    </w:r>
    <w:r w:rsidR="003B37B5">
      <w:t>53/2015</w:t>
    </w:r>
    <w:r w:rsidR="000B5473">
      <w:t>-39</w:t>
    </w:r>
  </w:p>
  <w:p w:rsidRDefault="00DC06D2" w:rsidR="00DC06D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3CE8"/>
    <w:rsid w:val="000A5D82"/>
    <w:rsid w:val="000A5DE9"/>
    <w:rsid w:val="000B035D"/>
    <w:rsid w:val="000B1854"/>
    <w:rsid w:val="000B2EF4"/>
    <w:rsid w:val="000B44BF"/>
    <w:rsid w:val="000B5473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26BF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13C8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08C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9C1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1146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37B5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51EB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36E79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A7DFA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6047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5805"/>
    <w:rsid w:val="00567D63"/>
    <w:rsid w:val="00570C19"/>
    <w:rsid w:val="00572404"/>
    <w:rsid w:val="00572921"/>
    <w:rsid w:val="00573261"/>
    <w:rsid w:val="0057432D"/>
    <w:rsid w:val="00576C00"/>
    <w:rsid w:val="005818BE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AF9"/>
    <w:rsid w:val="00621C66"/>
    <w:rsid w:val="006228AD"/>
    <w:rsid w:val="00622D0B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87F5E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0C4B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65AE"/>
    <w:rsid w:val="007B1551"/>
    <w:rsid w:val="007B3441"/>
    <w:rsid w:val="007B461A"/>
    <w:rsid w:val="007B5C92"/>
    <w:rsid w:val="007B6E50"/>
    <w:rsid w:val="007B793F"/>
    <w:rsid w:val="007C1680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837"/>
    <w:rsid w:val="008C2E2E"/>
    <w:rsid w:val="008C4A6E"/>
    <w:rsid w:val="008C509F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4C61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3735A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5EA5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37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41E8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ADF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245C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3AF4"/>
    <w:rsid w:val="00B549E6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388C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406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1F29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0F66"/>
    <w:rsid w:val="00CE2188"/>
    <w:rsid w:val="00CE3004"/>
    <w:rsid w:val="00CE316B"/>
    <w:rsid w:val="00CE3A5C"/>
    <w:rsid w:val="00CE5999"/>
    <w:rsid w:val="00CF1A65"/>
    <w:rsid w:val="00CF21EF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07D1C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6D2"/>
    <w:rsid w:val="00DC143B"/>
    <w:rsid w:val="00DC4FB1"/>
    <w:rsid w:val="00DC59E9"/>
    <w:rsid w:val="00DC73CF"/>
    <w:rsid w:val="00DD05A6"/>
    <w:rsid w:val="00DD299E"/>
    <w:rsid w:val="00DD50DF"/>
    <w:rsid w:val="00DE017E"/>
    <w:rsid w:val="00DE0923"/>
    <w:rsid w:val="00DE1D90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4C6E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1EC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05E5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2D36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53AF4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customStyle="true" w:styleId="tabletextfield" w:type="character">
    <w:name w:val="table_text_field"/>
    <w:basedOn w:val="Zadanifontodlomka"/>
    <w:rsid w:val="00A5245C"/>
  </w:style>
  <w:style w:styleId="Zaglavlje" w:type="paragraph">
    <w:name w:val="header"/>
    <w:basedOn w:val="Normal"/>
    <w:rsid w:val="00A5245C"/>
    <w:pPr>
      <w:tabs>
        <w:tab w:pos="4536" w:val="center"/>
        <w:tab w:pos="9072" w:val="right"/>
      </w:tabs>
    </w:pPr>
  </w:style>
  <w:style w:customStyle="true" w:styleId="Naslov1Char" w:type="character">
    <w:name w:val="Naslov 1 Char"/>
    <w:link w:val="Naslov1"/>
    <w:uiPriority w:val="9"/>
    <w:rsid w:val="00B53AF4"/>
    <w:rPr>
      <w:b/>
      <w:bCs/>
      <w:kern w:val="36"/>
      <w:sz w:val="48"/>
      <w:szCs w:val="48"/>
    </w:rPr>
  </w:style>
  <w:style w:styleId="Hiperveza" w:type="character">
    <w:name w:val="Hyperlink"/>
    <w:uiPriority w:val="99"/>
    <w:unhideWhenUsed/>
    <w:rsid w:val="00B53AF4"/>
    <w:rPr>
      <w:strike w:val="false"/>
      <w:dstrike w:val="false"/>
      <w:color w:val="159BC4"/>
      <w:u w:val="none"/>
      <w:effect w:val="none"/>
    </w:rPr>
  </w:style>
  <w:style w:customStyle="true" w:styleId="kazalonaslov" w:type="paragraph">
    <w:name w:val="kazalo_naslov"/>
    <w:basedOn w:val="Normal"/>
    <w:rsid w:val="00B53AF4"/>
    <w:pPr>
      <w:spacing w:after="30" w:before="30"/>
    </w:pPr>
    <w:rPr>
      <w:rFonts w:hAnsi="Trebuchet MS" w:ascii="Trebuchet MS"/>
      <w:caps/>
      <w:spacing w:val="24"/>
      <w:sz w:val="18"/>
      <w:szCs w:val="18"/>
    </w:rPr>
  </w:style>
  <w:style w:customStyle="true" w:styleId="kazalo" w:type="paragraph">
    <w:name w:val="kazalo"/>
    <w:basedOn w:val="Normal"/>
    <w:rsid w:val="00B53AF4"/>
    <w:pPr>
      <w:spacing w:after="30" w:before="30"/>
      <w:textAlignment w:val="center"/>
    </w:pPr>
    <w:rPr>
      <w:rFonts w:hAnsi="Trebuchet MS" w:ascii="Trebuchet MS"/>
      <w:caps/>
      <w:color w:val="159BC4"/>
      <w:sz w:val="15"/>
      <w:szCs w:val="15"/>
    </w:rPr>
  </w:style>
  <w:style w:styleId="Tekstrezerviranogmjesta" w:type="character">
    <w:name w:val="Placeholder Text"/>
    <w:basedOn w:val="Zadanifontodlomka"/>
    <w:uiPriority w:val="99"/>
    <w:semiHidden/>
    <w:rsid w:val="009373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73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73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73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73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3735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735A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53AF4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customStyle="1" w:styleId="tabletextfield" w:type="character">
    <w:name w:val="table_text_field"/>
    <w:basedOn w:val="Zadanifontodlomka"/>
    <w:rsid w:val="00A5245C"/>
  </w:style>
  <w:style w:styleId="Zaglavlje" w:type="paragraph">
    <w:name w:val="header"/>
    <w:basedOn w:val="Normal"/>
    <w:rsid w:val="00A5245C"/>
    <w:pPr>
      <w:tabs>
        <w:tab w:pos="4536" w:val="center"/>
        <w:tab w:pos="9072" w:val="right"/>
      </w:tabs>
    </w:pPr>
  </w:style>
  <w:style w:customStyle="1" w:styleId="Naslov1Char" w:type="character">
    <w:name w:val="Naslov 1 Char"/>
    <w:link w:val="Naslov1"/>
    <w:uiPriority w:val="9"/>
    <w:rsid w:val="00B53AF4"/>
    <w:rPr>
      <w:b/>
      <w:bCs/>
      <w:kern w:val="36"/>
      <w:sz w:val="48"/>
      <w:szCs w:val="48"/>
    </w:rPr>
  </w:style>
  <w:style w:styleId="Hiperveza" w:type="character">
    <w:name w:val="Hyperlink"/>
    <w:uiPriority w:val="99"/>
    <w:unhideWhenUsed/>
    <w:rsid w:val="00B53AF4"/>
    <w:rPr>
      <w:strike w:val="0"/>
      <w:dstrike w:val="0"/>
      <w:color w:val="159BC4"/>
      <w:u w:val="none"/>
      <w:effect w:val="none"/>
    </w:rPr>
  </w:style>
  <w:style w:customStyle="1" w:styleId="kazalonaslov" w:type="paragraph">
    <w:name w:val="kazalo_naslov"/>
    <w:basedOn w:val="Normal"/>
    <w:rsid w:val="00B53AF4"/>
    <w:pPr>
      <w:spacing w:after="30" w:before="30"/>
    </w:pPr>
    <w:rPr>
      <w:rFonts w:ascii="Trebuchet MS" w:hAnsi="Trebuchet MS"/>
      <w:caps/>
      <w:spacing w:val="24"/>
      <w:sz w:val="18"/>
      <w:szCs w:val="18"/>
    </w:rPr>
  </w:style>
  <w:style w:customStyle="1" w:styleId="kazalo" w:type="paragraph">
    <w:name w:val="kazalo"/>
    <w:basedOn w:val="Normal"/>
    <w:rsid w:val="00B53AF4"/>
    <w:pPr>
      <w:spacing w:after="30" w:before="30"/>
      <w:textAlignment w:val="center"/>
    </w:pPr>
    <w:rPr>
      <w:rFonts w:ascii="Trebuchet MS" w:hAnsi="Trebuchet MS"/>
      <w:caps/>
      <w:color w:val="159BC4"/>
      <w:sz w:val="15"/>
      <w:szCs w:val="15"/>
    </w:rPr>
  </w:style>
  <w:style w:styleId="Tekstrezerviranogmjesta" w:type="character">
    <w:name w:val="Placeholder Text"/>
    <w:basedOn w:val="Zadanifontodlomka"/>
    <w:uiPriority w:val="99"/>
    <w:semiHidden/>
    <w:rsid w:val="009373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73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73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73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73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3735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735A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7193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2070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7156062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008451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3443003">
              <w:marLeft w:val="75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167838554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8798960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3918553">
              <w:marLeft w:val="60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3227370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8994442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129059">
              <w:marLeft w:val="75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</w:div>
          </w:divsChild>
        </w:div>
        <w:div w:id="11803880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1656953">
              <w:marLeft w:val="18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180304036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13303282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1707158">
              <w:marLeft w:val="18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2015.</izvorni_sadrzaj>
    <derivirana_varijabla naziv="DomainObject.Predmet.DatumOsnivanja_1">26.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diobe,
veza 14 St-374/11</izvorni_sadrzaj>
    <derivirana_varijabla naziv="DomainObject.Predmet.Opis_1">Nastavak postupka radi naknadne diobe,
veza 14 St-374/11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St-53/2015</izvorni_sadrzaj>
    <derivirana_varijabla naziv="DomainObject.Predmet.OznakaBroj_1">St-53/2015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LANGLEY - POREČ d.o.o.  Poreč</izvorni_sadrzaj>
    <derivirana_varijabla naziv="DomainObject.Predmet.ProtustrankaFormated_1">  Stečajna masa LANGLEY - POREČ d.o.o.  Poreč</derivirana_varijabla>
  </DomainObject.Predmet.ProtustrankaFormated>
  <DomainObject.Predmet.ProtustrankaFormatedOIB>
    <izvorni_sadrzaj>  Stečajna masa LANGLEY - POREČ d.o.o.  Poreč, OIB 68242145954</izvorni_sadrzaj>
    <derivirana_varijabla naziv="DomainObject.Predmet.ProtustrankaFormatedOIB_1">  Stečajna masa LANGLEY - POREČ d.o.o.  Poreč, OIB 68242145954</derivirana_varijabla>
  </DomainObject.Predmet.ProtustrankaFormatedOIB>
  <DomainObject.Predmet.ProtustrankaFormatedWithAdress>
    <izvorni_sadrzaj> Stečajna masa LANGLEY - POREČ d.o.o.  Poreč, Punta 12, 52440 Poreč</izvorni_sadrzaj>
    <derivirana_varijabla naziv="DomainObject.Predmet.ProtustrankaFormatedWithAdress_1"> Stečajna masa LANGLEY - POREČ d.o.o.  Poreč, Punta 12, 52440 Poreč</derivirana_varijabla>
  </DomainObject.Predmet.ProtustrankaFormatedWithAdress>
  <DomainObject.Predmet.ProtustrankaFormatedWithAdressOIB>
    <izvorni_sadrzaj> Stečajna masa LANGLEY - POREČ d.o.o.  Poreč, OIB 68242145954, Punta 12, 52440 Poreč</izvorni_sadrzaj>
    <derivirana_varijabla naziv="DomainObject.Predmet.ProtustrankaFormatedWithAdressOIB_1"> Stečajna masa LANGLEY - POREČ d.o.o.  Poreč, OIB 68242145954, Punta 12, 52440 Poreč</derivirana_varijabla>
  </DomainObject.Predmet.ProtustrankaFormatedWithAdressOIB>
  <DomainObject.Predmet.ProtustrankaWithAdress>
    <izvorni_sadrzaj>Stečajna masa LANGLEY - POREČ d.o.o.  Poreč Punta 12, 52440 Poreč</izvorni_sadrzaj>
    <derivirana_varijabla naziv="DomainObject.Predmet.ProtustrankaWithAdress_1">Stečajna masa LANGLEY - POREČ d.o.o.  Poreč Punta 12, 52440 Poreč</derivirana_varijabla>
  </DomainObject.Predmet.ProtustrankaWithAdress>
  <DomainObject.Predmet.ProtustrankaWithAdressOIB>
    <izvorni_sadrzaj>Stečajna masa LANGLEY - POREČ d.o.o.  Poreč, OIB 68242145954, Punta 12, 52440 Poreč</izvorni_sadrzaj>
    <derivirana_varijabla naziv="DomainObject.Predmet.ProtustrankaWithAdressOIB_1">Stečajna masa LANGLEY - POREČ d.o.o.  Poreč, OIB 68242145954, Punta 12, 52440 Poreč</derivirana_varijabla>
  </DomainObject.Predmet.ProtustrankaWithAdressOIB>
  <DomainObject.Predmet.ProtustrankaNazivFormated>
    <izvorni_sadrzaj>Stečajna masa LANGLEY - POREČ d.o.o.  Poreč</izvorni_sadrzaj>
    <derivirana_varijabla naziv="DomainObject.Predmet.ProtustrankaNazivFormated_1">Stečajna masa LANGLEY - POREČ d.o.o.  Poreč</derivirana_varijabla>
  </DomainObject.Predmet.ProtustrankaNazivFormated>
  <DomainObject.Predmet.ProtustrankaNazivFormatedOIB>
    <izvorni_sadrzaj>Stečajna masa LANGLEY - POREČ d.o.o.  Poreč, OIB 68242145954</izvorni_sadrzaj>
    <derivirana_varijabla naziv="DomainObject.Predmet.ProtustrankaNazivFormatedOIB_1">Stečajna masa LANGLEY - POREČ d.o.o.  Poreč, OIB 68242145954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DRAŽEN EZGETA stečajni upravitelj  Poreč</izvorni_sadrzaj>
    <derivirana_varijabla naziv="DomainObject.Predmet.StrankaFormated_1">  DRAŽEN EZGETA stečajni upravitelj  Poreč</derivirana_varijabla>
  </DomainObject.Predmet.StrankaFormated>
  <DomainObject.Predmet.StrankaFormatedOIB>
    <izvorni_sadrzaj>  DRAŽEN EZGETA stečajni upravitelj  Poreč</izvorni_sadrzaj>
    <derivirana_varijabla naziv="DomainObject.Predmet.StrankaFormatedOIB_1">  DRAŽEN EZGETA stečajni upravitelj  Poreč</derivirana_varijabla>
  </DomainObject.Predmet.StrankaFormatedOIB>
  <DomainObject.Predmet.StrankaFormatedWithAdress>
    <izvorni_sadrzaj> DRAŽEN EZGETA stečajni upravitelj  Poreč, Mateo Benussi 8, 52440 Poreč</izvorni_sadrzaj>
    <derivirana_varijabla naziv="DomainObject.Predmet.StrankaFormatedWithAdress_1"> DRAŽEN EZGETA stečajni upravitelj  Poreč, Mateo Benussi 8, 52440 Poreč</derivirana_varijabla>
  </DomainObject.Predmet.StrankaFormatedWithAdress>
  <DomainObject.Predmet.StrankaFormatedWithAdressOIB>
    <izvorni_sadrzaj> DRAŽEN EZGETA stečajni upravitelj  Poreč, Mateo Benussi 8, 52440 Poreč</izvorni_sadrzaj>
    <derivirana_varijabla naziv="DomainObject.Predmet.StrankaFormatedWithAdressOIB_1"> DRAŽEN EZGETA stečajni upravitelj  Poreč, Mateo Benussi 8, 52440 Poreč</derivirana_varijabla>
  </DomainObject.Predmet.StrankaFormatedWithAdressOIB>
  <DomainObject.Predmet.StrankaWithAdress>
    <izvorni_sadrzaj>DRAŽEN EZGETA stečajni upravitelj  Poreč Mateo Benussi 8,52440 Poreč</izvorni_sadrzaj>
    <derivirana_varijabla naziv="DomainObject.Predmet.StrankaWithAdress_1">DRAŽEN EZGETA stečajni upravitelj  Poreč Mateo Benussi 8,52440 Poreč</derivirana_varijabla>
  </DomainObject.Predmet.StrankaWithAdress>
  <DomainObject.Predmet.StrankaWithAdressOIB>
    <izvorni_sadrzaj>DRAŽEN EZGETA stečajni upravitelj  Poreč, Mateo Benussi 8,52440 Poreč</izvorni_sadrzaj>
    <derivirana_varijabla naziv="DomainObject.Predmet.StrankaWithAdressOIB_1">DRAŽEN EZGETA stečajni upravitelj  Poreč, Mateo Benussi 8,52440 Poreč</derivirana_varijabla>
  </DomainObject.Predmet.StrankaWithAdressOIB>
  <DomainObject.Predmet.StrankaNazivFormated>
    <izvorni_sadrzaj>DRAŽEN EZGETA stečajni upravitelj  Poreč</izvorni_sadrzaj>
    <derivirana_varijabla naziv="DomainObject.Predmet.StrankaNazivFormated_1">DRAŽEN EZGETA stečajni upravitelj  Poreč</derivirana_varijabla>
  </DomainObject.Predmet.StrankaNazivFormated>
  <DomainObject.Predmet.StrankaNazivFormatedOIB>
    <izvorni_sadrzaj>DRAŽEN EZGETA stečajni upravitelj  Poreč</izvorni_sadrzaj>
    <derivirana_varijabla naziv="DomainObject.Predmet.StrankaNazivFormatedOIB_1">DRAŽEN EZGETA stečajni upravitelj  Poreč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DRAŽEN EZGETA stečajni upravitelj  Poreč</item>
    </izvorni_sadrzaj>
    <derivirana_varijabla naziv="DomainObject.Predmet.StrankaListFormated_1">
      <item>DRAŽEN EZGETA stečajni upravitelj  Poreč</item>
    </derivirana_varijabla>
  </DomainObject.Predmet.StrankaListFormated>
  <DomainObject.Predmet.StrankaListFormatedOIB>
    <izvorni_sadrzaj>
      <item>DRAŽEN EZGETA stečajni upravitelj  Poreč</item>
    </izvorni_sadrzaj>
    <derivirana_varijabla naziv="DomainObject.Predmet.StrankaListFormatedOIB_1">
      <item>DRAŽEN EZGETA stečajni upravitelj  Poreč</item>
    </derivirana_varijabla>
  </DomainObject.Predmet.StrankaListFormatedOIB>
  <DomainObject.Predmet.StrankaListFormatedWithAdress>
    <izvorni_sadrzaj>
      <item>DRAŽEN EZGETA stečajni upravitelj  Poreč, Mateo Benussi 8, 52440 Poreč</item>
    </izvorni_sadrzaj>
    <derivirana_varijabla naziv="DomainObject.Predmet.StrankaListFormatedWithAdress_1">
      <item>DRAŽEN EZGETA stečajni upravitelj  Poreč, Mateo Benussi 8, 52440 Poreč</item>
    </derivirana_varijabla>
  </DomainObject.Predmet.StrankaListFormatedWithAdress>
  <DomainObject.Predmet.StrankaListFormatedWithAdressOIB>
    <izvorni_sadrzaj>
      <item>DRAŽEN EZGETA stečajni upravitelj  Poreč, Mateo Benussi 8, 52440 Poreč</item>
    </izvorni_sadrzaj>
    <derivirana_varijabla naziv="DomainObject.Predmet.StrankaListFormatedWithAdressOIB_1">
      <item>DRAŽEN EZGETA stečajni upravitelj  Poreč, Mateo Benussi 8, 52440 Poreč</item>
    </derivirana_varijabla>
  </DomainObject.Predmet.StrankaListFormatedWithAdressOIB>
  <DomainObject.Predmet.StrankaListNazivFormated>
    <izvorni_sadrzaj>
      <item>DRAŽEN EZGETA stečajni upravitelj  Poreč</item>
    </izvorni_sadrzaj>
    <derivirana_varijabla naziv="DomainObject.Predmet.StrankaListNazivFormated_1">
      <item>DRAŽEN EZGETA stečajni upravitelj  Poreč</item>
    </derivirana_varijabla>
  </DomainObject.Predmet.StrankaListNazivFormated>
  <DomainObject.Predmet.StrankaListNazivFormatedOIB>
    <izvorni_sadrzaj>
      <item>DRAŽEN EZGETA stečajni upravitelj  Poreč</item>
    </izvorni_sadrzaj>
    <derivirana_varijabla naziv="DomainObject.Predmet.StrankaListNazivFormatedOIB_1">
      <item>DRAŽEN EZGETA stečajni upravitelj  Poreč</item>
    </derivirana_varijabla>
  </DomainObject.Predmet.StrankaListNazivFormatedOIB>
  <DomainObject.Predmet.ProtuStrankaListFormated>
    <izvorni_sadrzaj>
      <item>Stečajna masa LANGLEY - POREČ d.o.o.  Poreč</item>
    </izvorni_sadrzaj>
    <derivirana_varijabla naziv="DomainObject.Predmet.ProtuStrankaListFormated_1">
      <item>Stečajna masa LANGLEY - POREČ d.o.o.  Poreč</item>
    </derivirana_varijabla>
  </DomainObject.Predmet.ProtuStrankaListFormated>
  <DomainObject.Predmet.ProtuStrankaListFormatedOIB>
    <izvorni_sadrzaj>
      <item>Stečajna masa LANGLEY - POREČ d.o.o.  Poreč, OIB 68242145954</item>
    </izvorni_sadrzaj>
    <derivirana_varijabla naziv="DomainObject.Predmet.ProtuStrankaListFormatedOIB_1">
      <item>Stečajna masa LANGLEY - POREČ d.o.o.  Poreč, OIB 68242145954</item>
    </derivirana_varijabla>
  </DomainObject.Predmet.ProtuStrankaListFormatedOIB>
  <DomainObject.Predmet.ProtuStrankaListFormatedWithAdress>
    <izvorni_sadrzaj>
      <item>Stečajna masa LANGLEY - POREČ d.o.o.  Poreč, Punta 12, 52440 Poreč</item>
    </izvorni_sadrzaj>
    <derivirana_varijabla naziv="DomainObject.Predmet.ProtuStrankaListFormatedWithAdress_1">
      <item>Stečajna masa LANGLEY - POREČ d.o.o.  Poreč, Punta 12, 52440 Poreč</item>
    </derivirana_varijabla>
  </DomainObject.Predmet.ProtuStrankaListFormatedWithAdress>
  <DomainObject.Predmet.ProtuStrankaListFormatedWithAdressOIB>
    <izvorni_sadrzaj>
      <item>Stečajna masa LANGLEY - POREČ d.o.o.  Poreč, OIB 68242145954, Punta 12, 52440 Poreč</item>
    </izvorni_sadrzaj>
    <derivirana_varijabla naziv="DomainObject.Predmet.ProtuStrankaListFormatedWithAdressOIB_1">
      <item>Stečajna masa LANGLEY - POREČ d.o.o.  Poreč, OIB 68242145954, Punta 12, 52440 Poreč</item>
    </derivirana_varijabla>
  </DomainObject.Predmet.ProtuStrankaListFormatedWithAdressOIB>
  <DomainObject.Predmet.ProtuStrankaListNazivFormated>
    <izvorni_sadrzaj>
      <item>Stečajna masa LANGLEY - POREČ d.o.o.  Poreč</item>
    </izvorni_sadrzaj>
    <derivirana_varijabla naziv="DomainObject.Predmet.ProtuStrankaListNazivFormated_1">
      <item>Stečajna masa LANGLEY - POREČ d.o.o.  Poreč</item>
    </derivirana_varijabla>
  </DomainObject.Predmet.ProtuStrankaListNazivFormated>
  <DomainObject.Predmet.ProtuStrankaListNazivFormatedOIB>
    <izvorni_sadrzaj>
      <item>Stečajna masa LANGLEY - POREČ d.o.o.  Poreč, OIB 68242145954</item>
    </izvorni_sadrzaj>
    <derivirana_varijabla naziv="DomainObject.Predmet.ProtuStrankaListNazivFormatedOIB_1">
      <item>Stečajna masa LANGLEY - POREČ d.o.o.  Poreč, OIB 68242145954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DRAŽEN EZGETA stečajni upravitelj  Poreč</izvorni_sadrzaj>
    <derivirana_varijabla naziv="DomainObject.Predmet.StrankaIDrugi_1">DRAŽEN EZGETA stečajni upravitelj  Poreč</derivirana_varijabla>
  </DomainObject.Predmet.StrankaIDrugi>
  <DomainObject.Predmet.ProtustrankaIDrugi>
    <izvorni_sadrzaj>Stečajna masa LANGLEY - POREČ d.o.o.  Poreč</izvorni_sadrzaj>
    <derivirana_varijabla naziv="DomainObject.Predmet.ProtustrankaIDrugi_1">Stečajna masa LANGLEY - POREČ d.o.o.  Poreč</derivirana_varijabla>
  </DomainObject.Predmet.ProtustrankaIDrugi>
  <DomainObject.Predmet.StrankaIDrugiAdressOIB>
    <izvorni_sadrzaj>DRAŽEN EZGETA stečajni upravitelj  Poreč, Mateo Benussi 8, 52440 Poreč</izvorni_sadrzaj>
    <derivirana_varijabla naziv="DomainObject.Predmet.StrankaIDrugiAdressOIB_1">DRAŽEN EZGETA stečajni upravitelj  Poreč, Mateo Benussi 8, 52440 Poreč</derivirana_varijabla>
  </DomainObject.Predmet.StrankaIDrugiAdressOIB>
  <DomainObject.Predmet.ProtustrankaIDrugiAdressOIB>
    <izvorni_sadrzaj>Stečajna masa LANGLEY - POREČ d.o.o.  Poreč, OIB 68242145954, Punta 12, 52440 Poreč</izvorni_sadrzaj>
    <derivirana_varijabla naziv="DomainObject.Predmet.ProtustrankaIDrugiAdressOIB_1">Stečajna masa LANGLEY - POREČ d.o.o.  Poreč, OIB 68242145954, Punta 12,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EZGETA stečajni upravitelj  Poreč</item>
      <item>Stečajna masa LANGLEY - POREČ d.o.o.  Poreč</item>
    </izvorni_sadrzaj>
    <derivirana_varijabla naziv="DomainObject.Predmet.SudioniciListNaziv_1">
      <item>DRAŽEN EZGETA stečajni upravitelj  Poreč</item>
      <item>Stečajna masa LANGLEY - POREČ d.o.o.  Poreč</item>
    </derivirana_varijabla>
  </DomainObject.Predmet.SudioniciListNaziv>
  <DomainObject.Predmet.SudioniciListAdressOIB>
    <izvorni_sadrzaj>
      <item>DRAŽEN EZGETA stečajni upravitelj  Poreč, Mateo Benussi 8,52440 Poreč</item>
      <item>Stečajna masa LANGLEY - POREČ d.o.o.  Poreč, OIB 68242145954, Punta 12,52440 Poreč</item>
    </izvorni_sadrzaj>
    <derivirana_varijabla naziv="DomainObject.Predmet.SudioniciListAdressOIB_1">
      <item>DRAŽEN EZGETA stečajni upravitelj  Poreč, Mateo Benussi 8,52440 Poreč</item>
      <item>Stečajna masa LANGLEY - POREČ d.o.o.  Poreč, OIB 68242145954, Punta 12,52440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68242145954</item>
    </izvorni_sadrzaj>
    <derivirana_varijabla naziv="DomainObject.Predmet.SudioniciListNazivOIB_1">
      <item>, OIB null</item>
      <item>, OIB 68242145954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656</properties:Words>
  <properties:Characters>3437</properties:Characters>
  <properties:Lines>102</properties:Lines>
  <properties:Paragraphs>30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2017-06-09T07:02:00Z</dcterms:created>
  <dc:creator>korlevicd</dc:creator>
  <cp:lastModifiedBy>Danijela Fumić</cp:lastModifiedBy>
  <cp:lastPrinted>2007-10-24T07:17:00Z</cp:lastPrinted>
  <dcterms:modified xmlns:xsi="http://www.w3.org/2001/XMLSchema-instance" xsi:type="dcterms:W3CDTF">2017-06-09T07:06:00Z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