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eae26" w14:paraId="f5eae26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4257D">
        <w:t>4464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4257D">
        <w:t>UDRUGA KULTURNIH DJELATNIKA – PROMOTORA URBANE KULTURE "MULTI ART" U LIKVIDACIJI, OIB:12233408149, Slavonska avenija 6, 10 000 Zagreb</w:t>
      </w:r>
      <w:r w:rsidR="000B7BCA">
        <w:t>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4257D">
        <w:t>992.430,39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4257D">
        <w:t>18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0B4465">
      <w:pPr>
        <w:jc w:val="right"/>
      </w:pPr>
      <w:r>
        <w:t xml:space="preserve">          </w:t>
      </w:r>
      <w:r w:rsidR="000E3B58">
        <w:t>Ljiljana Tomić</w:t>
      </w:r>
      <w:r w:rsidR="000B4465">
        <w:t>, v.r.</w:t>
      </w:r>
    </w:p>
    <w:p w:rsidRDefault="000B4465" w:rsidP="001E4791" w:rsidR="000B4465">
      <w:pPr>
        <w:jc w:val="right"/>
      </w:pPr>
    </w:p>
    <w:p w:rsidRDefault="000B4465" w:rsidP="00111BF6" w:rsidR="000B446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0B4465" w:rsidP="00111BF6" w:rsidR="000B4465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sectPr w:rsidSect="00ED6AA8" w:rsidR="000B4465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446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4465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325398"/>
    <w:rsid w:val="0034257D"/>
    <w:rsid w:val="0038246E"/>
    <w:rsid w:val="003D35F9"/>
    <w:rsid w:val="003E3A15"/>
    <w:rsid w:val="003F5CA3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12FD9"/>
    <w:rsid w:val="007B5AFD"/>
    <w:rsid w:val="007D5A5D"/>
    <w:rsid w:val="008155EE"/>
    <w:rsid w:val="008613BD"/>
    <w:rsid w:val="00863025"/>
    <w:rsid w:val="00871F01"/>
    <w:rsid w:val="00920CA0"/>
    <w:rsid w:val="00925046"/>
    <w:rsid w:val="009419D8"/>
    <w:rsid w:val="00A71431"/>
    <w:rsid w:val="00AC4528"/>
    <w:rsid w:val="00AD027A"/>
    <w:rsid w:val="00B3747B"/>
    <w:rsid w:val="00B522A9"/>
    <w:rsid w:val="00B82F18"/>
    <w:rsid w:val="00BA3FAA"/>
    <w:rsid w:val="00BE6E65"/>
    <w:rsid w:val="00C836B9"/>
    <w:rsid w:val="00C958E9"/>
    <w:rsid w:val="00CE7362"/>
    <w:rsid w:val="00D01B78"/>
    <w:rsid w:val="00D11C5E"/>
    <w:rsid w:val="00D66226"/>
    <w:rsid w:val="00D66A56"/>
    <w:rsid w:val="00E049BA"/>
    <w:rsid w:val="00E105FB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4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4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4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4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B4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4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4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4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4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4464</izvorni_sadrzaj>
    <derivirana_varijabla naziv="DomainObject.Predmet.Broj_1">4464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St-4464/2015</izvorni_sadrzaj>
    <derivirana_varijabla naziv="DomainObject.Predmet.OznakaBroj_1">St-4464/2015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kulturnih djelatnika-promotora urbane kulture-MULTI ART u likvidaciji</izvorni_sadrzaj>
    <derivirana_varijabla naziv="DomainObject.Predmet.ProtustrankaFormated_1">  Udruga kulturnih djelatnika-promotora urbane kulture-MULTI ART u likvidaciji</derivirana_varijabla>
  </DomainObject.Predmet.ProtustrankaFormated>
  <DomainObject.Predmet.ProtustrankaFormatedOIB>
    <izvorni_sadrzaj>  Udruga kulturnih djelatnika-promotora urbane kulture-MULTI ART u likvidaciji, OIB 12233408149</izvorni_sadrzaj>
    <derivirana_varijabla naziv="DomainObject.Predmet.ProtustrankaFormatedOIB_1">  Udruga kulturnih djelatnika-promotora urbane kulture-MULTI ART u likvidaciji, OIB 12233408149</derivirana_varijabla>
  </DomainObject.Predmet.ProtustrankaFormatedOIB>
  <DomainObject.Predmet.ProtustrankaFormatedWithAdress>
    <izvorni_sadrzaj> Udruga kulturnih djelatnika-promotora urbane kulture-MULTI ART u likvidaciji, Slavonska avenija 6, 10000 Zagreb</izvorni_sadrzaj>
    <derivirana_varijabla naziv="DomainObject.Predmet.ProtustrankaFormatedWithAdress_1"> Udruga kulturnih djelatnika-promotora urbane kulture-MULTI ART u likvidaciji, Slavonska avenija 6, 10000 Zagreb</derivirana_varijabla>
  </DomainObject.Predmet.ProtustrankaFormatedWithAdress>
  <DomainObject.Predmet.ProtustrankaFormatedWithAdressOIB>
    <izvorni_sadrzaj> Udruga kulturnih djelatnika-promotora urbane kulture-MULTI ART u likvidaciji, OIB 12233408149, Slavonska avenija 6, 10000 Zagreb</izvorni_sadrzaj>
    <derivirana_varijabla naziv="DomainObject.Predmet.ProtustrankaFormatedWithAdressOIB_1"> Udruga kulturnih djelatnika-promotora urbane kulture-MULTI ART u likvidaciji, OIB 12233408149, Slavonska avenija 6, 10000 Zagreb</derivirana_varijabla>
  </DomainObject.Predmet.ProtustrankaFormatedWithAdressOIB>
  <DomainObject.Predmet.ProtustrankaWithAdress>
    <izvorni_sadrzaj>Udruga kulturnih djelatnika-promotora urbane kulture-MULTI ART u likvidaciji Slavonska avenija 6, 10000 Zagreb</izvorni_sadrzaj>
    <derivirana_varijabla naziv="DomainObject.Predmet.ProtustrankaWithAdress_1">Udruga kulturnih djelatnika-promotora urbane kulture-MULTI ART u likvidaciji Slavonska avenija 6, 10000 Zagreb</derivirana_varijabla>
  </DomainObject.Predmet.ProtustrankaWithAdress>
  <DomainObject.Predmet.ProtustrankaWithAdressOIB>
    <izvorni_sadrzaj>Udruga kulturnih djelatnika-promotora urbane kulture-MULTI ART u likvidaciji, OIB 12233408149, Slavonska avenija 6, 10000 Zagreb</izvorni_sadrzaj>
    <derivirana_varijabla naziv="DomainObject.Predmet.ProtustrankaWithAdressOIB_1">Udruga kulturnih djelatnika-promotora urbane kulture-MULTI ART u likvidaciji, OIB 12233408149, Slavonska avenija 6, 10000 Zagreb</derivirana_varijabla>
  </DomainObject.Predmet.ProtustrankaWithAdressOIB>
  <DomainObject.Predmet.ProtustrankaNazivFormated>
    <izvorni_sadrzaj>Udruga kulturnih djelatnika-promotora urbane kulture-MULTI ART u likvidaciji</izvorni_sadrzaj>
    <derivirana_varijabla naziv="DomainObject.Predmet.ProtustrankaNazivFormated_1">Udruga kulturnih djelatnika-promotora urbane kulture-MULTI ART u likvidaciji</derivirana_varijabla>
  </DomainObject.Predmet.ProtustrankaNazivFormated>
  <DomainObject.Predmet.ProtustrankaNazivFormatedOIB>
    <izvorni_sadrzaj>Udruga kulturnih djelatnika-promotora urbane kulture-MULTI ART u likvidaciji, OIB 12233408149</izvorni_sadrzaj>
    <derivirana_varijabla naziv="DomainObject.Predmet.ProtustrankaNazivFormatedOIB_1">Udruga kulturnih djelatnika-promotora urbane kulture-MULTI ART u likvidaciji, OIB 12233408149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kulturnih djelatnika-promotora urbane kulture-MULTI ART u likvidaciji</item>
    </izvorni_sadrzaj>
    <derivirana_varijabla naziv="DomainObject.Predmet.ProtuStrankaListFormated_1">
      <item>Udruga kulturnih djelatnika-promotora urbane kulture-MULTI ART u likvidaciji</item>
    </derivirana_varijabla>
  </DomainObject.Predmet.ProtuStrankaListFormated>
  <DomainObject.Predmet.ProtuStrankaListFormatedOIB>
    <izvorni_sadrzaj>
      <item>Udruga kulturnih djelatnika-promotora urbane kulture-MULTI ART u likvidaciji, OIB 12233408149</item>
    </izvorni_sadrzaj>
    <derivirana_varijabla naziv="DomainObject.Predmet.ProtuStrankaListFormatedOIB_1">
      <item>Udruga kulturnih djelatnika-promotora urbane kulture-MULTI ART u likvidaciji, OIB 12233408149</item>
    </derivirana_varijabla>
  </DomainObject.Predmet.ProtuStrankaListFormatedOIB>
  <DomainObject.Predmet.ProtuStrankaListFormatedWithAdress>
    <izvorni_sadrzaj>
      <item>Udruga kulturnih djelatnika-promotora urbane kulture-MULTI ART u likvidaciji, Slavonska avenija 6, 10000 Zagreb</item>
    </izvorni_sadrzaj>
    <derivirana_varijabla naziv="DomainObject.Predmet.ProtuStrankaListFormatedWithAdress_1">
      <item>Udruga kulturnih djelatnika-promotora urbane kulture-MULTI ART u likvidaciji, Slavonska avenija 6, 10000 Zagreb</item>
    </derivirana_varijabla>
  </DomainObject.Predmet.ProtuStrankaListFormatedWithAdress>
  <DomainObject.Predmet.ProtuStrankaListFormatedWithAdressOIB>
    <izvorni_sadrzaj>
      <item>Udruga kulturnih djelatnika-promotora urbane kulture-MULTI ART u likvidaciji, OIB 12233408149, Slavonska avenija 6, 10000 Zagreb</item>
    </izvorni_sadrzaj>
    <derivirana_varijabla naziv="DomainObject.Predmet.ProtuStrankaListFormatedWithAdressOIB_1">
      <item>Udruga kulturnih djelatnika-promotora urbane kulture-MULTI ART u likvidaciji, OIB 12233408149, Slavonska avenija 6, 10000 Zagreb</item>
    </derivirana_varijabla>
  </DomainObject.Predmet.ProtuStrankaListFormatedWithAdressOIB>
  <DomainObject.Predmet.ProtuStrankaListNazivFormated>
    <izvorni_sadrzaj>
      <item>Udruga kulturnih djelatnika-promotora urbane kulture-MULTI ART u likvidaciji</item>
    </izvorni_sadrzaj>
    <derivirana_varijabla naziv="DomainObject.Predmet.ProtuStrankaListNazivFormated_1">
      <item>Udruga kulturnih djelatnika-promotora urbane kulture-MULTI ART u likvidaciji</item>
    </derivirana_varijabla>
  </DomainObject.Predmet.ProtuStrankaListNazivFormated>
  <DomainObject.Predmet.ProtuStrankaListNazivFormatedOIB>
    <izvorni_sadrzaj>
      <item>Udruga kulturnih djelatnika-promotora urbane kulture-MULTI ART u likvidaciji, OIB 12233408149</item>
    </izvorni_sadrzaj>
    <derivirana_varijabla naziv="DomainObject.Predmet.ProtuStrankaListNazivFormatedOIB_1">
      <item>Udruga kulturnih djelatnika-promotora urbane kulture-MULTI ART u likvidaciji, OIB 12233408149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kulturnih djelatnika-promotora urbane kulture-MULTI ART u likvidaciji</izvorni_sadrzaj>
    <derivirana_varijabla naziv="DomainObject.Predmet.ProtustrankaIDrugi_1">Udruga kulturnih djelatnika-promotora urbane kulture-MULTI ART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kulturnih djelatnika-promotora urbane kulture-MULTI ART u likvidaciji, OIB 12233408149, Slavonska avenija 6, 10000 Zagreb</izvorni_sadrzaj>
    <derivirana_varijabla naziv="DomainObject.Predmet.ProtustrankaIDrugiAdressOIB_1">Udruga kulturnih djelatnika-promotora urbane kulture-MULTI ART u likvidaciji, OIB 12233408149, Slavonska avenija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kulturnih djelatnika-promotora urbane kulture-MULTI ART u likvidaciji</item>
    </izvorni_sadrzaj>
    <derivirana_varijabla naziv="DomainObject.Predmet.SudioniciListNaziv_1">
      <item>FINA Regionalni centar Zagreb</item>
      <item>Udruga kulturnih djelatnika-promotora urbane kulture-MULTI ART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kulturnih djelatnika-promotora urbane kulture-MULTI ART u likvidaciji, OIB 12233408149, Slavonska avenija 6,10000 Zagreb</item>
    </izvorni_sadrzaj>
    <derivirana_varijabla naziv="DomainObject.Predmet.SudioniciListAdressOIB_1">
      <item>FINA Regionalni centar Zagreb, OIB 85821130368, Trg svibanjskih žrtava 1995. 1,10000 Zagreb</item>
      <item>Udruga kulturnih djelatnika-promotora urbane kulture-MULTI ART u likvidaciji, OIB 12233408149,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12233408149</item>
    </izvorni_sadrzaj>
    <derivirana_varijabla naziv="DomainObject.Predmet.SudioniciListNazivOIB_1">
      <item>, OIB 85821130368</item>
      <item>, OIB 12233408149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248</properties:Words>
  <properties:Characters>1399</properties:Characters>
  <properties:Lines>45</properties:Lines>
  <properties:Paragraphs>17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2015-11-16T08:25:00Z</dcterms:created>
  <dc:creator>ilukac</dc:creator>
  <cp:lastModifiedBy>Tamara Hržić</cp:lastModifiedBy>
  <cp:lastPrinted>2015-11-16T08:26:00Z</cp:lastPrinted>
  <dcterms:modified xmlns:xsi="http://www.w3.org/2001/XMLSchema-instance" xsi:type="dcterms:W3CDTF">2015-11-18T07:42:00Z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