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04bc" w14:paraId="07604b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923BC1" w:rsidP="00923BC1" w:rsidR="00C765FC">
      <w:pPr>
        <w:jc w:val="right"/>
      </w:pPr>
      <w:r>
        <w:t>1 St-18/2019-8</w:t>
      </w:r>
    </w:p>
    <w:p w:rsidRDefault="00923BC1" w:rsidP="00923BC1" w:rsidR="00923BC1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923BC1" w:rsidR="00C765FC">
      <w:pPr>
        <w:spacing w:lineRule="atLeast" w:line="240"/>
        <w:ind w:firstLine="720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923BC1">
        <w:t xml:space="preserve">SUMMER VISION </w:t>
      </w:r>
      <w:proofErr w:type="spellStart"/>
      <w:r w:rsidR="00923BC1">
        <w:t>j.d.o.o</w:t>
      </w:r>
      <w:proofErr w:type="spellEnd"/>
      <w:r w:rsidR="00923BC1">
        <w:t xml:space="preserve">. Pula, </w:t>
      </w:r>
      <w:proofErr w:type="spellStart"/>
      <w:r w:rsidR="00923BC1">
        <w:t>Smareglina</w:t>
      </w:r>
      <w:proofErr w:type="spellEnd"/>
      <w:r w:rsidR="00923BC1">
        <w:t xml:space="preserve"> ulica 7, OIB: </w:t>
      </w:r>
      <w:r w:rsidR="00923BC1" w:rsidRPr="00241239">
        <w:t>16493456558</w:t>
      </w:r>
      <w:r>
        <w:t>,</w:t>
      </w:r>
      <w:r w:rsidR="004B7273">
        <w:t xml:space="preserve"> </w:t>
      </w:r>
      <w:r w:rsidR="00923BC1">
        <w:t>22</w:t>
      </w:r>
      <w:r>
        <w:t xml:space="preserve">. </w:t>
      </w:r>
      <w:r w:rsidR="00923BC1">
        <w:t>veljače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923BC1">
        <w:t xml:space="preserve">SUMMER VISION </w:t>
      </w:r>
      <w:proofErr w:type="spellStart"/>
      <w:r w:rsidR="00923BC1">
        <w:t>j.d.o.o</w:t>
      </w:r>
      <w:proofErr w:type="spellEnd"/>
      <w:r w:rsidR="00923BC1">
        <w:t xml:space="preserve">. Pula, </w:t>
      </w:r>
      <w:proofErr w:type="spellStart"/>
      <w:r w:rsidR="00923BC1">
        <w:t>Smareglina</w:t>
      </w:r>
      <w:proofErr w:type="spellEnd"/>
      <w:r w:rsidR="00923BC1">
        <w:t xml:space="preserve"> ulica 7, OIB: </w:t>
      </w:r>
      <w:r w:rsidR="00923BC1" w:rsidRPr="00241239">
        <w:t>16493456558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020-</w:t>
      </w:r>
      <w:r w:rsidR="00923BC1">
        <w:t>18</w:t>
      </w:r>
      <w:r w:rsidR="00446C07" w:rsidRPr="004A59C5">
        <w:t>-1</w:t>
      </w:r>
      <w:r w:rsidR="00923BC1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r w:rsidR="00AC18A1">
        <w:t>2</w:t>
      </w:r>
      <w:r w:rsidR="00923BC1">
        <w:t>1</w:t>
      </w:r>
      <w:r w:rsidR="001B6653">
        <w:t xml:space="preserve">. </w:t>
      </w:r>
      <w:r w:rsidR="00923BC1">
        <w:t>veljače</w:t>
      </w:r>
      <w:r>
        <w:t xml:space="preserve"> 201</w:t>
      </w:r>
      <w:r w:rsidR="00923BC1">
        <w:t>9</w:t>
      </w:r>
      <w:r>
        <w:t xml:space="preserve">. pristupio je zakonski zastupnik </w:t>
      </w:r>
      <w:r w:rsidRPr="00250F22">
        <w:t xml:space="preserve">dužnika </w:t>
      </w:r>
      <w:proofErr w:type="spellStart"/>
      <w:r w:rsidR="00923BC1">
        <w:t>Kreshnik</w:t>
      </w:r>
      <w:proofErr w:type="spellEnd"/>
      <w:r w:rsidR="00923BC1">
        <w:t xml:space="preserve"> </w:t>
      </w:r>
      <w:proofErr w:type="spellStart"/>
      <w:r w:rsidR="00923BC1">
        <w:t>Mulliqi</w:t>
      </w:r>
      <w:proofErr w:type="spellEnd"/>
      <w:r>
        <w:t xml:space="preserve">, </w:t>
      </w:r>
      <w:r w:rsidRPr="00250F22">
        <w:t xml:space="preserve"> koj</w:t>
      </w:r>
      <w:r>
        <w:t xml:space="preserve">i je naveo kako društvo nema </w:t>
      </w:r>
      <w:r w:rsidR="00932ABD">
        <w:t>imovine</w:t>
      </w:r>
      <w:r w:rsidR="001B6653">
        <w:t xml:space="preserve">, </w:t>
      </w:r>
      <w:r w:rsidR="00923BC1">
        <w:t>te kako društvo više ne posluje.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r w:rsidR="00923BC1">
        <w:t>22. veljače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923BC1">
        <w:t xml:space="preserve"> </w:t>
      </w:r>
      <w:r w:rsidR="00D10CDB" w:rsidRPr="00C10C53">
        <w:t>Damir Rabar</w:t>
      </w:r>
      <w:r w:rsidR="00830476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923BC1" w:rsidR="00923BC1">
    <w:pPr>
      <w:ind w:firstLine="708" w:left="3540"/>
      <w:jc w:val="center"/>
    </w:pPr>
    <w:r>
      <w:t>2</w:t>
    </w:r>
    <w:r w:rsidR="00210CF5">
      <w:tab/>
    </w:r>
    <w:r w:rsidR="00923BC1">
      <w:tab/>
    </w:r>
    <w:r w:rsidR="00923BC1">
      <w:tab/>
    </w:r>
    <w:r w:rsidR="00923BC1">
      <w:tab/>
      <w:t>1 St-18/2019-8</w:t>
    </w:r>
  </w:p>
  <w:p w:rsidRDefault="0012710B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33BD3"/>
    <w:rsid w:val="00037F7B"/>
    <w:rsid w:val="000451A3"/>
    <w:rsid w:val="00090425"/>
    <w:rsid w:val="000E32B9"/>
    <w:rsid w:val="00110482"/>
    <w:rsid w:val="0012710B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D1467"/>
    <w:rsid w:val="002E4815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3324C"/>
    <w:rsid w:val="007A785A"/>
    <w:rsid w:val="007F482F"/>
    <w:rsid w:val="007F7E82"/>
    <w:rsid w:val="00814708"/>
    <w:rsid w:val="00830476"/>
    <w:rsid w:val="008F70BC"/>
    <w:rsid w:val="0091183A"/>
    <w:rsid w:val="00923BC1"/>
    <w:rsid w:val="00932ABD"/>
    <w:rsid w:val="009641FB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18A1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73881D8-4E0D-404F-AF5E-963790A1440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7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SUMMER VISION j.d.o.o. PULA</izvorni_sadrzaj>
    <derivirana_varijabla naziv="DomainObject.Predmet.ProtustrankaFormated_1">  SUMMER VISION j.d.o.o. PULA</derivirana_varijabla>
  </DomainObject.Predmet.ProtustrankaFormated>
  <DomainObject.Predmet.ProtustrankaFormatedOIB>
    <izvorni_sadrzaj>  SUMMER VISION j.d.o.o. PULA, OIB 16493456558</izvorni_sadrzaj>
    <derivirana_varijabla naziv="DomainObject.Predmet.ProtustrankaFormatedOIB_1">  SUMMER VISION j.d.o.o. PULA, OIB 16493456558</derivirana_varijabla>
  </DomainObject.Predmet.ProtustrankaFormatedOIB>
  <DomainObject.Predmet.ProtustrankaFormatedWithAdress>
    <izvorni_sadrzaj> SUMMER VISION j.d.o.o. PULA, Smareglina ulica 7, 52100 Pula</izvorni_sadrzaj>
    <derivirana_varijabla naziv="DomainObject.Predmet.ProtustrankaFormatedWithAdress_1"> SUMMER VISION j.d.o.o. PULA, Smareglina ulica 7, 52100 Pula</derivirana_varijabla>
  </DomainObject.Predmet.ProtustrankaFormatedWithAdress>
  <DomainObject.Predmet.ProtustrankaFormatedWithAdressOIB>
    <izvorni_sadrzaj> SUMMER VISION j.d.o.o. PULA, OIB 16493456558, Smareglina ulica 7, 52100 Pula</izvorni_sadrzaj>
    <derivirana_varijabla naziv="DomainObject.Predmet.ProtustrankaFormatedWithAdressOIB_1"> SUMMER VISION j.d.o.o. PULA, OIB 16493456558, Smareglina ulica 7, 52100 Pula</derivirana_varijabla>
  </DomainObject.Predmet.ProtustrankaFormatedWithAdressOIB>
  <DomainObject.Predmet.ProtustrankaWithAdress>
    <izvorni_sadrzaj>SUMMER VISION j.d.o.o. PULA Smareglina ulica 7, 52100 Pula</izvorni_sadrzaj>
    <derivirana_varijabla naziv="DomainObject.Predmet.ProtustrankaWithAdress_1">SUMMER VISION j.d.o.o. PULA Smareglina ulica 7, 52100 Pula</derivirana_varijabla>
  </DomainObject.Predmet.ProtustrankaWithAdress>
  <DomainObject.Predmet.ProtustrankaWithAdressOIB>
    <izvorni_sadrzaj>SUMMER VISION j.d.o.o. PULA, OIB 16493456558, Smareglina ulica 7, 52100 Pula</izvorni_sadrzaj>
    <derivirana_varijabla naziv="DomainObject.Predmet.ProtustrankaWithAdressOIB_1">SUMMER VISION j.d.o.o. PULA, OIB 16493456558, Smareglina ulica 7, 52100 Pula</derivirana_varijabla>
  </DomainObject.Predmet.ProtustrankaWithAdressOIB>
  <DomainObject.Predmet.ProtustrankaNazivFormated>
    <izvorni_sadrzaj>SUMMER VISION j.d.o.o. PULA</izvorni_sadrzaj>
    <derivirana_varijabla naziv="DomainObject.Predmet.ProtustrankaNazivFormated_1">SUMMER VISION j.d.o.o. PULA</derivirana_varijabla>
  </DomainObject.Predmet.ProtustrankaNazivFormated>
  <DomainObject.Predmet.ProtustrankaNazivFormatedOIB>
    <izvorni_sadrzaj>SUMMER VISION j.d.o.o. PULA, OIB 16493456558</izvorni_sadrzaj>
    <derivirana_varijabla naziv="DomainObject.Predmet.ProtustrankaNazivFormatedOIB_1">SUMMER VISION j.d.o.o. PULA, OIB 16493456558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20885.66</izvorni_sadrzaj>
    <derivirana_varijabla naziv="DomainObject.Predmet.TrenutnaVrijednost_1">20885.66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SUMMER VISION j.d.o.o. PULA</item>
    </izvorni_sadrzaj>
    <derivirana_varijabla naziv="DomainObject.Predmet.ProtuStrankaListFormated_1">
      <item>SUMMER VISION j.d.o.o. PULA</item>
    </derivirana_varijabla>
  </DomainObject.Predmet.ProtuStrankaListFormated>
  <DomainObject.Predmet.ProtuStrankaListFormatedOIB>
    <izvorni_sadrzaj>
      <item>SUMMER VISION j.d.o.o. PULA, OIB 16493456558</item>
    </izvorni_sadrzaj>
    <derivirana_varijabla naziv="DomainObject.Predmet.ProtuStrankaListFormatedOIB_1">
      <item>SUMMER VISION j.d.o.o. PULA, OIB 16493456558</item>
    </derivirana_varijabla>
  </DomainObject.Predmet.ProtuStrankaListFormatedOIB>
  <DomainObject.Predmet.ProtuStrankaListFormatedWithAdress>
    <izvorni_sadrzaj>
      <item>SUMMER VISION j.d.o.o. PULA, Smareglina ulica 7, 52100 Pula</item>
    </izvorni_sadrzaj>
    <derivirana_varijabla naziv="DomainObject.Predmet.ProtuStrankaListFormatedWithAdress_1">
      <item>SUMMER VISION j.d.o.o. PULA, Smareglina ulica 7, 52100 Pula</item>
    </derivirana_varijabla>
  </DomainObject.Predmet.ProtuStrankaListFormatedWithAdress>
  <DomainObject.Predmet.ProtuStrankaListFormatedWithAdressOIB>
    <izvorni_sadrzaj>
      <item>SUMMER VISION j.d.o.o. PULA, OIB 16493456558, Smareglina ulica 7, 52100 Pula</item>
    </izvorni_sadrzaj>
    <derivirana_varijabla naziv="DomainObject.Predmet.ProtuStrankaListFormatedWithAdressOIB_1">
      <item>SUMMER VISION j.d.o.o. PULA, OIB 16493456558, Smareglina ulica 7, 52100 Pula</item>
    </derivirana_varijabla>
  </DomainObject.Predmet.ProtuStrankaListFormatedWithAdressOIB>
  <DomainObject.Predmet.ProtuStrankaListNazivFormated>
    <izvorni_sadrzaj>
      <item>SUMMER VISION j.d.o.o. PULA</item>
    </izvorni_sadrzaj>
    <derivirana_varijabla naziv="DomainObject.Predmet.ProtuStrankaListNazivFormated_1">
      <item>SUMMER VISION j.d.o.o. PULA</item>
    </derivirana_varijabla>
  </DomainObject.Predmet.ProtuStrankaListNazivFormated>
  <DomainObject.Predmet.ProtuStrankaListNazivFormatedOIB>
    <izvorni_sadrzaj>
      <item>SUMMER VISION j.d.o.o. PULA, OIB 16493456558</item>
    </izvorni_sadrzaj>
    <derivirana_varijabla naziv="DomainObject.Predmet.ProtuStrankaListNazivFormatedOIB_1">
      <item>SUMMER VISION j.d.o.o. PULA, OIB 16493456558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SUMMER VISION j.d.o.o. PULA</izvorni_sadrzaj>
    <derivirana_varijabla naziv="DomainObject.Predmet.ProtustrankaIDrugi_1">SUMMER VISION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SUMMER VISION j.d.o.o. PULA, OIB 16493456558, Smareglina ulica 7, 52100 Pula</izvorni_sadrzaj>
    <derivirana_varijabla naziv="DomainObject.Predmet.ProtustrankaIDrugiAdressOIB_1">SUMMER VISION j.d.o.o. PULA, OIB 16493456558, Smareglina ulica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SUMMER VISION j.d.o.o. PULA</item>
    </izvorni_sadrzaj>
    <derivirana_varijabla naziv="DomainObject.Predmet.SudioniciListNaziv_1">
      <item>FINANCIJSKA AGENCIJA, RC RIJEKA, PODRUŽNICA PULA, PULA</item>
      <item>SUMMER VISION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SUMMER VISION j.d.o.o. PULA, OIB 16493456558, Smareglina ulica 7,52100 Pula</item>
    </izvorni_sadrzaj>
    <derivirana_varijabla naziv="DomainObject.Predmet.SudioniciListAdressOIB_1">
      <item>FINANCIJSKA AGENCIJA, RC RIJEKA, PODRUŽNICA PULA, PULA, OIB 85821130368, Giardini 5,52100 Pula</item>
      <item>SUMMER VISION j.d.o.o. PULA, OIB 16493456558, Smareglina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16493456558</item>
    </izvorni_sadrzaj>
    <derivirana_varijabla naziv="DomainObject.Predmet.SudioniciListNazivOIB_1">
      <item>, OIB 85821130368</item>
      <item>, OIB 16493456558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2271</properties:Characters>
  <properties:Lines>71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2019-02-21T08:40:00Z</dcterms:created>
  <dc:creator>Jasmina Matika</dc:creator>
  <cp:lastModifiedBy>Lorena Paris Aničić</cp:lastModifiedBy>
  <cp:lastPrinted>2019-02-21T08:43:00Z</cp:lastPrinted>
  <dcterms:modified xmlns:xsi="http://www.w3.org/2001/XMLSchema-instance" xsi:type="dcterms:W3CDTF">2019-02-22T08:49:00Z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(St-18-19-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