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8195" w14:paraId="5c08195" w:rsidRDefault="006C1DF5" w:rsidP="001940FB" w:rsidR="006C1DF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CF4B53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C1DF5" w:rsidP="00AA6BCF" w:rsidR="006C1DF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6C1DF5" w:rsidR="006C1DF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6C1DF5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C1DF5" w:rsidP="006C1DF5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C1DF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C1DF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4553C">
        <w:rPr>
          <w:rFonts w:cs="Calibri" w:eastAsia="Arial Unicode MS" w:hAnsi="Calibri" w:ascii="Calibri"/>
          <w:kern w:val="1"/>
          <w:lang w:eastAsia="ar-SA" w:val="hr-HR"/>
        </w:rPr>
        <w:t>KNEZ VESNA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6C1DF5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54553C" w:rsidRPr="0054553C">
        <w:rPr>
          <w:rFonts w:cs="Calibri" w:hAnsi="Calibri" w:ascii="Calibri"/>
        </w:rPr>
        <w:t>401.084,45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4553C" w:rsidRPr="0054553C">
        <w:rPr>
          <w:rFonts w:cs="Calibri" w:hAnsi="Calibri" w:ascii="Calibri"/>
        </w:rPr>
        <w:t>367.884,45 kn</w:t>
      </w:r>
      <w:r w:rsidR="006C1DF5">
        <w:rPr>
          <w:rFonts w:cs="Calibri" w:hAnsi="Calibri" w:ascii="Calibri"/>
        </w:rPr>
        <w:t>,</w:t>
      </w:r>
      <w:r w:rsidR="0054553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54553C" w:rsidRPr="0054553C">
        <w:rPr>
          <w:rFonts w:cs="Calibri" w:hAnsi="Calibri" w:ascii="Calibri"/>
        </w:rPr>
        <w:t>33.200,00 kn</w:t>
      </w:r>
      <w:r w:rsidR="0054553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6C1DF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C1DF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C1DF5" w:rsidRPr="006C1DF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6C1DF5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6C1DF5" w:rsidP="001D182A" w:rsidR="006C1DF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4553C" w:rsidP="00AA6BCF" w:rsidR="0054553C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4553C" w:rsidP="00132B6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4553C">
              <w:rPr>
                <w:rFonts w:cs="Calibri" w:hAnsi="Calibri" w:ascii="Calibri"/>
              </w:rPr>
              <w:t>KNEZ VESNA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54553C">
              <w:rPr>
                <w:rFonts w:cs="Calibri" w:hAnsi="Calibri" w:ascii="Calibri"/>
              </w:rPr>
              <w:t>Put Firula 53,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54553C">
              <w:rPr>
                <w:rFonts w:cs="Calibri" w:hAnsi="Calibri" w:ascii="Calibri"/>
              </w:rPr>
              <w:t>96497966580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4553C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54553C">
              <w:rPr>
                <w:rFonts w:cs="Calibri" w:hAnsi="Calibri" w:ascii="Calibri"/>
              </w:rPr>
              <w:t xml:space="preserve">Konto kartica članskih udjela, izvod otvorenih stavki za štedne depozite, kamatni list obračunate zatezne kamate, rješenje o nasljeđivanju iza Knez Vinko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4553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623459" w:id="1"/>
            <w:r w:rsidRPr="0054553C">
              <w:rPr>
                <w:rFonts w:cs="Calibri" w:hAnsi="Calibri" w:ascii="Calibri"/>
              </w:rPr>
              <w:t>401.084,45 kn</w:t>
            </w:r>
            <w:bookmarkEnd w:id="1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4553C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4553C">
              <w:rPr>
                <w:rFonts w:cs="Calibri" w:hAnsi="Calibri" w:ascii="Calibri"/>
              </w:rPr>
              <w:t>367.884,45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4553C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4553C">
              <w:rPr>
                <w:rFonts w:cs="Calibri" w:hAnsi="Calibri" w:ascii="Calibri"/>
              </w:rPr>
              <w:t>33.200,00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6344C" w:rsidP="00B6344C" w:rsidR="00B6344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C3DD4" w:rsidP="00B6344C" w:rsidR="00B6344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44C" w:rsidP="00B6344C" w:rsidR="00B6344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6344C" w:rsidP="00B6344C" w:rsidR="00B6344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6344C" w:rsidP="00B6344C" w:rsidR="00B6344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6344C" w:rsidP="00B6344C" w:rsidR="00B6344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6344C" w:rsidP="00B6344C" w:rsidR="00B6344C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0D7" w:rsidR="00DF60D7">
      <w:pPr>
        <w:spacing w:after="0"/>
      </w:pPr>
      <w:r>
        <w:separator/>
      </w:r>
    </w:p>
  </w:endnote>
  <w:endnote w:id="0" w:type="continuationSeparator">
    <w:p w:rsidRDefault="00DF60D7" w:rsidR="00DF60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9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0D7" w:rsidR="00DF60D7">
      <w:pPr>
        <w:spacing w:after="0"/>
      </w:pPr>
      <w:r>
        <w:separator/>
      </w:r>
    </w:p>
  </w:footnote>
  <w:footnote w:id="0" w:type="continuationSeparator">
    <w:p w:rsidRDefault="00DF60D7" w:rsidR="00DF60D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91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3D14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2B6F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8487F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553C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609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DF5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625"/>
    <w:rsid w:val="007167C6"/>
    <w:rsid w:val="0071682E"/>
    <w:rsid w:val="00730CEC"/>
    <w:rsid w:val="00736850"/>
    <w:rsid w:val="00736DF4"/>
    <w:rsid w:val="00744CEB"/>
    <w:rsid w:val="0074531E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283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336F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9F3AE8"/>
    <w:rsid w:val="00A0291F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2A7A"/>
    <w:rsid w:val="00B44170"/>
    <w:rsid w:val="00B52212"/>
    <w:rsid w:val="00B5238A"/>
    <w:rsid w:val="00B5267C"/>
    <w:rsid w:val="00B55BCB"/>
    <w:rsid w:val="00B56B28"/>
    <w:rsid w:val="00B6344C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1A58"/>
    <w:rsid w:val="00CC2037"/>
    <w:rsid w:val="00CC254C"/>
    <w:rsid w:val="00CC278F"/>
    <w:rsid w:val="00CC3DD4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4B53"/>
    <w:rsid w:val="00CF6647"/>
    <w:rsid w:val="00CF72FE"/>
    <w:rsid w:val="00CF7A2D"/>
    <w:rsid w:val="00D04CB1"/>
    <w:rsid w:val="00D054AC"/>
    <w:rsid w:val="00D05F16"/>
    <w:rsid w:val="00D130FA"/>
    <w:rsid w:val="00D15858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DF60D7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02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91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91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91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91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02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91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91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91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91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8B1D8-2897-41AB-A088-2D750BC33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266</properties:Words>
  <properties:Characters>1472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St-651/2017-201 / Podnesak - Podnesak (-201.docx)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