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203b" w14:paraId="3e5203b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782F38">
        <w:t>2414/2017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</w:t>
      </w:r>
      <w:r w:rsidR="00782F38">
        <w:t>stečajnom postupku</w:t>
      </w:r>
      <w:r>
        <w:t xml:space="preserve"> nad dužnikom </w:t>
      </w:r>
      <w:r w:rsidR="00782F38">
        <w:t xml:space="preserve">NIVO EKO d.o.o., Zagreb, </w:t>
      </w:r>
      <w:proofErr w:type="spellStart"/>
      <w:r w:rsidR="00782F38">
        <w:t>Budakova</w:t>
      </w:r>
      <w:proofErr w:type="spellEnd"/>
      <w:r w:rsidR="00782F38">
        <w:t xml:space="preserve"> 17, OIB 20448245356</w:t>
      </w:r>
      <w:r w:rsidR="00390AC0">
        <w:t>,</w:t>
      </w:r>
      <w:r>
        <w:t xml:space="preserve"> dana </w:t>
      </w:r>
      <w:r w:rsidR="00782F38">
        <w:t>9. siječnja 2019</w:t>
      </w:r>
      <w:r>
        <w:t xml:space="preserve">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782F38" w:rsidP="0080790D" w:rsidR="0080790D">
      <w:pPr>
        <w:jc w:val="both"/>
        <w:rPr>
          <w:b/>
        </w:rPr>
      </w:pPr>
      <w:r>
        <w:rPr>
          <w:b/>
        </w:rPr>
        <w:t>29</w:t>
      </w:r>
      <w:r w:rsidR="00551CBA">
        <w:rPr>
          <w:b/>
        </w:rPr>
        <w:t>. siječnja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>
        <w:rPr>
          <w:b/>
        </w:rPr>
        <w:t>10,00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80790D" w:rsidP="00530E63" w:rsidR="00782F38">
      <w:r>
        <w:t xml:space="preserve">- </w:t>
      </w:r>
      <w:r w:rsidR="00782F38">
        <w:t xml:space="preserve">predlagatelj </w:t>
      </w:r>
      <w:r w:rsidR="006C6846">
        <w:t xml:space="preserve">DDM </w:t>
      </w:r>
      <w:proofErr w:type="spellStart"/>
      <w:r w:rsidR="006C6846">
        <w:t>Invest</w:t>
      </w:r>
      <w:proofErr w:type="spellEnd"/>
      <w:r w:rsidR="006C6846">
        <w:t xml:space="preserve"> I AG, </w:t>
      </w:r>
      <w:proofErr w:type="spellStart"/>
      <w:r w:rsidR="006C6846">
        <w:t>Baar</w:t>
      </w:r>
      <w:proofErr w:type="spellEnd"/>
      <w:r w:rsidR="006C6846">
        <w:t>, Švicarska</w:t>
      </w:r>
      <w:r w:rsidR="00782F38">
        <w:t xml:space="preserve">, po </w:t>
      </w:r>
      <w:r w:rsidR="006C6846">
        <w:t>punomoćniku Ivanu Kaporu, odvjetniku u Odvjetničkom društvu Kapor i Partneri d.o.o., Zagreb</w:t>
      </w:r>
    </w:p>
    <w:p w:rsidRDefault="00782F38" w:rsidP="00530E63" w:rsidR="00530E63">
      <w:r>
        <w:t xml:space="preserve">- </w:t>
      </w:r>
      <w:r w:rsidR="00530E63">
        <w:t xml:space="preserve">dužnik </w:t>
      </w:r>
      <w:r>
        <w:t>NIVO EKO d.o.o., Zagreb</w:t>
      </w:r>
    </w:p>
    <w:p w:rsidRDefault="00530E63" w:rsidP="00E44F78" w:rsidR="00782F38">
      <w:r>
        <w:t xml:space="preserve">- zakonski zastupnik dužnika </w:t>
      </w:r>
      <w:r w:rsidR="00782F38">
        <w:t xml:space="preserve">Danilo </w:t>
      </w:r>
      <w:proofErr w:type="spellStart"/>
      <w:r w:rsidR="00782F38">
        <w:t>Senič</w:t>
      </w:r>
      <w:proofErr w:type="spellEnd"/>
      <w:r w:rsidR="00782F38">
        <w:t>,</w:t>
      </w:r>
    </w:p>
    <w:p w:rsidRDefault="00782F38" w:rsidP="00E44F78" w:rsidR="0080790D">
      <w:r>
        <w:t>- sudska vještakinja Jasna Brajdić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782F38">
        <w:t>9. siječnja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0FA" w:rsidP="008F69E1" w:rsidR="00D650FA">
      <w:r>
        <w:separator/>
      </w:r>
    </w:p>
  </w:endnote>
  <w:endnote w:id="0" w:type="continuationSeparator">
    <w:p w:rsidRDefault="00D650FA" w:rsidP="008F69E1" w:rsidR="00D65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0FA" w:rsidP="008F69E1" w:rsidR="00D650FA">
      <w:r>
        <w:separator/>
      </w:r>
    </w:p>
  </w:footnote>
  <w:footnote w:id="0" w:type="continuationSeparator">
    <w:p w:rsidRDefault="00D650FA" w:rsidP="008F69E1" w:rsidR="00D650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D42B7"/>
    <w:rsid w:val="001D6BE9"/>
    <w:rsid w:val="001E1DFE"/>
    <w:rsid w:val="001E5097"/>
    <w:rsid w:val="001F5479"/>
    <w:rsid w:val="002008F2"/>
    <w:rsid w:val="00235D90"/>
    <w:rsid w:val="002B69D3"/>
    <w:rsid w:val="002F06E3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307D2"/>
    <w:rsid w:val="00530E63"/>
    <w:rsid w:val="005450EA"/>
    <w:rsid w:val="00551CBA"/>
    <w:rsid w:val="00555276"/>
    <w:rsid w:val="0059233D"/>
    <w:rsid w:val="005A131D"/>
    <w:rsid w:val="005A3C8E"/>
    <w:rsid w:val="005E7389"/>
    <w:rsid w:val="005F141E"/>
    <w:rsid w:val="006058E0"/>
    <w:rsid w:val="006438EE"/>
    <w:rsid w:val="00645D5C"/>
    <w:rsid w:val="00654ECC"/>
    <w:rsid w:val="00655E17"/>
    <w:rsid w:val="00661930"/>
    <w:rsid w:val="0067473C"/>
    <w:rsid w:val="00676D41"/>
    <w:rsid w:val="006B543E"/>
    <w:rsid w:val="006C52B1"/>
    <w:rsid w:val="006C6846"/>
    <w:rsid w:val="00722602"/>
    <w:rsid w:val="007257E7"/>
    <w:rsid w:val="0075400C"/>
    <w:rsid w:val="00760643"/>
    <w:rsid w:val="0077270E"/>
    <w:rsid w:val="00782F38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C6014"/>
    <w:rsid w:val="008D667C"/>
    <w:rsid w:val="008D68E5"/>
    <w:rsid w:val="008E0CC6"/>
    <w:rsid w:val="008E1F94"/>
    <w:rsid w:val="008F079C"/>
    <w:rsid w:val="008F2B9C"/>
    <w:rsid w:val="008F4502"/>
    <w:rsid w:val="008F69E1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97293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72A33"/>
    <w:rsid w:val="00C07FDC"/>
    <w:rsid w:val="00C126E7"/>
    <w:rsid w:val="00C24148"/>
    <w:rsid w:val="00C37C57"/>
    <w:rsid w:val="00C41773"/>
    <w:rsid w:val="00C4431A"/>
    <w:rsid w:val="00C61BDD"/>
    <w:rsid w:val="00C61F01"/>
    <w:rsid w:val="00C702C7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9704E"/>
    <w:rsid w:val="00DA2DA0"/>
    <w:rsid w:val="00DB5A61"/>
    <w:rsid w:val="00DE4C6F"/>
    <w:rsid w:val="00DE7859"/>
    <w:rsid w:val="00E11F09"/>
    <w:rsid w:val="00E44F78"/>
    <w:rsid w:val="00E50766"/>
    <w:rsid w:val="00E54FD1"/>
    <w:rsid w:val="00E96CB1"/>
    <w:rsid w:val="00EE37F3"/>
    <w:rsid w:val="00EE475C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70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2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2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2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2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70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2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2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2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2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2414</izvorni_sadrzaj>
    <derivirana_varijabla naziv="DomainObject.Predmet.Broj_1">2414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St-2414/2017</izvorni_sadrzaj>
    <derivirana_varijabla naziv="DomainObject.Predmet.OznakaBroj_1">St-2414/2017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NIVO EKO d.o.o.</izvorni_sadrzaj>
    <derivirana_varijabla naziv="DomainObject.Predmet.ProtustrankaFormated_1">  NIVO EKO d.o.o.</derivirana_varijabla>
  </DomainObject.Predmet.ProtustrankaFormated>
  <DomainObject.Predmet.ProtustrankaFormatedOIB>
    <izvorni_sadrzaj>  NIVO EKO d.o.o., OIB 20448245356</izvorni_sadrzaj>
    <derivirana_varijabla naziv="DomainObject.Predmet.ProtustrankaFormatedOIB_1">  NIVO EKO d.o.o., OIB 20448245356</derivirana_varijabla>
  </DomainObject.Predmet.ProtustrankaFormatedOIB>
  <DomainObject.Predmet.ProtustrankaFormatedWithAdress>
    <izvorni_sadrzaj> NIVO EKO d.o.o., Budakova 17, 10000 Zagreb</izvorni_sadrzaj>
    <derivirana_varijabla naziv="DomainObject.Predmet.ProtustrankaFormatedWithAdress_1"> NIVO EKO d.o.o., Budakova 17, 10000 Zagreb</derivirana_varijabla>
  </DomainObject.Predmet.ProtustrankaFormatedWithAdress>
  <DomainObject.Predmet.ProtustrankaFormatedWithAdressOIB>
    <izvorni_sadrzaj> NIVO EKO d.o.o., OIB 20448245356, Budakova 17, 10000 Zagreb</izvorni_sadrzaj>
    <derivirana_varijabla naziv="DomainObject.Predmet.ProtustrankaFormatedWithAdressOIB_1"> NIVO EKO d.o.o., OIB 20448245356, Budakova 17, 10000 Zagreb</derivirana_varijabla>
  </DomainObject.Predmet.ProtustrankaFormatedWithAdressOIB>
  <DomainObject.Predmet.ProtustrankaWithAdress>
    <izvorni_sadrzaj>NIVO EKO d.o.o. Budakova 17, 10000 Zagreb</izvorni_sadrzaj>
    <derivirana_varijabla naziv="DomainObject.Predmet.ProtustrankaWithAdress_1">NIVO EKO d.o.o. Budakova 17, 10000 Zagreb</derivirana_varijabla>
  </DomainObject.Predmet.ProtustrankaWithAdress>
  <DomainObject.Predmet.ProtustrankaWithAdressOIB>
    <izvorni_sadrzaj>NIVO EKO d.o.o., OIB 20448245356, Budakova 17, 10000 Zagreb</izvorni_sadrzaj>
    <derivirana_varijabla naziv="DomainObject.Predmet.ProtustrankaWithAdressOIB_1">NIVO EKO d.o.o., OIB 20448245356, Budakova 17, 10000 Zagreb</derivirana_varijabla>
  </DomainObject.Predmet.ProtustrankaWithAdressOIB>
  <DomainObject.Predmet.ProtustrankaNazivFormated>
    <izvorni_sadrzaj>NIVO EKO d.o.o.</izvorni_sadrzaj>
    <derivirana_varijabla naziv="DomainObject.Predmet.ProtustrankaNazivFormated_1">NIVO EKO d.o.o.</derivirana_varijabla>
  </DomainObject.Predmet.ProtustrankaNazivFormated>
  <DomainObject.Predmet.ProtustrankaNazivFormatedOIB>
    <izvorni_sadrzaj>NIVO EKO d.o.o., OIB 20448245356</izvorni_sadrzaj>
    <derivirana_varijabla naziv="DomainObject.Predmet.ProtustrankaNazivFormatedOIB_1">NIVO EKO d.o.o., OIB 20448245356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ABANKA d.d.; DDM Invest I AG; OPTIMAL COLLECTION društvo s ograničenom odgovornošću za usluge</izvorni_sadrzaj>
    <derivirana_varijabla naziv="DomainObject.Predmet.StrankaFormated_1">  ABANKA d.d.; DDM Invest I AG; OPTIMAL COLLECTION društvo s ograničenom odgovornošću za usluge</derivirana_varijabla>
  </DomainObject.Predmet.StrankaFormated>
  <DomainObject.Predmet.StrankaFormatedOIB>
    <izvorni_sadrzaj>  ABANKA d.d., OIB 89346389541; DDM Invest I AG, OIB 41627324374; OPTIMAL COLLECTION društvo s ograničenom odgovornošću za usluge, OIB 09501551683</izvorni_sadrzaj>
    <derivirana_varijabla naziv="DomainObject.Predmet.StrankaFormatedOIB_1">  ABANKA d.d., OIB 89346389541; DDM Invest I AG, OIB 41627324374; OPTIMAL COLLECTION društvo s ograničenom odgovornošću za usluge, OIB 09501551683</derivirana_varijabla>
  </DomainObject.Predmet.StrankaFormatedOIB>
  <DomainObject.Predmet.StrankaFormatedWithAdress>
    <izvorni_sadrzaj> ABANKA d.d., Slovenska cesta 58, 1000 Ljubljana; DDM Invest I AG, Schochenmulestrasse 4, 6340 Baar; OPTIMAL COLLECTION društvo s ograničenom odgovornošću za usluge, Jurja Žerjavića 19, 10000 Zagreb</izvorni_sadrzaj>
    <derivirana_varijabla naziv="DomainObject.Predmet.StrankaFormatedWithAdress_1"> ABANKA d.d., Slovenska cesta 58, 1000 Ljubljana; DDM Invest I AG, Schochenmulestrasse 4, 6340 Baar; OPTIMAL COLLECTION društvo s ograničenom odgovornošću za usluge, Jurja Žerjavića 19, 10000 Zagreb</derivirana_varijabla>
  </DomainObject.Predmet.StrankaFormatedWithAdress>
  <DomainObject.Predmet.StrankaFormatedWithAdressOIB>
    <izvorni_sadrzaj> ABANKA d.d., OIB 89346389541, Slovenska cesta 58, 1000 Ljubljana; DDM Invest I AG, OIB 41627324374, Schochenmulestrasse 4, 6340 Baar; OPTIMAL COLLECTION društvo s ograničenom odgovornošću za usluge, OIB 09501551683, Jurja Žerjavića 19, 10000 Zagreb</izvorni_sadrzaj>
    <derivirana_varijabla naziv="DomainObject.Predmet.StrankaFormatedWithAdressOIB_1"> ABANKA d.d., OIB 89346389541, Slovenska cesta 58, 1000 Ljubljana; DDM Invest I AG, OIB 41627324374, Schochenmulestrasse 4, 6340 Baar; OPTIMAL COLLECTION društvo s ograničenom odgovornošću za usluge, OIB 09501551683, Jurja Žerjavića 19, 10000 Zagreb</derivirana_varijabla>
  </DomainObject.Predmet.StrankaFormatedWithAdressOIB>
  <DomainObject.Predmet.StrankaWithAdress>
    <izvorni_sadrzaj>ABANKA d.d. Slovenska cesta 58,1000 Ljubljana,DDM Invest I AG Schochenmulestrasse 4,6340 Baar,OPTIMAL COLLECTION društvo s ograničenom odgovornošću za usluge Jurja Žerjavića 19,10000 Zagreb</izvorni_sadrzaj>
    <derivirana_varijabla naziv="DomainObject.Predmet.StrankaWithAdress_1">ABANKA d.d. Slovenska cesta 58,1000 Ljubljana,DDM Invest I AG Schochenmulestrasse 4,6340 Baar,OPTIMAL COLLECTION društvo s ograničenom odgovornošću za usluge Jurja Žerjavića 19,10000 Zagreb</derivirana_varijabla>
  </DomainObject.Predmet.StrankaWithAdress>
  <DomainObject.Predmet.StrankaWithAdressOIB>
    <izvorni_sadrzaj>ABANKA d.d., OIB 89346389541, Slovenska cesta 58,1000 Ljubljana,DDM Invest I AG, OIB 41627324374, Schochenmulestrasse 4,6340 Baar,OPTIMAL COLLECTION društvo s ograničenom odgovornošću za usluge, OIB 09501551683, Jurja Žerjavića 19,10000 Zagreb</izvorni_sadrzaj>
    <derivirana_varijabla naziv="DomainObject.Predmet.StrankaWithAdressOIB_1">ABANKA d.d., OIB 89346389541, Slovenska cesta 58,1000 Ljubljana,DDM Invest I AG, OIB 41627324374, Schochenmulestrasse 4,6340 Baar,OPTIMAL COLLECTION društvo s ograničenom odgovornošću za usluge, OIB 09501551683, Jurja Žerjavića 19,10000 Zagreb</derivirana_varijabla>
  </DomainObject.Predmet.StrankaWithAdressOIB>
  <DomainObject.Predmet.StrankaNazivFormated>
    <izvorni_sadrzaj>ABANKA d.d.,DDM Invest I AG,OPTIMAL COLLECTION društvo s ograničenom odgovornošću za usluge</izvorni_sadrzaj>
    <derivirana_varijabla naziv="DomainObject.Predmet.StrankaNazivFormated_1">ABANKA d.d.,DDM Invest I AG,OPTIMAL COLLECTION društvo s ograničenom odgovornošću za usluge</derivirana_varijabla>
  </DomainObject.Predmet.StrankaNazivFormated>
  <DomainObject.Predmet.StrankaNazivFormatedOIB>
    <izvorni_sadrzaj>ABANKA d.d., OIB 89346389541,DDM Invest I AG, OIB 41627324374,OPTIMAL COLLECTION društvo s ograničenom odgovornošću za usluge, OIB 09501551683</izvorni_sadrzaj>
    <derivirana_varijabla naziv="DomainObject.Predmet.StrankaNazivFormatedOIB_1">ABANKA d.d., OIB 89346389541,DDM Invest I AG, OIB 41627324374,OPTIMAL COLLECTION društvo s ograničenom odgovornošću za usluge, OIB 09501551683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ABANKA d.d.</item>
      <item>DDM Invest I AG</item>
      <item>OPTIMAL COLLECTION društvo s ograničenom odgovornošću za usluge</item>
    </izvorni_sadrzaj>
    <derivirana_varijabla naziv="DomainObject.Predmet.StrankaListFormated_1">
      <item>ABANKA d.d.</item>
      <item>DDM Invest I AG</item>
      <item>OPTIMAL COLLECTION društvo s ograničenom odgovornošću za usluge</item>
    </derivirana_varijabla>
  </DomainObject.Predmet.StrankaListFormated>
  <DomainObject.Predmet.StrankaListFormatedOIB>
    <izvorni_sadrzaj>
      <item>ABANKA d.d., OIB 89346389541</item>
      <item>DDM Invest I AG, OIB 41627324374</item>
      <item>OPTIMAL COLLECTION društvo s ograničenom odgovornošću za usluge, OIB 09501551683</item>
    </izvorni_sadrzaj>
    <derivirana_varijabla naziv="DomainObject.Predmet.StrankaListFormatedOIB_1">
      <item>ABANKA d.d., OIB 89346389541</item>
      <item>DDM Invest I AG, OIB 41627324374</item>
      <item>OPTIMAL COLLECTION društvo s ograničenom odgovornošću za usluge, OIB 09501551683</item>
    </derivirana_varijabla>
  </DomainObject.Predmet.StrankaListFormatedOIB>
  <DomainObject.Predmet.StrankaListFormatedWithAdress>
    <izvorni_sadrzaj>
      <item>ABANKA d.d., Slovenska cesta 58, 1000 Ljubljana</item>
      <item>DDM Invest I AG, Schochenmulestrasse 4, 6340 Baar</item>
      <item>OPTIMAL COLLECTION društvo s ograničenom odgovornošću za usluge, Jurja Žerjavića 19, 10000 Zagreb</item>
    </izvorni_sadrzaj>
    <derivirana_varijabla naziv="DomainObject.Predmet.StrankaListFormatedWithAdress_1">
      <item>ABANKA d.d., Slovenska cesta 58, 1000 Ljubljana</item>
      <item>DDM Invest I AG, Schochenmulestrasse 4, 6340 Baar</item>
      <item>OPTIMAL COLLECTION društvo s ograničenom odgovornošću za usluge, Jurja Žerjavića 19, 10000 Zagreb</item>
    </derivirana_varijabla>
  </DomainObject.Predmet.StrankaListFormatedWithAdress>
  <DomainObject.Predmet.StrankaListFormatedWithAdressOIB>
    <izvorni_sadrzaj>
      <item>ABANKA d.d., OIB 89346389541, Slovenska cesta 58, 1000 Ljubljana</item>
      <item>DDM Invest I AG, OIB 41627324374, Schochenmulestrasse 4, 6340 Baar</item>
      <item>OPTIMAL COLLECTION društvo s ograničenom odgovornošću za usluge, OIB 09501551683, Jurja Žerjavića 19, 10000 Zagreb</item>
    </izvorni_sadrzaj>
    <derivirana_varijabla naziv="DomainObject.Predmet.StrankaListFormatedWithAdressOIB_1">
      <item>ABANKA d.d., OIB 89346389541, Slovenska cesta 58, 1000 Ljubljana</item>
      <item>DDM Invest I AG, OIB 41627324374, Schochenmulestrasse 4, 6340 Baar</item>
      <item>OPTIMAL COLLECTION društvo s ograničenom odgovornošću za usluge, OIB 09501551683, Jurja Žerjavića 19, 10000 Zagreb</item>
    </derivirana_varijabla>
  </DomainObject.Predmet.StrankaListFormatedWithAdressOIB>
  <DomainObject.Predmet.StrankaListNazivFormated>
    <izvorni_sadrzaj>
      <item>ABANKA d.d.</item>
      <item>DDM Invest I AG</item>
      <item>OPTIMAL COLLECTION društvo s ograničenom odgovornošću za usluge</item>
    </izvorni_sadrzaj>
    <derivirana_varijabla naziv="DomainObject.Predmet.StrankaListNazivFormated_1">
      <item>ABANKA d.d.</item>
      <item>DDM Invest I AG</item>
      <item>OPTIMAL COLLECTION društvo s ograničenom odgovornošću za usluge</item>
    </derivirana_varijabla>
  </DomainObject.Predmet.StrankaListNazivFormated>
  <DomainObject.Predmet.StrankaListNazivFormatedOIB>
    <izvorni_sadrzaj>
      <item>ABANKA d.d., OIB 89346389541</item>
      <item>DDM Invest I AG, OIB 41627324374</item>
      <item>OPTIMAL COLLECTION društvo s ograničenom odgovornošću za usluge, OIB 09501551683</item>
    </izvorni_sadrzaj>
    <derivirana_varijabla naziv="DomainObject.Predmet.StrankaListNazivFormatedOIB_1">
      <item>ABANKA d.d., OIB 89346389541</item>
      <item>DDM Invest I AG, OIB 41627324374</item>
      <item>OPTIMAL COLLECTION društvo s ograničenom odgovornošću za usluge, OIB 09501551683</item>
    </derivirana_varijabla>
  </DomainObject.Predmet.StrankaListNazivFormatedOIB>
  <DomainObject.Predmet.ProtuStrankaListFormated>
    <izvorni_sadrzaj>
      <item>NIVO EKO d.o.o.</item>
    </izvorni_sadrzaj>
    <derivirana_varijabla naziv="DomainObject.Predmet.ProtuStrankaListFormated_1">
      <item>NIVO EKO d.o.o.</item>
    </derivirana_varijabla>
  </DomainObject.Predmet.ProtuStrankaListFormated>
  <DomainObject.Predmet.ProtuStrankaListFormatedOIB>
    <izvorni_sadrzaj>
      <item>NIVO EKO d.o.o., OIB 20448245356</item>
    </izvorni_sadrzaj>
    <derivirana_varijabla naziv="DomainObject.Predmet.ProtuStrankaListFormatedOIB_1">
      <item>NIVO EKO d.o.o., OIB 20448245356</item>
    </derivirana_varijabla>
  </DomainObject.Predmet.ProtuStrankaListFormatedOIB>
  <DomainObject.Predmet.ProtuStrankaListFormatedWithAdress>
    <izvorni_sadrzaj>
      <item>NIVO EKO d.o.o., Budakova 17, 10000 Zagreb</item>
    </izvorni_sadrzaj>
    <derivirana_varijabla naziv="DomainObject.Predmet.ProtuStrankaListFormatedWithAdress_1">
      <item>NIVO EKO d.o.o., Budakova 17, 10000 Zagreb</item>
    </derivirana_varijabla>
  </DomainObject.Predmet.ProtuStrankaListFormatedWithAdress>
  <DomainObject.Predmet.ProtuStrankaListFormatedWithAdressOIB>
    <izvorni_sadrzaj>
      <item>NIVO EKO d.o.o., OIB 20448245356, Budakova 17, 10000 Zagreb</item>
    </izvorni_sadrzaj>
    <derivirana_varijabla naziv="DomainObject.Predmet.ProtuStrankaListFormatedWithAdressOIB_1">
      <item>NIVO EKO d.o.o., OIB 20448245356, Budakova 17, 10000 Zagreb</item>
    </derivirana_varijabla>
  </DomainObject.Predmet.ProtuStrankaListFormatedWithAdressOIB>
  <DomainObject.Predmet.ProtuStrankaListNazivFormated>
    <izvorni_sadrzaj>
      <item>NIVO EKO d.o.o.</item>
    </izvorni_sadrzaj>
    <derivirana_varijabla naziv="DomainObject.Predmet.ProtuStrankaListNazivFormated_1">
      <item>NIVO EKO d.o.o.</item>
    </derivirana_varijabla>
  </DomainObject.Predmet.ProtuStrankaListNazivFormated>
  <DomainObject.Predmet.ProtuStrankaListNazivFormatedOIB>
    <izvorni_sadrzaj>
      <item>NIVO EKO d.o.o., OIB 20448245356</item>
    </izvorni_sadrzaj>
    <derivirana_varijabla naziv="DomainObject.Predmet.ProtuStrankaListNazivFormatedOIB_1">
      <item>NIVO EKO d.o.o., OIB 20448245356</item>
    </derivirana_varijabla>
  </DomainObject.Predmet.ProtuStrankaListNazivFormatedOIB>
  <DomainObject.Predmet.OstaliListFormated>
    <izvorni_sadrzaj>
      <item>Danilo Senič</item>
      <item>Odvjetnički ured Tarja Krehić</item>
    </izvorni_sadrzaj>
    <derivirana_varijabla naziv="DomainObject.Predmet.OstaliListFormated_1">
      <item>Danilo Senič</item>
      <item>Odvjetnički ured Tarja Krehić</item>
    </derivirana_varijabla>
  </DomainObject.Predmet.OstaliListFormated>
  <DomainObject.Predmet.OstaliListFormatedOIB>
    <izvorni_sadrzaj>
      <item>Danilo Senič, OIB 05935388169</item>
      <item>Odvjetnički ured Tarja Krehić</item>
    </izvorni_sadrzaj>
    <derivirana_varijabla naziv="DomainObject.Predmet.OstaliListFormatedOIB_1">
      <item>Danilo Senič, OIB 05935388169</item>
      <item>Odvjetnički ured Tarja Krehić</item>
    </derivirana_varijabla>
  </DomainObject.Predmet.OstaliListFormatedOIB>
  <DomainObject.Predmet.OstaliListFormatedWithAdress>
    <izvorni_sadrzaj>
      <item>Danilo Senič, Gotovlje 105i, Gotovlje</item>
      <item>Odvjetnički ured Tarja Krehić, Boškovićeva 24, 10000 Zagreb</item>
    </izvorni_sadrzaj>
    <derivirana_varijabla naziv="DomainObject.Predmet.OstaliListFormatedWithAdress_1">
      <item>Danilo Senič, Gotovlje 105i, Gotovlje</item>
      <item>Odvjetnički ured Tarja Krehić, Boškovićeva 24, 10000 Zagreb</item>
    </derivirana_varijabla>
  </DomainObject.Predmet.OstaliListFormatedWithAdress>
  <DomainObject.Predmet.OstaliListFormatedWithAdressOIB>
    <izvorni_sadrzaj>
      <item>Danilo Senič, OIB 05935388169, Gotovlje 105i, Gotovlje</item>
      <item>Odvjetnički ured Tarja Krehić, Boškovićeva 24, 10000 Zagreb</item>
    </izvorni_sadrzaj>
    <derivirana_varijabla naziv="DomainObject.Predmet.OstaliListFormatedWithAdressOIB_1">
      <item>Danilo Senič, OIB 05935388169, Gotovlje 105i, Gotovlje</item>
      <item>Odvjetnički ured Tarja Krehić, Boškovićeva 24, 10000 Zagreb</item>
    </derivirana_varijabla>
  </DomainObject.Predmet.OstaliListFormatedWithAdressOIB>
  <DomainObject.Predmet.OstaliListNazivFormated>
    <izvorni_sadrzaj>
      <item>Danilo Senič</item>
      <item>Odvjetnički ured Tarja Krehić</item>
    </izvorni_sadrzaj>
    <derivirana_varijabla naziv="DomainObject.Predmet.OstaliListNazivFormated_1">
      <item>Danilo Senič</item>
      <item>Odvjetnički ured Tarja Krehić</item>
    </derivirana_varijabla>
  </DomainObject.Predmet.OstaliListNazivFormated>
  <DomainObject.Predmet.OstaliListNazivFormatedOIB>
    <izvorni_sadrzaj>
      <item>Danilo Senič, OIB 05935388169</item>
      <item>Odvjetnički ured Tarja Krehić</item>
    </izvorni_sadrzaj>
    <derivirana_varijabla naziv="DomainObject.Predmet.OstaliListNazivFormatedOIB_1">
      <item>Danilo Senič, OIB 05935388169</item>
      <item>Odvjetnički ured Tarja Krehić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ABANKA d.d. i dr.</izvorni_sadrzaj>
    <derivirana_varijabla naziv="DomainObject.Predmet.StrankaIDrugi_1">ABANKA d.d. i dr.</derivirana_varijabla>
  </DomainObject.Predmet.StrankaIDrugi>
  <DomainObject.Predmet.ProtustrankaIDrugi>
    <izvorni_sadrzaj>NIVO EKO d.o.o.</izvorni_sadrzaj>
    <derivirana_varijabla naziv="DomainObject.Predmet.ProtustrankaIDrugi_1">NIVO EKO d.o.o.</derivirana_varijabla>
  </DomainObject.Predmet.ProtustrankaIDrugi>
  <DomainObject.Predmet.StrankaIDrugiAdressOIB>
    <izvorni_sadrzaj>ABANKA d.d., OIB 89346389541, Slovenska cesta 58, 1000 Ljubljana i dr.</izvorni_sadrzaj>
    <derivirana_varijabla naziv="DomainObject.Predmet.StrankaIDrugiAdressOIB_1">ABANKA d.d., OIB 89346389541, Slovenska cesta 58, 1000 Ljubljana i dr.</derivirana_varijabla>
  </DomainObject.Predmet.StrankaIDrugiAdressOIB>
  <DomainObject.Predmet.ProtustrankaIDrugiAdressOIB>
    <izvorni_sadrzaj>NIVO EKO d.o.o., OIB 20448245356, Budakova 17, 10000 Zagreb</izvorni_sadrzaj>
    <derivirana_varijabla naziv="DomainObject.Predmet.ProtustrankaIDrugiAdressOIB_1">NIVO EKO d.o.o., OIB 20448245356, Budakova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ABANKA d.d.</item>
      <item>NIVO EKO d.o.o.</item>
      <item>DDM Invest I AG</item>
      <item>OPTIMAL COLLECTION društvo s ograničenom odgovornošću za usluge</item>
      <item>Danilo Senič</item>
      <item>Odvjetnički ured Tarja Krehić</item>
    </izvorni_sadrzaj>
    <derivirana_varijabla naziv="DomainObject.Predmet.SudioniciListNaziv_1">
      <item>ABANKA d.d.</item>
      <item>NIVO EKO d.o.o.</item>
      <item>DDM Invest I AG</item>
      <item>OPTIMAL COLLECTION društvo s ograničenom odgovornošću za usluge</item>
      <item>Danilo Senič</item>
      <item>Odvjetnički ured Tarja Krehić</item>
    </derivirana_varijabla>
  </DomainObject.Predmet.SudioniciListNaziv>
  <DomainObject.Predmet.SudioniciListAdressOIB>
    <izvorni_sadrzaj>
      <item>ABANKA d.d., OIB 89346389541, Slovenska cesta 58,1000 Ljubljana</item>
      <item>NIVO EKO d.o.o., OIB 20448245356, Budakova 17,10000 Zagreb</item>
      <item>DDM Invest I AG, OIB 41627324374, Schochenmulestrasse 4,6340 Baar</item>
      <item>OPTIMAL COLLECTION društvo s ograničenom odgovornošću za usluge, OIB 09501551683, Jurja Žerjavića 19,10000 Zagreb</item>
      <item>Danilo Senič, OIB 05935388169, Gotovlje 105i,Gotovlje</item>
      <item>Odvjetnički ured Tarja Krehić, Boškovićeva 24,10000 Zagreb</item>
    </izvorni_sadrzaj>
    <derivirana_varijabla naziv="DomainObject.Predmet.SudioniciListAdressOIB_1">
      <item>ABANKA d.d., OIB 89346389541, Slovenska cesta 58,1000 Ljubljana</item>
      <item>NIVO EKO d.o.o., OIB 20448245356, Budakova 17,10000 Zagreb</item>
      <item>DDM Invest I AG, OIB 41627324374, Schochenmulestrasse 4,6340 Baar</item>
      <item>OPTIMAL COLLECTION društvo s ograničenom odgovornošću za usluge, OIB 09501551683, Jurja Žerjavića 19,10000 Zagreb</item>
      <item>Danilo Senič, OIB 05935388169, Gotovlje 105i,Gotovlje</item>
      <item>Odvjetnički ured Tarja Krehić, Boškovićeva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89346389541</item>
      <item>, OIB 20448245356</item>
      <item>, OIB 41627324374</item>
      <item>, OIB 09501551683</item>
      <item>, OIB 05935388169</item>
      <item>, OIB null</item>
    </izvorni_sadrzaj>
    <derivirana_varijabla naziv="DomainObject.Predmet.SudioniciListNazivOIB_1">
      <item>, OIB 89346389541</item>
      <item>, OIB 20448245356</item>
      <item>, OIB 41627324374</item>
      <item>, OIB 09501551683</item>
      <item>, OIB 05935388169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St-2414/2017-24</izvorni_sadrzaj>
    <derivirana_varijabla naziv="DomainObject.PredzadnjaOdlukaIzPredmeta.Oznaka_1">St-2414/2017-24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E066E5-AFC6-452D-AF85-1C64FB4B1A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923</properties:Characters>
  <properties:Lines>40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2019-01-09T06:46:00Z</dcterms:created>
  <dc:creator>gboljkovac</dc:creator>
  <cp:lastModifiedBy>Renata Klokočki</cp:lastModifiedBy>
  <cp:lastPrinted>2019-01-09T06:49:00Z</cp:lastPrinted>
  <dcterms:modified xmlns:xsi="http://www.w3.org/2001/XMLSchema-instance" xsi:type="dcterms:W3CDTF">2019-01-09T06:54:00Z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rasprave-St-2414-17-NIVO EKO------2019.docx)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