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c835" w14:paraId="e7dc835" w:rsidRDefault="006C033A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CE02FC">
        <w:t>2030/13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8C5520" w:rsidRPr="00256F07">
        <w:t>TROKUT drvna industrija d.d.</w:t>
      </w:r>
      <w:r w:rsidR="008C5520">
        <w:t xml:space="preserve"> u stečaju, Novska, </w:t>
      </w:r>
      <w:r w:rsidR="008C5520" w:rsidRPr="00256F07">
        <w:t xml:space="preserve"> Kolodvorska 14, </w:t>
      </w:r>
      <w:proofErr w:type="spellStart"/>
      <w:r w:rsidR="008C5520" w:rsidRPr="00256F07">
        <w:t>MBS</w:t>
      </w:r>
      <w:proofErr w:type="spellEnd"/>
      <w:r w:rsidR="008C5520" w:rsidRPr="00256F07">
        <w:t xml:space="preserve">: 080129851, </w:t>
      </w:r>
      <w:proofErr w:type="spellStart"/>
      <w:r w:rsidR="008C5520" w:rsidRPr="00256F07">
        <w:t>OIB</w:t>
      </w:r>
      <w:proofErr w:type="spellEnd"/>
      <w:r w:rsidR="008C5520" w:rsidRPr="00256F07">
        <w:t>:55666579940</w:t>
      </w:r>
      <w:r w:rsidR="00BD7A25" w:rsidRPr="006756CC">
        <w:t xml:space="preserve">, </w:t>
      </w:r>
      <w:r w:rsidR="006C033A">
        <w:t>9</w:t>
      </w:r>
      <w:r w:rsidR="008C5520">
        <w:t>. studenoga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6C033A">
        <w:t>9</w:t>
      </w:r>
      <w:r w:rsidR="008C5520">
        <w:t>. studenoga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</w:t>
      </w:r>
      <w:r w:rsidR="008C5520">
        <w:t xml:space="preserve"> konačna</w:t>
      </w:r>
      <w:r w:rsidRPr="00992A94">
        <w:t xml:space="preserve">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6C033A">
        <w:t>9</w:t>
      </w:r>
      <w:r w:rsidR="008C5520">
        <w:t>. studenoga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B364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AB3649" w:rsidP="00BD641E" w:rsidR="00AB3649"/>
    <w:p w:rsidRDefault="00AB3649" w:rsidP="007A1486" w:rsidR="00AB364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AB3649" w:rsidP="007A1486" w:rsidR="00AB364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B3649" w:rsidP="007A1486" w:rsidR="00AB3649" w:rsidRPr="007A1486">
      <w:pPr>
        <w:ind w:left="720"/>
      </w:pPr>
    </w:p>
    <w:p w:rsidRDefault="00AB3649" w:rsidP="00BD641E" w:rsidR="00AB3649"/>
    <w:p w:rsidRDefault="00AB3649" w:rsidP="00BD641E" w:rsidR="00AB3649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C033A"/>
    <w:rsid w:val="006E4475"/>
    <w:rsid w:val="007141AF"/>
    <w:rsid w:val="007A6843"/>
    <w:rsid w:val="007B3F07"/>
    <w:rsid w:val="008448D1"/>
    <w:rsid w:val="00887D75"/>
    <w:rsid w:val="00897B1B"/>
    <w:rsid w:val="008B05F8"/>
    <w:rsid w:val="008C5520"/>
    <w:rsid w:val="00992A94"/>
    <w:rsid w:val="00A2605A"/>
    <w:rsid w:val="00A945DE"/>
    <w:rsid w:val="00AB3649"/>
    <w:rsid w:val="00B639DE"/>
    <w:rsid w:val="00BD641E"/>
    <w:rsid w:val="00BD7A25"/>
    <w:rsid w:val="00CE02FC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555</properties:Characters>
  <properties:Lines>37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2016-11-09T10:49:00Z</dcterms:created>
  <dc:creator>nmarkovic</dc:creator>
  <cp:lastModifiedBy>Ivana Stampf</cp:lastModifiedBy>
  <cp:lastPrinted>2014-03-31T10:11:00Z</cp:lastPrinted>
  <dcterms:modified xmlns:xsi="http://www.w3.org/2001/XMLSchema-instance" xsi:type="dcterms:W3CDTF">2016-11-09T11:39:00Z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