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ecb6c" w14:paraId="8cecb6c" w:rsidRDefault="009E602D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10" o:title=""/>
          </v:shape>
        </w:pict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73490B">
      <w:pPr>
        <w:jc w:val="both"/>
      </w:pPr>
      <w:r w:rsidRPr="0073490B">
        <w:t>Trgovački sud u Zagrebu</w:t>
      </w:r>
    </w:p>
    <w:p w:rsidRDefault="00530459" w:rsidP="00530459" w:rsidR="00530459">
      <w:pPr>
        <w:jc w:val="both"/>
      </w:pPr>
      <w:r w:rsidRPr="0073490B">
        <w:t>Zagreb, Amruševa 2/II</w:t>
      </w:r>
    </w:p>
    <w:p w:rsidRDefault="00530459" w:rsidP="00157E6F" w:rsidR="00157E6F" w:rsidRPr="00775063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2730C3">
        <w:rPr>
          <w:b/>
          <w:sz w:val="24"/>
        </w:rPr>
        <w:t xml:space="preserve">  </w:t>
      </w:r>
      <w:r w:rsidR="00157E6F" w:rsidRPr="00591294">
        <w:rPr>
          <w:sz w:val="24"/>
          <w:szCs w:val="24"/>
        </w:rPr>
        <w:t>40</w:t>
      </w:r>
      <w:r w:rsidR="00157E6F" w:rsidRPr="00775063">
        <w:rPr>
          <w:sz w:val="24"/>
          <w:szCs w:val="24"/>
        </w:rPr>
        <w:t>-St-</w:t>
      </w:r>
      <w:r w:rsidR="00157E6F">
        <w:rPr>
          <w:sz w:val="24"/>
          <w:szCs w:val="24"/>
        </w:rPr>
        <w:t>428/15</w:t>
      </w:r>
    </w:p>
    <w:p w:rsidRDefault="00157E6F" w:rsidP="00157E6F" w:rsidR="00157E6F" w:rsidRPr="0003454A">
      <w:pPr>
        <w:jc w:val="center"/>
        <w:rPr>
          <w:b/>
          <w:sz w:val="24"/>
          <w:szCs w:val="24"/>
        </w:rPr>
      </w:pPr>
      <w:r w:rsidRPr="00775063">
        <w:rPr>
          <w:b/>
          <w:sz w:val="24"/>
          <w:szCs w:val="24"/>
        </w:rPr>
        <w:t>R J E Š E NJ E</w:t>
      </w:r>
    </w:p>
    <w:p w:rsidRDefault="00157E6F" w:rsidP="00157E6F" w:rsidR="00157E6F" w:rsidRPr="00775063">
      <w:pPr>
        <w:rPr>
          <w:b/>
          <w:sz w:val="24"/>
          <w:szCs w:val="24"/>
        </w:rPr>
      </w:pPr>
    </w:p>
    <w:p w:rsidRDefault="00157E6F" w:rsidP="00157E6F" w:rsidR="00157E6F" w:rsidRPr="004B4E11">
      <w:pPr>
        <w:jc w:val="both"/>
        <w:rPr>
          <w:sz w:val="24"/>
        </w:rPr>
      </w:pPr>
      <w:r w:rsidRPr="00775063">
        <w:rPr>
          <w:sz w:val="24"/>
          <w:szCs w:val="24"/>
        </w:rPr>
        <w:t xml:space="preserve">  </w:t>
      </w:r>
      <w:r w:rsidRPr="00775063">
        <w:rPr>
          <w:sz w:val="24"/>
          <w:szCs w:val="24"/>
        </w:rPr>
        <w:tab/>
      </w:r>
      <w:r>
        <w:rPr>
          <w:sz w:val="24"/>
          <w:szCs w:val="24"/>
        </w:rPr>
        <w:t xml:space="preserve">Trgovački sud u Zagrebu </w:t>
      </w:r>
      <w:r w:rsidRPr="00010102">
        <w:rPr>
          <w:sz w:val="24"/>
          <w:szCs w:val="24"/>
        </w:rPr>
        <w:t xml:space="preserve">po sucu Anti Galiću, kao stečajnom sucu, </w:t>
      </w:r>
      <w:r>
        <w:rPr>
          <w:sz w:val="24"/>
          <w:szCs w:val="24"/>
        </w:rPr>
        <w:t>u stečajnom postupku nad dužnikom TOZ Penkala, Tvornica olovaka Zagreb d.d., u stečaju, Zagreb, Poljačka 56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 dana </w:t>
      </w:r>
      <w:r w:rsidR="00E568F1">
        <w:rPr>
          <w:sz w:val="24"/>
          <w:szCs w:val="24"/>
        </w:rPr>
        <w:t>23. studenog</w:t>
      </w:r>
      <w:r>
        <w:rPr>
          <w:sz w:val="24"/>
          <w:szCs w:val="24"/>
        </w:rPr>
        <w:t xml:space="preserve"> 2015.</w:t>
      </w:r>
    </w:p>
    <w:p w:rsidRDefault="00D14EA8" w:rsidR="00D14EA8" w:rsidRPr="00DC19F7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9305D4">
        <w:rPr>
          <w:b/>
          <w:sz w:val="24"/>
          <w:szCs w:val="24"/>
        </w:rPr>
        <w:t xml:space="preserve">r 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355BE" w:rsidR="00E568F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>
        <w:rPr>
          <w:sz w:val="24"/>
          <w:szCs w:val="24"/>
        </w:rPr>
        <w:t xml:space="preserve"> rješenje o</w:t>
      </w:r>
      <w:r w:rsidR="00E568F1">
        <w:rPr>
          <w:sz w:val="24"/>
          <w:szCs w:val="24"/>
        </w:rPr>
        <w:t xml:space="preserve"> prijenosu potraživanja od 13. listopada 2013. kojim je u prvom višem isplatnom redu dio utvrđene tražbine vjerovnika MANDA CESARIK prenesen na vjerovnika INDUSTROGRADNJA GRUPA d.d. Zagreb, time da se u izreci rješenja riječi: "Zagreb, Prigornica 3" zamjenjuje riječima: "Zagreb, Prigornica 33", te u obrazloženju rješenja, stranica 2., podstavak 2., riječi: "drugom" zamjenjuje riječima: "prvom".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9D4EEA" w:rsidR="009D4EEA" w:rsidRPr="009305D4">
      <w:pPr>
        <w:jc w:val="both"/>
        <w:rPr>
          <w:sz w:val="24"/>
          <w:szCs w:val="24"/>
        </w:rPr>
      </w:pPr>
    </w:p>
    <w:p w:rsidRDefault="00BB7303" w:rsidP="00D045AD" w:rsidR="00E568F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045AD">
        <w:rPr>
          <w:sz w:val="24"/>
          <w:szCs w:val="24"/>
        </w:rPr>
        <w:t>rješenju o</w:t>
      </w:r>
      <w:r w:rsidR="002730C3">
        <w:rPr>
          <w:sz w:val="24"/>
          <w:szCs w:val="24"/>
        </w:rPr>
        <w:t xml:space="preserve"> </w:t>
      </w:r>
      <w:r w:rsidR="00E568F1">
        <w:rPr>
          <w:sz w:val="24"/>
          <w:szCs w:val="24"/>
        </w:rPr>
        <w:t>prijenosu</w:t>
      </w:r>
      <w:r w:rsidR="00864AE9">
        <w:rPr>
          <w:sz w:val="24"/>
          <w:szCs w:val="24"/>
        </w:rPr>
        <w:t xml:space="preserve"> tražbin</w:t>
      </w:r>
      <w:r w:rsidR="00E568F1">
        <w:rPr>
          <w:sz w:val="24"/>
          <w:szCs w:val="24"/>
        </w:rPr>
        <w:t>e od 13. listopada 2015. pogrešno je navedena adresa vjerovnika MANDE CESARIK koja je dio svoje utvrđene tražbine prenijela na vjerovnika INDUSTROGRADNJA GRUPA d.d. Ispravno, adresa prenositeljice glasi: Zagreb, Prigornica 33. Nadalje, tražbina prenositeljice utvrđena je u prvom višem isplatnom redu, a ne u drugom kako je to pogrešno navedeno u  obrazloženju rješenja, stranica 2., podstavak 2.</w:t>
      </w:r>
    </w:p>
    <w:p w:rsidRDefault="00864AE9" w:rsidP="00864AE9" w:rsidR="00864A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Člankom 6. stavak 1. Stečajnog zakona (NN 44/96 do 133/12) koji se u ovom postupku primjenjuje temeljem odredbe članka 441</w:t>
      </w:r>
      <w:r w:rsidR="004F1D81">
        <w:rPr>
          <w:sz w:val="24"/>
          <w:szCs w:val="24"/>
        </w:rPr>
        <w:t>.</w:t>
      </w:r>
      <w:r>
        <w:rPr>
          <w:sz w:val="24"/>
          <w:szCs w:val="24"/>
        </w:rPr>
        <w:t xml:space="preserve"> stavak 1. Stečajnog zakona (NN 71/15), 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Stoga je, a temeljem odredbe članka 342. stavak 1. u vezi s člankom 347. ZPP-a riješeno kao u izreci rješenja.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15738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E568F1">
        <w:rPr>
          <w:sz w:val="24"/>
          <w:szCs w:val="24"/>
        </w:rPr>
        <w:t>23. studenog</w:t>
      </w:r>
      <w:r w:rsidR="00D67C83">
        <w:rPr>
          <w:sz w:val="24"/>
          <w:szCs w:val="24"/>
        </w:rPr>
        <w:t xml:space="preserve"> 2015.</w:t>
      </w:r>
    </w:p>
    <w:p w:rsidRDefault="009D4EEA" w:rsidP="00DB5269" w:rsidR="009D4EEA" w:rsidRPr="009305D4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6C3DEA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</w:p>
    <w:p w:rsidRDefault="006C3DEA" w:rsidP="00DC19F7" w:rsidR="006C3DEA">
      <w:pPr>
        <w:ind w:firstLine="720" w:left="2880"/>
        <w:jc w:val="center"/>
        <w:rPr>
          <w:sz w:val="24"/>
          <w:szCs w:val="24"/>
        </w:rPr>
      </w:pP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36E13" w:rsidP="00424051" w:rsidR="00636E13">
      <w:pPr>
        <w:jc w:val="both"/>
        <w:rPr>
          <w:sz w:val="24"/>
          <w:szCs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</w:p>
    <w:p w:rsidRDefault="00636E13" w:rsidP="00636E13" w:rsidR="00636E13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DNA:</w:t>
      </w:r>
    </w:p>
    <w:p w:rsidRDefault="000C64BD" w:rsidP="000C64BD" w:rsidR="000C64BD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 w:rsidRPr="00675165">
        <w:t>st. upravitelju</w:t>
      </w:r>
    </w:p>
    <w:p w:rsidRDefault="00FA54F9" w:rsidP="000C64BD" w:rsidR="000C64BD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e-</w:t>
      </w:r>
      <w:r w:rsidR="000C64BD" w:rsidRPr="00675165">
        <w:t xml:space="preserve">oglasna ploča suda 30 dana </w:t>
      </w:r>
    </w:p>
    <w:p w:rsidRDefault="00E568F1" w:rsidP="000C64BD" w:rsidR="00E568F1" w:rsidRPr="00675165">
      <w:pPr>
        <w:numPr>
          <w:ilvl w:val="0"/>
          <w:numId w:val="23"/>
        </w:numPr>
        <w:autoSpaceDE/>
        <w:autoSpaceDN/>
        <w:adjustRightInd/>
        <w:jc w:val="both"/>
        <w:textAlignment w:val="auto"/>
      </w:pPr>
      <w:r>
        <w:t>MANDA CESARIK</w:t>
      </w: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6A1388" w:rsidR="006A1388" w:rsidRPr="003370D4">
      <w:pPr>
        <w:ind w:left="360"/>
        <w:jc w:val="both"/>
        <w:rPr>
          <w:sz w:val="24"/>
          <w:szCs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p w:rsidRDefault="006A1388" w:rsidP="001171E0" w:rsidR="006A1388">
      <w:pPr>
        <w:jc w:val="both"/>
        <w:rPr>
          <w:sz w:val="24"/>
        </w:rPr>
      </w:pPr>
    </w:p>
    <w:sectPr w:rsidSect="002730C3" w:rsidR="006A1388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A25" w:rsidR="00663A25">
      <w:r>
        <w:separator/>
      </w:r>
    </w:p>
  </w:endnote>
  <w:endnote w:id="0" w:type="continuationSeparator">
    <w:p w:rsidRDefault="00663A25" w:rsidR="00663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A25" w:rsidR="00663A25">
      <w:r>
        <w:separator/>
      </w:r>
    </w:p>
  </w:footnote>
  <w:footnote w:id="0" w:type="continuationSeparator">
    <w:p w:rsidRDefault="00663A25" w:rsidR="00663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9E602D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C644FF" w:rsidR="006A1388" w:rsidRPr="00EC7474">
    <w:pPr>
      <w:pStyle w:val="Zaglavlje"/>
      <w:jc w:val="center"/>
      <w:rPr>
        <w:sz w:val="24"/>
        <w:szCs w:val="24"/>
      </w:rPr>
    </w:pPr>
    <w:r w:rsidRPr="00EC7474">
      <w:rPr>
        <w:sz w:val="24"/>
        <w:szCs w:val="24"/>
      </w:rP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5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6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21"/>
  </w:num>
  <w:num w:numId="5">
    <w:abstractNumId w:val="19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0"/>
  </w:num>
  <w:num w:numId="18">
    <w:abstractNumId w:val="10"/>
  </w:num>
  <w:num w:numId="19">
    <w:abstractNumId w:val="18"/>
  </w:num>
  <w:num w:numId="20">
    <w:abstractNumId w:val="16"/>
  </w:num>
  <w:num w:numId="21">
    <w:abstractNumId w:val="11"/>
  </w:num>
  <w:num w:numId="22">
    <w:abstractNumId w:val="22"/>
  </w:num>
  <w:num w:numId="23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A2373"/>
    <w:rsid w:val="00025210"/>
    <w:rsid w:val="000379FF"/>
    <w:rsid w:val="00046A65"/>
    <w:rsid w:val="00054E54"/>
    <w:rsid w:val="00083D05"/>
    <w:rsid w:val="0009632F"/>
    <w:rsid w:val="000A1587"/>
    <w:rsid w:val="000A27CF"/>
    <w:rsid w:val="000A77C7"/>
    <w:rsid w:val="000B2B6F"/>
    <w:rsid w:val="000C3DB5"/>
    <w:rsid w:val="000C59F6"/>
    <w:rsid w:val="000C64BD"/>
    <w:rsid w:val="000D5CFB"/>
    <w:rsid w:val="00102535"/>
    <w:rsid w:val="00111891"/>
    <w:rsid w:val="001171E0"/>
    <w:rsid w:val="00120194"/>
    <w:rsid w:val="00137298"/>
    <w:rsid w:val="00157389"/>
    <w:rsid w:val="00157E6F"/>
    <w:rsid w:val="001639EA"/>
    <w:rsid w:val="00172040"/>
    <w:rsid w:val="00174D95"/>
    <w:rsid w:val="0018718B"/>
    <w:rsid w:val="001948C5"/>
    <w:rsid w:val="001B6303"/>
    <w:rsid w:val="001C6073"/>
    <w:rsid w:val="001E7B18"/>
    <w:rsid w:val="001F703B"/>
    <w:rsid w:val="0020120D"/>
    <w:rsid w:val="00203242"/>
    <w:rsid w:val="0021162F"/>
    <w:rsid w:val="00213E2A"/>
    <w:rsid w:val="0021765A"/>
    <w:rsid w:val="0023050E"/>
    <w:rsid w:val="00232B16"/>
    <w:rsid w:val="00237041"/>
    <w:rsid w:val="00244EDB"/>
    <w:rsid w:val="002524B3"/>
    <w:rsid w:val="002730C3"/>
    <w:rsid w:val="002818FC"/>
    <w:rsid w:val="002A3FA1"/>
    <w:rsid w:val="002A79EC"/>
    <w:rsid w:val="002D41F1"/>
    <w:rsid w:val="002D6FA0"/>
    <w:rsid w:val="002E108C"/>
    <w:rsid w:val="002E3282"/>
    <w:rsid w:val="002E55D6"/>
    <w:rsid w:val="002F5BA7"/>
    <w:rsid w:val="003143CB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4012D8"/>
    <w:rsid w:val="00424051"/>
    <w:rsid w:val="00461CD8"/>
    <w:rsid w:val="004657E4"/>
    <w:rsid w:val="00470B23"/>
    <w:rsid w:val="00471A17"/>
    <w:rsid w:val="00485E2B"/>
    <w:rsid w:val="004B018B"/>
    <w:rsid w:val="004B192B"/>
    <w:rsid w:val="004B37C9"/>
    <w:rsid w:val="004C64CF"/>
    <w:rsid w:val="004D6960"/>
    <w:rsid w:val="004E4651"/>
    <w:rsid w:val="004F1D81"/>
    <w:rsid w:val="004F337F"/>
    <w:rsid w:val="004F5242"/>
    <w:rsid w:val="004F63E0"/>
    <w:rsid w:val="00503482"/>
    <w:rsid w:val="005037E3"/>
    <w:rsid w:val="0052254B"/>
    <w:rsid w:val="00530459"/>
    <w:rsid w:val="005414F1"/>
    <w:rsid w:val="00561A67"/>
    <w:rsid w:val="0056380A"/>
    <w:rsid w:val="0056762E"/>
    <w:rsid w:val="00574298"/>
    <w:rsid w:val="00581AD8"/>
    <w:rsid w:val="005B25D2"/>
    <w:rsid w:val="005B2DAD"/>
    <w:rsid w:val="005F7817"/>
    <w:rsid w:val="00607669"/>
    <w:rsid w:val="006119C1"/>
    <w:rsid w:val="00624A57"/>
    <w:rsid w:val="00634FAF"/>
    <w:rsid w:val="00636E13"/>
    <w:rsid w:val="00663A25"/>
    <w:rsid w:val="0066464F"/>
    <w:rsid w:val="006815D5"/>
    <w:rsid w:val="0068693D"/>
    <w:rsid w:val="006A0766"/>
    <w:rsid w:val="006A1388"/>
    <w:rsid w:val="006A46A7"/>
    <w:rsid w:val="006B2DAC"/>
    <w:rsid w:val="006C22F4"/>
    <w:rsid w:val="006C3DEA"/>
    <w:rsid w:val="00714A6A"/>
    <w:rsid w:val="00724DA8"/>
    <w:rsid w:val="00732381"/>
    <w:rsid w:val="007552E8"/>
    <w:rsid w:val="007601B9"/>
    <w:rsid w:val="00795B68"/>
    <w:rsid w:val="007A2DE7"/>
    <w:rsid w:val="007B1664"/>
    <w:rsid w:val="007D1B95"/>
    <w:rsid w:val="007E7898"/>
    <w:rsid w:val="007F3B4F"/>
    <w:rsid w:val="00822FAF"/>
    <w:rsid w:val="008423D5"/>
    <w:rsid w:val="00864AE9"/>
    <w:rsid w:val="00864AFD"/>
    <w:rsid w:val="00876803"/>
    <w:rsid w:val="00877F0A"/>
    <w:rsid w:val="00897D11"/>
    <w:rsid w:val="008A0311"/>
    <w:rsid w:val="008A173D"/>
    <w:rsid w:val="008F7CD6"/>
    <w:rsid w:val="00905EB7"/>
    <w:rsid w:val="00912FE3"/>
    <w:rsid w:val="009159F5"/>
    <w:rsid w:val="00926028"/>
    <w:rsid w:val="009305D4"/>
    <w:rsid w:val="00935CFE"/>
    <w:rsid w:val="00947541"/>
    <w:rsid w:val="00950FEF"/>
    <w:rsid w:val="0095435A"/>
    <w:rsid w:val="00993784"/>
    <w:rsid w:val="009C2D35"/>
    <w:rsid w:val="009D4EEA"/>
    <w:rsid w:val="009E602D"/>
    <w:rsid w:val="00A34E3F"/>
    <w:rsid w:val="00A355BE"/>
    <w:rsid w:val="00A40D3C"/>
    <w:rsid w:val="00A41D4A"/>
    <w:rsid w:val="00A47246"/>
    <w:rsid w:val="00A551D4"/>
    <w:rsid w:val="00A65771"/>
    <w:rsid w:val="00A82CB9"/>
    <w:rsid w:val="00A852CD"/>
    <w:rsid w:val="00A90D59"/>
    <w:rsid w:val="00AB028B"/>
    <w:rsid w:val="00AC1D39"/>
    <w:rsid w:val="00AD031D"/>
    <w:rsid w:val="00AD1EBB"/>
    <w:rsid w:val="00AE108E"/>
    <w:rsid w:val="00AE2380"/>
    <w:rsid w:val="00AE78C0"/>
    <w:rsid w:val="00AF6ECC"/>
    <w:rsid w:val="00B10A97"/>
    <w:rsid w:val="00B16F47"/>
    <w:rsid w:val="00B344D0"/>
    <w:rsid w:val="00B41F49"/>
    <w:rsid w:val="00B574AB"/>
    <w:rsid w:val="00B965CB"/>
    <w:rsid w:val="00BB64BE"/>
    <w:rsid w:val="00BB7303"/>
    <w:rsid w:val="00BD24D7"/>
    <w:rsid w:val="00BE0854"/>
    <w:rsid w:val="00C04DCE"/>
    <w:rsid w:val="00C16B95"/>
    <w:rsid w:val="00C31707"/>
    <w:rsid w:val="00C31ED9"/>
    <w:rsid w:val="00C405B9"/>
    <w:rsid w:val="00C4317B"/>
    <w:rsid w:val="00C55916"/>
    <w:rsid w:val="00C644FF"/>
    <w:rsid w:val="00C81465"/>
    <w:rsid w:val="00C91C38"/>
    <w:rsid w:val="00C91FF2"/>
    <w:rsid w:val="00C97672"/>
    <w:rsid w:val="00CA1091"/>
    <w:rsid w:val="00CE0D4E"/>
    <w:rsid w:val="00CF0835"/>
    <w:rsid w:val="00CF4DBD"/>
    <w:rsid w:val="00D03616"/>
    <w:rsid w:val="00D045AD"/>
    <w:rsid w:val="00D05D51"/>
    <w:rsid w:val="00D14EA8"/>
    <w:rsid w:val="00D31909"/>
    <w:rsid w:val="00D41A22"/>
    <w:rsid w:val="00D45B4E"/>
    <w:rsid w:val="00D65BD4"/>
    <w:rsid w:val="00D67C83"/>
    <w:rsid w:val="00DA4C33"/>
    <w:rsid w:val="00DB3BAE"/>
    <w:rsid w:val="00DB5269"/>
    <w:rsid w:val="00DC19F7"/>
    <w:rsid w:val="00DF1E33"/>
    <w:rsid w:val="00E07CBB"/>
    <w:rsid w:val="00E25097"/>
    <w:rsid w:val="00E45F8B"/>
    <w:rsid w:val="00E568F1"/>
    <w:rsid w:val="00E7757F"/>
    <w:rsid w:val="00E9276E"/>
    <w:rsid w:val="00EA1DFB"/>
    <w:rsid w:val="00EB05BD"/>
    <w:rsid w:val="00EB0AF1"/>
    <w:rsid w:val="00EB5B04"/>
    <w:rsid w:val="00EC61D2"/>
    <w:rsid w:val="00EC7474"/>
    <w:rsid w:val="00ED63E0"/>
    <w:rsid w:val="00F06EDB"/>
    <w:rsid w:val="00F43F3E"/>
    <w:rsid w:val="00F47394"/>
    <w:rsid w:val="00F5785F"/>
    <w:rsid w:val="00F64A07"/>
    <w:rsid w:val="00F71508"/>
    <w:rsid w:val="00F821A8"/>
    <w:rsid w:val="00F86C51"/>
    <w:rsid w:val="00FA0A86"/>
    <w:rsid w:val="00FA0B0D"/>
    <w:rsid w:val="00FA54F9"/>
    <w:rsid w:val="00FA5B56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E6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0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02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0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0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St-428/2015</izvorni_sadrzaj>
    <derivirana_varijabla naziv="DomainObject.Predmet.OznakaBroj_1">St-428/2015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Penkala, Tvornica olovaka, školskog i uredskog pribora Zagreb, d.d.</izvorni_sadrzaj>
    <derivirana_varijabla naziv="DomainObject.Predmet.ProtustrankaFormated_1">  TOZ Penkala, Tvornica olovaka, školskog i uredskog pribora Zagreb, d.d.</derivirana_varijabla>
  </DomainObject.Predmet.ProtustrankaFormated>
  <DomainObject.Predmet.ProtustrankaFormatedOIB>
    <izvorni_sadrzaj>  TOZ Penkala, Tvornica olovaka, školskog i uredskog pribora Zagreb, d.d., OIB 41257380203</izvorni_sadrzaj>
    <derivirana_varijabla naziv="DomainObject.Predmet.ProtustrankaFormatedOIB_1">  TOZ Penkala, Tvornica olovaka, školskog i uredskog pribora Zagreb, d.d., OIB 41257380203</derivirana_varijabla>
  </DomainObject.Predmet.ProtustrankaFormatedOIB>
  <DomainObject.Predmet.ProtustrankaFormatedWithAdress>
    <izvorni_sadrzaj> TOZ Penkala, Tvornica olovaka, školskog i uredskog pribora Zagreb, d.d., Poljačka 56, 10000 Zagreb</izvorni_sadrzaj>
    <derivirana_varijabla naziv="DomainObject.Predmet.ProtustrankaFormatedWithAdress_1"> TOZ Penkala, Tvornica olovaka, školskog i uredskog pribora Zagreb, d.d., Poljačka 56, 10000 Zagreb</derivirana_varijabla>
  </DomainObject.Predmet.ProtustrankaFormatedWithAdress>
  <DomainObject.Predmet.ProtustrankaFormatedWithAdressOIB>
    <izvorni_sadrzaj> TOZ Penkala, Tvornica olovaka, školskog i uredskog pribora Zagreb, d.d., OIB 41257380203, Poljačka 56, 10000 Zagreb</izvorni_sadrzaj>
    <derivirana_varijabla naziv="DomainObject.Predmet.ProtustrankaFormatedWithAdressOIB_1"> TOZ Penkala, Tvornica olovaka, školskog i uredskog pribora Zagreb, d.d., OIB 41257380203, Poljačka 56, 10000 Zagreb</derivirana_varijabla>
  </DomainObject.Predmet.ProtustrankaFormatedWithAdressOIB>
  <DomainObject.Predmet.ProtustrankaWithAdress>
    <izvorni_sadrzaj>TOZ Penkala, Tvornica olovaka, školskog i uredskog pribora Zagreb, d.d. Poljačka 56, 10000 Zagreb</izvorni_sadrzaj>
    <derivirana_varijabla naziv="DomainObject.Predmet.ProtustrankaWithAdress_1">TOZ Penkala, Tvornica olovaka, školskog i uredskog pribora Zagreb, d.d. Poljačka 56, 10000 Zagreb</derivirana_varijabla>
  </DomainObject.Predmet.ProtustrankaWithAdress>
  <DomainObject.Predmet.ProtustrankaWithAdressOIB>
    <izvorni_sadrzaj>TOZ Penkala, Tvornica olovaka, školskog i uredskog pribora Zagreb, d.d., OIB 41257380203, Poljačka 56, 10000 Zagreb</izvorni_sadrzaj>
    <derivirana_varijabla naziv="DomainObject.Predmet.ProtustrankaWithAdressOIB_1">TOZ Penkala, Tvornica olovaka, školskog i uredskog pribora Zagreb, d.d., OIB 41257380203, Poljačka 56, 10000 Zagreb</derivirana_varijabla>
  </DomainObject.Predmet.ProtustrankaWithAdressOIB>
  <DomainObject.Predmet.ProtustrankaNazivFormated>
    <izvorni_sadrzaj>TOZ Penkala, Tvornica olovaka, školskog i uredskog pribora Zagreb, d.d.</izvorni_sadrzaj>
    <derivirana_varijabla naziv="DomainObject.Predmet.ProtustrankaNazivFormated_1">TOZ Penkala, Tvornica olovaka, školskog i uredskog pribora Zagreb, d.d.</derivirana_varijabla>
  </DomainObject.Predmet.ProtustrankaNazivFormated>
  <DomainObject.Predmet.ProtustrankaNazivFormatedOIB>
    <izvorni_sadrzaj>TOZ Penkala, Tvornica olovaka, školskog i uredskog pribora Zagreb, d.d., OIB 41257380203</izvorni_sadrzaj>
    <derivirana_varijabla naziv="DomainObject.Predmet.ProtustrankaNazivFormatedOIB_1">TOZ Penkala, Tvornica olovaka, školskog i uredskog pribora Zagreb, d.d., OIB 41257380203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Penkala, Tvornica olovaka, školskog i uredskog pribora Zagreb, d.d.</izvorni_sadrzaj>
    <derivirana_varijabla naziv="DomainObject.Predmet.StrankaFormated_1">  TOZ Penkala, Tvornica olovaka, školskog i uredskog pribora Zagreb, d.d.</derivirana_varijabla>
  </DomainObject.Predmet.StrankaFormated>
  <DomainObject.Predmet.StrankaFormatedOIB>
    <izvorni_sadrzaj>  TOZ Penkala, Tvornica olovaka, školskog i uredskog pribora Zagreb, d.d., OIB 41257380203</izvorni_sadrzaj>
    <derivirana_varijabla naziv="DomainObject.Predmet.StrankaFormatedOIB_1">  TOZ Penkala, Tvornica olovaka, školskog i uredskog pribora Zagreb, d.d., OIB 41257380203</derivirana_varijabla>
  </DomainObject.Predmet.StrankaFormatedOIB>
  <DomainObject.Predmet.StrankaFormatedWithAdress>
    <izvorni_sadrzaj> TOZ Penkala, Tvornica olovaka, školskog i uredskog pribora Zagreb, d.d., Poljačka 56, 10000 Zagreb</izvorni_sadrzaj>
    <derivirana_varijabla naziv="DomainObject.Predmet.StrankaFormatedWithAdress_1"> TOZ Penkala, Tvornica olovaka, školskog i uredskog pribora Zagreb, d.d., Poljačka 56, 10000 Zagreb</derivirana_varijabla>
  </DomainObject.Predmet.StrankaFormatedWithAdress>
  <DomainObject.Predmet.StrankaFormatedWithAdressOIB>
    <izvorni_sadrzaj> TOZ Penkala, Tvornica olovaka, školskog i uredskog pribora Zagreb, d.d., OIB 41257380203, Poljačka 56, 10000 Zagreb</izvorni_sadrzaj>
    <derivirana_varijabla naziv="DomainObject.Predmet.StrankaFormatedWithAdressOIB_1"> TOZ Penkala, Tvornica olovaka, školskog i uredskog pribora Zagreb, d.d., OIB 41257380203, Poljačka 56, 10000 Zagreb</derivirana_varijabla>
  </DomainObject.Predmet.StrankaFormatedWithAdressOIB>
  <DomainObject.Predmet.StrankaWithAdress>
    <izvorni_sadrzaj>TOZ Penkala, Tvornica olovaka, školskog i uredskog pribora Zagreb, d.d. Poljačka 56,10000 Zagreb</izvorni_sadrzaj>
    <derivirana_varijabla naziv="DomainObject.Predmet.StrankaWithAdress_1">TOZ Penkala, Tvornica olovaka, školskog i uredskog pribora Zagreb, d.d. Poljačka 56,10000 Zagreb</derivirana_varijabla>
  </DomainObject.Predmet.StrankaWithAdress>
  <DomainObject.Predmet.StrankaWithAdressOIB>
    <izvorni_sadrzaj>TOZ Penkala, Tvornica olovaka, školskog i uredskog pribora Zagreb, d.d., OIB 41257380203, Poljačka 56,10000 Zagreb</izvorni_sadrzaj>
    <derivirana_varijabla naziv="DomainObject.Predmet.StrankaWithAdressOIB_1">TOZ Penkala, Tvornica olovaka, školskog i uredskog pribora Zagreb, d.d., OIB 41257380203, Poljačka 56,10000 Zagreb</derivirana_varijabla>
  </DomainObject.Predmet.StrankaWithAdressOIB>
  <DomainObject.Predmet.StrankaNazivFormated>
    <izvorni_sadrzaj>TOZ Penkala, Tvornica olovaka, školskog i uredskog pribora Zagreb, d.d.</izvorni_sadrzaj>
    <derivirana_varijabla naziv="DomainObject.Predmet.StrankaNazivFormated_1">TOZ Penkala, Tvornica olovaka, školskog i uredskog pribora Zagreb, d.d.</derivirana_varijabla>
  </DomainObject.Predmet.StrankaNazivFormated>
  <DomainObject.Predmet.StrankaNazivFormatedOIB>
    <izvorni_sadrzaj>TOZ Penkala, Tvornica olovaka, školskog i uredskog pribora Zagreb, d.d., OIB 41257380203</izvorni_sadrzaj>
    <derivirana_varijabla naziv="DomainObject.Predmet.StrankaNazivFormatedOIB_1">TOZ Penkala, Tvornica olovaka, školskog i uredskog pribora Zagreb, d.d., OIB 41257380203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Penkala, Tvornica olovaka, školskog i uredskog pribora Zagreb, d.d.</item>
    </izvorni_sadrzaj>
    <derivirana_varijabla naziv="DomainObject.Predmet.StrankaListFormated_1">
      <item>TOZ Penkala, Tvornica olovaka, školskog i uredskog pribora Zagreb, d.d.</item>
    </derivirana_varijabla>
  </DomainObject.Predmet.StrankaListFormated>
  <DomainObject.Predmet.StrankaListFormatedOIB>
    <izvorni_sadrzaj>
      <item>TOZ Penkala, Tvornica olovaka, školskog i uredskog pribora Zagreb, d.d., OIB 41257380203</item>
    </izvorni_sadrzaj>
    <derivirana_varijabla naziv="DomainObject.Predmet.StrankaListFormatedOIB_1">
      <item>TOZ Penkala, Tvornica olovaka, školskog i uredskog pribora Zagreb, d.d., OIB 41257380203</item>
    </derivirana_varijabla>
  </DomainObject.Predmet.StrankaListFormatedOIB>
  <DomainObject.Predmet.StrankaListFormatedWithAdress>
    <izvorni_sadrzaj>
      <item>TOZ Penkala, Tvornica olovaka, školskog i uredskog pribora Zagreb, d.d., Poljačka 56, 10000 Zagreb</item>
    </izvorni_sadrzaj>
    <derivirana_varijabla naziv="DomainObject.Predmet.StrankaListFormatedWithAdress_1">
      <item>TOZ Penkala, Tvornica olovaka, školskog i uredskog pribora Zagreb, d.d., Poljačka 56, 10000 Zagreb</item>
    </derivirana_varijabla>
  </DomainObject.Predmet.StrankaListFormatedWithAdress>
  <DomainObject.Predmet.StrankaListFormatedWithAdressOIB>
    <izvorni_sadrzaj>
      <item>TOZ Penkala, Tvornica olovaka, školskog i uredskog pribora Zagreb, d.d., OIB 41257380203, Poljačka 56, 10000 Zagreb</item>
    </izvorni_sadrzaj>
    <derivirana_varijabla naziv="DomainObject.Predmet.StrankaListFormatedWithAdressOIB_1">
      <item>TOZ Penkala, Tvornica olovaka, školskog i uredskog pribora Zagreb, d.d., OIB 41257380203, Poljačka 56, 10000 Zagreb</item>
    </derivirana_varijabla>
  </DomainObject.Predmet.StrankaListFormatedWithAdressOIB>
  <DomainObject.Predmet.StrankaListNazivFormated>
    <izvorni_sadrzaj>
      <item>TOZ Penkala, Tvornica olovaka, školskog i uredskog pribora Zagreb, d.d.</item>
    </izvorni_sadrzaj>
    <derivirana_varijabla naziv="DomainObject.Predmet.StrankaListNazivFormated_1">
      <item>TOZ Penkala, Tvornica olovaka, školskog i uredskog pribora Zagreb, d.d.</item>
    </derivirana_varijabla>
  </DomainObject.Predmet.StrankaListNazivFormated>
  <DomainObject.Predmet.StrankaListNazivFormatedOIB>
    <izvorni_sadrzaj>
      <item>TOZ Penkala, Tvornica olovaka, školskog i uredskog pribora Zagreb, d.d., OIB 41257380203</item>
    </izvorni_sadrzaj>
    <derivirana_varijabla naziv="DomainObject.Predmet.StrankaListNazivFormatedOIB_1">
      <item>TOZ Penkala, Tvornica olovaka, školskog i uredskog pribora Zagreb, d.d., OIB 41257380203</item>
    </derivirana_varijabla>
  </DomainObject.Predmet.StrankaListNazivFormatedOIB>
  <DomainObject.Predmet.ProtuStrankaListFormated>
    <izvorni_sadrzaj>
      <item>TOZ Penkala, Tvornica olovaka, školskog i uredskog pribora Zagreb, d.d.</item>
    </izvorni_sadrzaj>
    <derivirana_varijabla naziv="DomainObject.Predmet.ProtuStrankaListFormated_1">
      <item>TOZ Penkala, Tvornica olovaka, školskog i uredskog pribora Zagreb, d.d.</item>
    </derivirana_varijabla>
  </DomainObject.Predmet.ProtuStrankaListFormated>
  <DomainObject.Predmet.ProtuStrankaListFormatedOIB>
    <izvorni_sadrzaj>
      <item>TOZ Penkala, Tvornica olovaka, školskog i uredskog pribora Zagreb, d.d., OIB 41257380203</item>
    </izvorni_sadrzaj>
    <derivirana_varijabla naziv="DomainObject.Predmet.ProtuStrankaListFormatedOIB_1">
      <item>TOZ Penkala, Tvornica olovaka, školskog i uredskog pribora Zagreb, d.d., OIB 41257380203</item>
    </derivirana_varijabla>
  </DomainObject.Predmet.ProtuStrankaListFormatedOIB>
  <DomainObject.Predmet.ProtuStrankaListFormatedWithAdress>
    <izvorni_sadrzaj>
      <item>TOZ Penkala, Tvornica olovaka, školskog i uredskog pribora Zagreb, d.d., Poljačka 56, 10000 Zagreb</item>
    </izvorni_sadrzaj>
    <derivirana_varijabla naziv="DomainObject.Predmet.ProtuStrankaListFormatedWithAdress_1">
      <item>TOZ Penkala, Tvornica olovaka, školskog i uredskog pribora Zagreb, d.d., Poljačka 56, 10000 Zagreb</item>
    </derivirana_varijabla>
  </DomainObject.Predmet.ProtuStrankaListFormatedWithAdress>
  <DomainObject.Predmet.ProtuStrankaListFormatedWithAdressOIB>
    <izvorni_sadrzaj>
      <item>TOZ Penkala, Tvornica olovaka, školskog i uredskog pribora Zagreb, d.d., OIB 41257380203, Poljačka 56, 10000 Zagreb</item>
    </izvorni_sadrzaj>
    <derivirana_varijabla naziv="DomainObject.Predmet.ProtuStrankaListFormatedWithAdressOIB_1">
      <item>TOZ Penkala, Tvornica olovaka, školskog i uredskog pribora Zagreb, d.d., OIB 41257380203, Poljačka 56, 10000 Zagreb</item>
    </derivirana_varijabla>
  </DomainObject.Predmet.ProtuStrankaListFormatedWithAdressOIB>
  <DomainObject.Predmet.ProtuStrankaListNazivFormated>
    <izvorni_sadrzaj>
      <item>TOZ Penkala, Tvornica olovaka, školskog i uredskog pribora Zagreb, d.d.</item>
    </izvorni_sadrzaj>
    <derivirana_varijabla naziv="DomainObject.Predmet.ProtuStrankaListNazivFormated_1">
      <item>TOZ Penkala, Tvornica olovaka, školskog i uredskog pribora Zagreb, d.d.</item>
    </derivirana_varijabla>
  </DomainObject.Predmet.ProtuStrankaListNazivFormated>
  <DomainObject.Predmet.ProtuStrankaListNazivFormatedOIB>
    <izvorni_sadrzaj>
      <item>TOZ Penkala, Tvornica olovaka, školskog i uredskog pribora Zagreb, d.d., OIB 41257380203</item>
    </izvorni_sadrzaj>
    <derivirana_varijabla naziv="DomainObject.Predmet.ProtuStrankaListNazivFormatedOIB_1">
      <item>TOZ Penkala, Tvornica olovaka, školskog i uredskog pribora Zagreb, d.d., OIB 41257380203</item>
    </derivirana_varijabla>
  </DomainObject.Predmet.ProtuStrankaListNazivFormatedOIB>
  <DomainObject.Predmet.OstaliList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Formated_1">
      <item>TIHOMIR LALIĆ</item>
      <item>Milorad Zajkovski</item>
      <item>Borka Bajić</item>
      <item>Zoran Kralj</item>
      <item>Boris Anišić</item>
    </derivirana_varijabla>
  </DomainObject.Predmet.OstaliListFormated>
  <DomainObject.Predmet.OstaliList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FormatedOIB_1">
      <item>TIHOMIR LALIĆ</item>
      <item>Milorad Zajkovski, OIB 59768013642</item>
      <item>Borka Bajić</item>
      <item>Zoran Kralj</item>
      <item>Boris Anišić</item>
    </derivirana_varijabla>
  </DomainObject.Predmet.OstaliListFormatedOIB>
  <DomainObject.Predmet.OstaliListFormatedWithAdress>
    <izvorni_sadrzaj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_1">
      <item>TIHOMIR LALIĆ, BOŽIDARA MAGOVCA 68, 10000 Zagreb</item>
      <item>Milorad Zajkovski,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>
  <DomainObject.Predmet.OstaliListFormatedWithAdressOIB>
    <izvorni_sadrzaj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izvorni_sadrzaj>
    <derivirana_varijabla naziv="DomainObject.Predmet.OstaliListFormatedWithAdressOIB_1">
      <item>TIHOMIR LALIĆ, BOŽIDARA MAGOVCA 68, 10000 Zagreb</item>
      <item>Milorad Zajkovski, OIB 59768013642, Ivana Vencla 32, 10290 Zaprešić</item>
      <item>Borka Bajić, Biankinijeva 17/II, 10000 Zagreb</item>
      <item>Zoran Kralj, Dankovečka 8, 10000 Zagreb</item>
      <item>Boris Anišić, Ilica 191 B/I, 10000 Zagreb</item>
    </derivirana_varijabla>
  </DomainObject.Predmet.OstaliListFormatedWithAdressOIB>
  <DomainObject.Predmet.OstaliListNazivFormated>
    <izvorni_sadrzaj>
      <item>TIHOMIR LALIĆ</item>
      <item>Milorad Zajkovski</item>
      <item>Borka Bajić</item>
      <item>Zoran Kralj</item>
      <item>Boris Anišić</item>
    </izvorni_sadrzaj>
    <derivirana_varijabla naziv="DomainObject.Predmet.OstaliListNazivFormated_1">
      <item>TIHOMIR LALIĆ</item>
      <item>Milorad Zajkovski</item>
      <item>Borka Bajić</item>
      <item>Zoran Kralj</item>
      <item>Boris Anišić</item>
    </derivirana_varijabla>
  </DomainObject.Predmet.OstaliListNazivFormated>
  <DomainObject.Predmet.OstaliListNazivFormatedOIB>
    <izvorni_sadrzaj>
      <item>TIHOMIR LALIĆ</item>
      <item>Milorad Zajkovski, OIB 59768013642</item>
      <item>Borka Bajić</item>
      <item>Zoran Kralj</item>
      <item>Boris Anišić</item>
    </izvorni_sadrzaj>
    <derivirana_varijabla naziv="DomainObject.Predmet.OstaliListNazivFormatedOIB_1">
      <item>TIHOMIR LALIĆ</item>
      <item>Milorad Zajkovski, OIB 59768013642</item>
      <item>Borka Bajić</item>
      <item>Zoran Kralj</item>
      <item>Boris Anišić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Penkala, Tvornica olovaka, školskog i uredskog pribora Zagreb, d.d.</izvorni_sadrzaj>
    <derivirana_varijabla naziv="DomainObject.Predmet.StrankaIDrugi_1">TOZ Penkala, Tvornica olovaka, školskog i uredskog pribora Zagreb, d.d.</derivirana_varijabla>
  </DomainObject.Predmet.StrankaIDrugi>
  <DomainObject.Predmet.ProtustrankaIDrugi>
    <izvorni_sadrzaj>TOZ Penkala, Tvornica olovaka, školskog i uredskog pribora Zagreb, d.d.</izvorni_sadrzaj>
    <derivirana_varijabla naziv="DomainObject.Predmet.ProtustrankaIDrugi_1">TOZ Penkala, Tvornica olovaka, školskog i uredskog pribora Zagreb, d.d.</derivirana_varijabla>
  </DomainObject.Predmet.ProtustrankaIDrugi>
  <DomainObject.Predmet.StrankaIDrugiAdressOIB>
    <izvorni_sadrzaj>TOZ Penkala, Tvornica olovaka, školskog i uredskog pribora Zagreb, d.d., OIB 41257380203, Poljačka 56, 10000 Zagreb</izvorni_sadrzaj>
    <derivirana_varijabla naziv="DomainObject.Predmet.StrankaIDrugiAdressOIB_1">TOZ Penkala, Tvornica olovaka, školskog i uredskog pribora Zagreb, d.d., OIB 41257380203, Poljačka 56, 10000 Zagreb</derivirana_varijabla>
  </DomainObject.Predmet.StrankaIDrugiAdressOIB>
  <DomainObject.Predmet.ProtustrankaIDrugiAdressOIB>
    <izvorni_sadrzaj>TOZ Penkala, Tvornica olovaka, školskog i uredskog pribora Zagreb, d.d., OIB 41257380203, Poljačka 56, 10000 Zagreb</izvorni_sadrzaj>
    <derivirana_varijabla naziv="DomainObject.Predmet.ProtustrankaIDrugiAdressOIB_1">TOZ Penkala, Tvornica olovaka, školskog i uredskog pribora Zagreb, d.d., OIB 41257380203,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izvorni_sadrzaj>
    <derivirana_varijabla naziv="DomainObject.Predmet.SudioniciListNaziv_1">
      <item>TOZ Penkala, Tvornica olovaka, školskog i uredskog pribora Zagreb, d.d.</item>
      <item>TOZ Penkala, Tvornica olovaka, školskog i uredskog pribora Zagreb, d.d.</item>
      <item>TIHOMIR LALIĆ</item>
      <item>Milorad Zajkovski</item>
      <item>Borka Bajić</item>
      <item>Zoran Kralj</item>
      <item>Boris Anišić</item>
    </derivirana_varijabla>
  </DomainObject.Predmet.SudioniciListNaziv>
  <DomainObject.Predmet.SudioniciListAdressOIB>
    <izvorni_sadrzaj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izvorni_sadrzaj>
    <derivirana_varijabla naziv="DomainObject.Predmet.SudioniciListAdressOIB_1">
      <item>TOZ Penkala, Tvornica olovaka, školskog i uredskog pribora Zagreb, d.d., OIB 41257380203, Poljačka 56,10000 Zagreb</item>
      <item>TOZ Penkala, Tvornica olovaka, školskog i uredskog pribora Zagreb, d.d., OIB 41257380203, Poljačka 56,10000 Zagreb</item>
      <item>TIHOMIR LALIĆ, BOŽIDARA MAGOVCA 68,10000 Zagreb</item>
      <item>Milorad Zajkovski, OIB 59768013642, Ivana Vencla 32,10290 Zaprešić</item>
      <item>Borka Bajić, Biankinijeva 17/II,10000 Zagreb</item>
      <item>Zoran Kralj, Dankovečka 8,10000 Zagreb</item>
      <item>Boris Anišić, Ilica 191 B/I,10000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41257380203</item>
      <item>, OIB 41257380203</item>
      <item>, OIB null</item>
      <item>, OIB 59768013642</item>
      <item>, OIB null</item>
      <item>, OIB null</item>
      <item>, OIB null</item>
    </izvorni_sadrzaj>
    <derivirana_varijabla naziv="DomainObject.Predmet.SudioniciListNazivOIB_1">
      <item>, OIB 41257380203</item>
      <item>, OIB 41257380203</item>
      <item>, OIB null</item>
      <item>, OIB 59768013642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1142D-FAB0-4910-B204-7808D42CD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334</properties:Words>
  <properties:Characters>1820</properties:Characters>
  <properties:Lines>65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2015-11-25T08:20:00Z</dcterms:created>
  <dc:creator>Ante</dc:creator>
  <cp:lastModifiedBy>Ivanka Lukač</cp:lastModifiedBy>
  <cp:lastPrinted>2015-10-14T11:19:00Z</cp:lastPrinted>
  <dcterms:modified xmlns:xsi="http://www.w3.org/2001/XMLSchema-instance" xsi:type="dcterms:W3CDTF">2015-11-25T08:21:00Z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