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a929" w14:paraId="ec5a929" w:rsidRDefault="00120F96" w:rsidP="00910611" w:rsidR="00120F9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F96" w:rsidP="00910611" w:rsidR="00120F96">
      <w:r>
        <w:rPr>
          <w:rFonts w:eastAsia="MS Mincho"/>
        </w:rPr>
        <w:t xml:space="preserve">  REPUBLIKA HRVATSKA</w:t>
      </w:r>
    </w:p>
    <w:p w:rsidRDefault="00120F96" w:rsidP="00910611" w:rsidR="00120F96">
      <w:r>
        <w:rPr>
          <w:rFonts w:eastAsia="MS Mincho"/>
        </w:rPr>
        <w:t>TRGOVAČKI SUD U RIJECI</w:t>
      </w:r>
    </w:p>
    <w:p w:rsidRDefault="00120F96" w:rsidR="00120F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0F96" w:rsidP="00910611" w:rsidR="00120F96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93346A" w:rsidRPr="0093346A">
        <w:rPr>
          <w:b/>
        </w:rPr>
        <w:t>F.S.T. cestovni prijevoz d.o.o. Rijeka, Braće Cetina 1, OIB 13415433553</w:t>
      </w:r>
      <w:r w:rsidR="0095082E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632FF3">
        <w:t>14</w:t>
      </w:r>
      <w:r w:rsidR="0095082E">
        <w:t>. ožujka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3346A">
        <w:t xml:space="preserve"> </w:t>
      </w:r>
      <w:r w:rsidR="0093346A" w:rsidRPr="00284D00">
        <w:t>Antonel</w:t>
      </w:r>
      <w:r w:rsidR="0093346A">
        <w:t>i</w:t>
      </w:r>
      <w:r w:rsidR="0093346A" w:rsidRPr="00284D00">
        <w:t xml:space="preserve"> Jolić Zubčić iz Rijeke, A. Starčevića 5, OIB 03188914525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5082E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93346A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3346A">
        <w:t>Antonele</w:t>
      </w:r>
      <w:r w:rsidR="0093346A" w:rsidRPr="0093346A">
        <w:t xml:space="preserve"> Jolić Zubčić iz Rijeke, A. Starčevića 5, OIB 03188914525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93346A">
        <w:t xml:space="preserve">26 2340 0091 1602 8757 1 </w:t>
      </w:r>
      <w:r w:rsidR="003270C3">
        <w:t xml:space="preserve">otvoren kod </w:t>
      </w:r>
      <w:r w:rsidR="0093346A">
        <w:t>Privredne banke Zagreb d</w:t>
      </w:r>
      <w:r w:rsidR="000A78B5">
        <w:t>.d.</w:t>
      </w:r>
      <w:r w:rsidR="0093346A">
        <w:t xml:space="preserve">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3346A">
        <w:rPr>
          <w:bCs/>
        </w:rPr>
        <w:t>112</w:t>
      </w:r>
      <w:r w:rsidR="006268A4">
        <w:rPr>
          <w:bCs/>
        </w:rPr>
        <w:t>/2015-</w:t>
      </w:r>
      <w:r w:rsidR="0095082E">
        <w:rPr>
          <w:bCs/>
        </w:rPr>
        <w:t>2</w:t>
      </w:r>
      <w:r w:rsidR="00C65432">
        <w:rPr>
          <w:bCs/>
        </w:rPr>
        <w:t xml:space="preserve"> od </w:t>
      </w:r>
      <w:r w:rsidR="0093346A">
        <w:rPr>
          <w:bCs/>
        </w:rPr>
        <w:t>30. studenoga</w:t>
      </w:r>
      <w:r w:rsidR="00416E78">
        <w:rPr>
          <w:bCs/>
        </w:rPr>
        <w:t xml:space="preserve"> 201</w:t>
      </w:r>
      <w:r w:rsidR="0093346A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93346A">
        <w:rPr>
          <w:bCs/>
        </w:rPr>
        <w:t>uvjeta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93346A">
        <w:rPr>
          <w:bCs/>
        </w:rPr>
        <w:t>F.S.T. cestovni prijevoz d.o</w:t>
      </w:r>
      <w:r w:rsidR="00E07B86">
        <w:rPr>
          <w:bCs/>
        </w:rPr>
        <w:t>.</w:t>
      </w:r>
      <w:r w:rsidR="0093346A">
        <w:rPr>
          <w:bCs/>
        </w:rPr>
        <w:t>o. Rijeka, Braće Cetina 1</w:t>
      </w:r>
      <w:r w:rsidR="0095082E" w:rsidRPr="0095082E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93346A" w:rsidRPr="0093346A">
        <w:rPr>
          <w:bCs/>
        </w:rPr>
        <w:t>Antonela Jolić Zu</w:t>
      </w:r>
      <w:r w:rsidR="0093346A">
        <w:rPr>
          <w:bCs/>
        </w:rPr>
        <w:t>bčić iz Rijeke, A. Starčevića 5.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E07B86">
        <w:t xml:space="preserve"> i 6.</w:t>
      </w:r>
      <w:r w:rsidRPr="008B6081">
        <w:t xml:space="preserve"> </w:t>
      </w:r>
      <w:r w:rsidR="00E07B86">
        <w:t xml:space="preserve">i čl.441. st.2. </w:t>
      </w:r>
      <w:r w:rsidRPr="008B6081">
        <w:t xml:space="preserve">Stečajnog zakona (NN </w:t>
      </w:r>
      <w:r w:rsidR="00F6302D">
        <w:t>71/15</w:t>
      </w:r>
      <w:r w:rsidR="00206C63">
        <w:t>) riješiti kao u</w:t>
      </w:r>
      <w:r w:rsidR="0093346A">
        <w:t xml:space="preserve"> izreci.</w:t>
      </w:r>
      <w:r w:rsidR="00206C63">
        <w:t xml:space="preserve"> 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3346A">
        <w:t>14</w:t>
      </w:r>
      <w:r w:rsidR="0095082E">
        <w:t>. ožujka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6268A4" w:rsidP="00F6302D" w:rsidR="00E07B8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268A4" w:rsidP="00F6302D" w:rsidR="00214472" w:rsidRPr="008B6081">
      <w:pPr>
        <w:jc w:val="right"/>
      </w:pPr>
      <w:r>
        <w:rPr>
          <w:b/>
        </w:rPr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93346A">
        <w:rPr>
          <w:sz w:val="20"/>
          <w:szCs w:val="20"/>
        </w:rPr>
        <w:t>14</w:t>
      </w:r>
      <w:r w:rsidR="000A78B5">
        <w:rPr>
          <w:sz w:val="20"/>
          <w:szCs w:val="20"/>
        </w:rPr>
        <w:t>.3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F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3346A">
      <w:t>112</w:t>
    </w:r>
    <w:r w:rsidR="00F6302D">
      <w:t>/2015-</w:t>
    </w:r>
    <w:r w:rsidR="005F450A">
      <w:t>1</w:t>
    </w:r>
    <w:r w:rsidR="0093346A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0F96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32FF3"/>
    <w:rsid w:val="007863DC"/>
    <w:rsid w:val="00850331"/>
    <w:rsid w:val="008B6081"/>
    <w:rsid w:val="008D25AF"/>
    <w:rsid w:val="0093346A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E07B86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0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0F9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0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0F9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St-112/2015-10</izvorni_sadrzaj>
    <derivirana_varijabla naziv="DomainObject.Oznaka_1">St-112/2015-10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F.S.T. d.o.o.  Rijeka</izvorni_sadrzaj>
    <derivirana_varijabla naziv="DomainObject.Predmet.ProtustrankaFormated_1">  F.S.T. d.o.o.  Rijeka</derivirana_varijabla>
  </DomainObject.Predmet.ProtustrankaFormated>
  <DomainObject.Predmet.ProtustrankaFormatedOIB>
    <izvorni_sadrzaj>  F.S.T. d.o.o.  Rijeka, OIB 13415433553</izvorni_sadrzaj>
    <derivirana_varijabla naziv="DomainObject.Predmet.ProtustrankaFormatedOIB_1">  F.S.T. d.o.o.  Rijeka, OIB 13415433553</derivirana_varijabla>
  </DomainObject.Predmet.ProtustrankaFormatedOIB>
  <DomainObject.Predmet.ProtustrankaFormatedWithAdress>
    <izvorni_sadrzaj> F.S.T. d.o.o.  Rijeka, Braće Cetina 1, 51000 Rijeka</izvorni_sadrzaj>
    <derivirana_varijabla naziv="DomainObject.Predmet.ProtustrankaFormatedWithAdress_1"> F.S.T. d.o.o.  Rijeka, Braće Cetina 1, 51000 Rijeka</derivirana_varijabla>
  </DomainObject.Predmet.ProtustrankaFormatedWithAdress>
  <DomainObject.Predmet.ProtustrankaFormatedWithAdressOIB>
    <izvorni_sadrzaj> F.S.T. d.o.o.  Rijeka, OIB 13415433553, Braće Cetina 1, 51000 Rijeka</izvorni_sadrzaj>
    <derivirana_varijabla naziv="DomainObject.Predmet.ProtustrankaFormatedWithAdressOIB_1"> F.S.T. d.o.o.  Rijeka, OIB 13415433553, Braće Cetina 1, 51000 Rijeka</derivirana_varijabla>
  </DomainObject.Predmet.ProtustrankaFormatedWithAdressOIB>
  <DomainObject.Predmet.ProtustrankaWithAdress>
    <izvorni_sadrzaj>F.S.T. d.o.o.  Rijeka Braće Cetina 1, 51000 Rijeka</izvorni_sadrzaj>
    <derivirana_varijabla naziv="DomainObject.Predmet.ProtustrankaWithAdress_1">F.S.T. d.o.o.  Rijeka Braće Cetina 1, 51000 Rijeka</derivirana_varijabla>
  </DomainObject.Predmet.ProtustrankaWithAdress>
  <DomainObject.Predmet.ProtustrankaWithAdressOIB>
    <izvorni_sadrzaj>F.S.T. d.o.o.  Rijeka, OIB 13415433553, Braće Cetina 1, 51000 Rijeka</izvorni_sadrzaj>
    <derivirana_varijabla naziv="DomainObject.Predmet.ProtustrankaWithAdressOIB_1">F.S.T. d.o.o.  Rijeka, OIB 13415433553, Braće Cetina 1, 51000 Rijeka</derivirana_varijabla>
  </DomainObject.Predmet.ProtustrankaWithAdressOIB>
  <DomainObject.Predmet.ProtustrankaNazivFormated>
    <izvorni_sadrzaj>F.S.T. d.o.o.  Rijeka</izvorni_sadrzaj>
    <derivirana_varijabla naziv="DomainObject.Predmet.ProtustrankaNazivFormated_1">F.S.T. d.o.o.  Rijeka</derivirana_varijabla>
  </DomainObject.Predmet.ProtustrankaNazivFormated>
  <DomainObject.Predmet.ProtustrankaNazivFormatedOIB>
    <izvorni_sadrzaj>F.S.T. d.o.o.  Rijeka, OIB 13415433553</izvorni_sadrzaj>
    <derivirana_varijabla naziv="DomainObject.Predmet.ProtustrankaNazivFormatedOIB_1">F.S.T. d.o.o.  Rijeka, OIB 13415433553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TAJANA PAVLETIĆ  Kastav</izvorni_sadrzaj>
    <derivirana_varijabla naziv="DomainObject.Predmet.StrankaFormated_1">  TAJANA PAVLETIĆ  Kastav</derivirana_varijabla>
  </DomainObject.Predmet.StrankaFormated>
  <DomainObject.Predmet.StrankaFormatedOIB>
    <izvorni_sadrzaj>  TAJANA PAVLETIĆ  Kastav, OIB 83563696151</izvorni_sadrzaj>
    <derivirana_varijabla naziv="DomainObject.Predmet.StrankaFormatedOIB_1">  TAJANA PAVLETIĆ  Kastav, OIB 83563696151</derivirana_varijabla>
  </DomainObject.Predmet.StrankaFormatedOIB>
  <DomainObject.Predmet.StrankaFormatedWithAdress>
    <izvorni_sadrzaj> TAJANA PAVLETIĆ  Kastav, Jurčići 24, 51215 Kastav</izvorni_sadrzaj>
    <derivirana_varijabla naziv="DomainObject.Predmet.StrankaFormatedWithAdress_1"> TAJANA PAVLETIĆ  Kastav, Jurčići 24, 51215 Kastav</derivirana_varijabla>
  </DomainObject.Predmet.StrankaFormatedWithAdress>
  <DomainObject.Predmet.StrankaFormatedWithAdressOIB>
    <izvorni_sadrzaj> TAJANA PAVLETIĆ  Kastav, OIB 83563696151, Jurčići 24, 51215 Kastav</izvorni_sadrzaj>
    <derivirana_varijabla naziv="DomainObject.Predmet.StrankaFormatedWithAdressOIB_1"> TAJANA PAVLETIĆ  Kastav, OIB 83563696151, Jurčići 24, 51215 Kastav</derivirana_varijabla>
  </DomainObject.Predmet.StrankaFormatedWithAdressOIB>
  <DomainObject.Predmet.StrankaWithAdress>
    <izvorni_sadrzaj>TAJANA PAVLETIĆ  Kastav Jurčići 24,51215 Kastav</izvorni_sadrzaj>
    <derivirana_varijabla naziv="DomainObject.Predmet.StrankaWithAdress_1">TAJANA PAVLETIĆ  Kastav Jurčići 24,51215 Kastav</derivirana_varijabla>
  </DomainObject.Predmet.StrankaWithAdress>
  <DomainObject.Predmet.StrankaWithAdressOIB>
    <izvorni_sadrzaj>TAJANA PAVLETIĆ  Kastav, OIB 83563696151, Jurčići 24,51215 Kastav</izvorni_sadrzaj>
    <derivirana_varijabla naziv="DomainObject.Predmet.StrankaWithAdressOIB_1">TAJANA PAVLETIĆ  Kastav, OIB 83563696151, Jurčići 24,51215 Kastav</derivirana_varijabla>
  </DomainObject.Predmet.StrankaWithAdressOIB>
  <DomainObject.Predmet.StrankaNazivFormated>
    <izvorni_sadrzaj>TAJANA PAVLETIĆ  Kastav</izvorni_sadrzaj>
    <derivirana_varijabla naziv="DomainObject.Predmet.StrankaNazivFormated_1">TAJANA PAVLETIĆ  Kastav</derivirana_varijabla>
  </DomainObject.Predmet.StrankaNazivFormated>
  <DomainObject.Predmet.StrankaNazivFormatedOIB>
    <izvorni_sadrzaj>TAJANA PAVLETIĆ  Kastav, OIB 83563696151</izvorni_sadrzaj>
    <derivirana_varijabla naziv="DomainObject.Predmet.StrankaNazivFormatedOIB_1">TAJANA PAVLETIĆ  Kastav, OIB 83563696151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TAJANA PAVLETIĆ  Kastav</item>
    </izvorni_sadrzaj>
    <derivirana_varijabla naziv="DomainObject.Predmet.StrankaListFormated_1">
      <item>TAJANA PAVLETIĆ  Kastav</item>
    </derivirana_varijabla>
  </DomainObject.Predmet.StrankaListFormated>
  <DomainObject.Predmet.StrankaListFormatedOIB>
    <izvorni_sadrzaj>
      <item>TAJANA PAVLETIĆ  Kastav, OIB 83563696151</item>
    </izvorni_sadrzaj>
    <derivirana_varijabla naziv="DomainObject.Predmet.StrankaListFormatedOIB_1">
      <item>TAJANA PAVLETIĆ  Kastav, OIB 83563696151</item>
    </derivirana_varijabla>
  </DomainObject.Predmet.StrankaListFormatedOIB>
  <DomainObject.Predmet.StrankaListFormatedWithAdress>
    <izvorni_sadrzaj>
      <item>TAJANA PAVLETIĆ  Kastav, Jurčići 24, 51215 Kastav</item>
    </izvorni_sadrzaj>
    <derivirana_varijabla naziv="DomainObject.Predmet.StrankaListFormatedWithAdress_1">
      <item>TAJANA PAVLETIĆ  Kastav, Jurčići 24, 51215 Kastav</item>
    </derivirana_varijabla>
  </DomainObject.Predmet.StrankaListFormatedWithAdress>
  <DomainObject.Predmet.StrankaListFormatedWithAdressOIB>
    <izvorni_sadrzaj>
      <item>TAJANA PAVLETIĆ  Kastav, OIB 83563696151, Jurčići 24, 51215 Kastav</item>
    </izvorni_sadrzaj>
    <derivirana_varijabla naziv="DomainObject.Predmet.StrankaListFormatedWithAdressOIB_1">
      <item>TAJANA PAVLETIĆ  Kastav, OIB 83563696151, Jurčići 24, 51215 Kastav</item>
    </derivirana_varijabla>
  </DomainObject.Predmet.StrankaListFormatedWithAdressOIB>
  <DomainObject.Predmet.StrankaListNazivFormated>
    <izvorni_sadrzaj>
      <item>TAJANA PAVLETIĆ  Kastav</item>
    </izvorni_sadrzaj>
    <derivirana_varijabla naziv="DomainObject.Predmet.StrankaListNazivFormated_1">
      <item>TAJANA PAVLETIĆ  Kastav</item>
    </derivirana_varijabla>
  </DomainObject.Predmet.StrankaListNazivFormated>
  <DomainObject.Predmet.StrankaListNazivFormatedOIB>
    <izvorni_sadrzaj>
      <item>TAJANA PAVLETIĆ  Kastav, OIB 83563696151</item>
    </izvorni_sadrzaj>
    <derivirana_varijabla naziv="DomainObject.Predmet.StrankaListNazivFormatedOIB_1">
      <item>TAJANA PAVLETIĆ  Kastav, OIB 83563696151</item>
    </derivirana_varijabla>
  </DomainObject.Predmet.StrankaListNazivFormatedOIB>
  <DomainObject.Predmet.ProtuStrankaListFormated>
    <izvorni_sadrzaj>
      <item>F.S.T. d.o.o.  Rijeka</item>
    </izvorni_sadrzaj>
    <derivirana_varijabla naziv="DomainObject.Predmet.ProtuStrankaListFormated_1">
      <item>F.S.T. d.o.o.  Rijeka</item>
    </derivirana_varijabla>
  </DomainObject.Predmet.ProtuStrankaListFormated>
  <DomainObject.Predmet.ProtuStrankaListFormatedOIB>
    <izvorni_sadrzaj>
      <item>F.S.T. d.o.o.  Rijeka, OIB 13415433553</item>
    </izvorni_sadrzaj>
    <derivirana_varijabla naziv="DomainObject.Predmet.ProtuStrankaListFormatedOIB_1">
      <item>F.S.T. d.o.o.  Rijeka, OIB 13415433553</item>
    </derivirana_varijabla>
  </DomainObject.Predmet.ProtuStrankaListFormatedOIB>
  <DomainObject.Predmet.ProtuStrankaListFormatedWithAdress>
    <izvorni_sadrzaj>
      <item>F.S.T. d.o.o.  Rijeka, Braće Cetina 1, 51000 Rijeka</item>
    </izvorni_sadrzaj>
    <derivirana_varijabla naziv="DomainObject.Predmet.ProtuStrankaListFormatedWithAdress_1">
      <item>F.S.T. d.o.o.  Rijeka, Braće Cetina 1, 51000 Rijeka</item>
    </derivirana_varijabla>
  </DomainObject.Predmet.ProtuStrankaListFormatedWithAdress>
  <DomainObject.Predmet.ProtuStrankaListFormatedWithAdressOIB>
    <izvorni_sadrzaj>
      <item>F.S.T. d.o.o.  Rijeka, OIB 13415433553, Braće Cetina 1, 51000 Rijeka</item>
    </izvorni_sadrzaj>
    <derivirana_varijabla naziv="DomainObject.Predmet.ProtuStrankaListFormatedWithAdressOIB_1">
      <item>F.S.T. d.o.o.  Rijeka, OIB 13415433553, Braće Cetina 1, 51000 Rijeka</item>
    </derivirana_varijabla>
  </DomainObject.Predmet.ProtuStrankaListFormatedWithAdressOIB>
  <DomainObject.Predmet.ProtuStrankaListNazivFormated>
    <izvorni_sadrzaj>
      <item>F.S.T. d.o.o.  Rijeka</item>
    </izvorni_sadrzaj>
    <derivirana_varijabla naziv="DomainObject.Predmet.ProtuStrankaListNazivFormated_1">
      <item>F.S.T. d.o.o.  Rijeka</item>
    </derivirana_varijabla>
  </DomainObject.Predmet.ProtuStrankaListNazivFormated>
  <DomainObject.Predmet.ProtuStrankaListNazivFormatedOIB>
    <izvorni_sadrzaj>
      <item>F.S.T. d.o.o.  Rijeka, OIB 13415433553</item>
    </izvorni_sadrzaj>
    <derivirana_varijabla naziv="DomainObject.Predmet.ProtuStrankaListNazivFormatedOIB_1">
      <item>F.S.T. d.o.o.  Rijeka, OIB 13415433553</item>
    </derivirana_varijabla>
  </DomainObject.Predmet.ProtuStrankaListNazivFormatedOIB>
  <DomainObject.Predmet.OstaliListFormated>
    <izvorni_sadrzaj>
      <item>Antonela Jolić Zubčić</item>
    </izvorni_sadrzaj>
    <derivirana_varijabla naziv="DomainObject.Predmet.OstaliListFormated_1">
      <item>Antonela Jolić Zubčić</item>
    </derivirana_varijabla>
  </DomainObject.Predmet.OstaliListFormated>
  <DomainObject.Predmet.OstaliListFormatedOIB>
    <izvorni_sadrzaj>
      <item>Antonela Jolić Zubčić, OIB 03188914525</item>
    </izvorni_sadrzaj>
    <derivirana_varijabla naziv="DomainObject.Predmet.OstaliListFormatedOIB_1">
      <item>Antonela Jolić Zubčić, OIB 03188914525</item>
    </derivirana_varijabla>
  </DomainObject.Predmet.OstaliListFormatedOIB>
  <DomainObject.Predmet.OstaliListFormatedWithAdress>
    <izvorni_sadrzaj>
      <item>Antonela Jolić Zubčić, Ante Starčevića 5, 51000 Rijeka</item>
    </izvorni_sadrzaj>
    <derivirana_varijabla naziv="DomainObject.Predmet.OstaliListFormatedWithAdress_1">
      <item>Antonela Jolić Zubčić, Ante Starčevića 5, 51000 Rijeka</item>
    </derivirana_varijabla>
  </DomainObject.Predmet.OstaliListFormatedWithAdress>
  <DomainObject.Predmet.OstaliListFormatedWithAdressOIB>
    <izvorni_sadrzaj>
      <item>Antonela Jolić Zubčić, OIB 03188914525, Ante Starčevića 5, 51000 Rijeka</item>
    </izvorni_sadrzaj>
    <derivirana_varijabla naziv="DomainObject.Predmet.OstaliListFormatedWithAdressOIB_1">
      <item>Antonela Jolić Zubčić, OIB 03188914525, Ante Starčevića 5, 51000 Rijeka</item>
    </derivirana_varijabla>
  </DomainObject.Predmet.OstaliListFormatedWithAdressOIB>
  <DomainObject.Predmet.OstaliListNazivFormated>
    <izvorni_sadrzaj>
      <item>Antonela Jolić Zubčić</item>
    </izvorni_sadrzaj>
    <derivirana_varijabla naziv="DomainObject.Predmet.OstaliListNazivFormated_1">
      <item>Antonela Jolić Zubčić</item>
    </derivirana_varijabla>
  </DomainObject.Predmet.OstaliListNazivFormated>
  <DomainObject.Predmet.OstaliListNazivFormatedOIB>
    <izvorni_sadrzaj>
      <item>Antonela Jolić Zubčić, OIB 03188914525</item>
    </izvorni_sadrzaj>
    <derivirana_varijabla naziv="DomainObject.Predmet.OstaliListNazivFormatedOIB_1"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St-112/2015-10</izvorni_sadrzaj>
    <derivirana_varijabla naziv="DomainObject.PoslovniBrojDokumenta_1">St-112/2015-10</derivirana_varijabla>
  </DomainObject.PoslovniBrojDokumenta>
  <DomainObject.Predmet.StrankaIDrugi>
    <izvorni_sadrzaj>TAJANA PAVLETIĆ  Kastav</izvorni_sadrzaj>
    <derivirana_varijabla naziv="DomainObject.Predmet.StrankaIDrugi_1">TAJANA PAVLETIĆ  Kastav</derivirana_varijabla>
  </DomainObject.Predmet.StrankaIDrugi>
  <DomainObject.Predmet.ProtustrankaIDrugi>
    <izvorni_sadrzaj>F.S.T. d.o.o.  Rijeka</izvorni_sadrzaj>
    <derivirana_varijabla naziv="DomainObject.Predmet.ProtustrankaIDrugi_1">F.S.T. d.o.o.  Rijeka</derivirana_varijabla>
  </DomainObject.Predmet.ProtustrankaIDrugi>
  <DomainObject.Predmet.StrankaIDrugiAdressOIB>
    <izvorni_sadrzaj>TAJANA PAVLETIĆ  Kastav, OIB 83563696151, Jurčići 24, 51215 Kastav</izvorni_sadrzaj>
    <derivirana_varijabla naziv="DomainObject.Predmet.StrankaIDrugiAdressOIB_1">TAJANA PAVLETIĆ  Kastav, OIB 83563696151, Jurčići 24, 51215 Kastav</derivirana_varijabla>
  </DomainObject.Predmet.StrankaIDrugiAdressOIB>
  <DomainObject.Predmet.ProtustrankaIDrugiAdressOIB>
    <izvorni_sadrzaj>F.S.T. d.o.o.  Rijeka, OIB 13415433553, Braće Cetina 1, 51000 Rijeka</izvorni_sadrzaj>
    <derivirana_varijabla naziv="DomainObject.Predmet.ProtustrankaIDrugiAdressOIB_1">F.S.T. d.o.o.  Rijeka, OIB 13415433553, Braće Cetina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St-112/2015-9</izvorni_sadrzaj>
    <derivirana_varijabla naziv="DomainObject.Predmet.OdlukaRjesenje.Oznaka_1">St-112/2015-9</derivirana_varijabla>
  </DomainObject.Predmet.OdlukaRjesenje.Oznaka>
  <DomainObject.Predmet.SudioniciListNaziv>
    <izvorni_sadrzaj>
      <item>TAJANA PAVLETIĆ  Kastav</item>
      <item>F.S.T. d.o.o.  Rijeka</item>
      <item>Antonela Jolić Zubčić</item>
    </izvorni_sadrzaj>
    <derivirana_varijabla naziv="DomainObject.Predmet.SudioniciListNaziv_1">
      <item>TAJANA PAVLETIĆ  Kastav</item>
      <item>F.S.T. d.o.o.  Rijeka</item>
      <item>Antonela Jolić Zubčić</item>
    </derivirana_varijabla>
  </DomainObject.Predmet.SudioniciListNaziv>
  <DomainObject.Predmet.SudioniciListAdressOIB>
    <izvorni_sadrzaj>
      <item>TAJANA PAVLETIĆ  Kastav, OIB 83563696151, Jurčići 24,51215 Kastav</item>
      <item>F.S.T. d.o.o.  Rijeka, OIB 13415433553, Braće Cetina 1,51000 Rijeka</item>
      <item>Antonela Jolić Zubčić, OIB 03188914525, Ante Starčevića 5,51000 Rijeka</item>
    </izvorni_sadrzaj>
    <derivirana_varijabla naziv="DomainObject.Predmet.SudioniciListAdressOIB_1">
      <item>TAJANA PAVLETIĆ  Kastav, OIB 83563696151, Jurčići 24,51215 Kastav</item>
      <item>F.S.T. d.o.o.  Rijeka, OIB 13415433553, Braće Cetina 1,51000 Rijeka</item>
      <item>Antonela Jolić Zubčić, OIB 03188914525,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83563696151</item>
      <item>, OIB 13415433553</item>
      <item>, OIB 03188914525</item>
    </izvorni_sadrzaj>
    <derivirana_varijabla naziv="DomainObject.Predmet.SudioniciListNazivOIB_1">
      <item>, OIB 83563696151</item>
      <item>, OIB 13415433553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6B3C6-FC00-41EC-9774-C5CBFA507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2121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2016-03-14T13:38:00Z</dcterms:created>
  <dc:creator>dcmelik</dc:creator>
  <cp:lastModifiedBy>Jasna Radulović</cp:lastModifiedBy>
  <cp:lastPrinted>2016-03-14T13:38:00Z</cp:lastPrinted>
  <dcterms:modified xmlns:xsi="http://www.w3.org/2001/XMLSchema-instance" xsi:type="dcterms:W3CDTF">2016-03-15T10:17:00Z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St-112/2015-10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