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7256" w14:paraId="0aa7256" w:rsidRDefault="005E6AD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E6ADB" w:rsidP="005E6ADB" w:rsidR="00AE649C">
      <w:pPr>
        <w:pStyle w:val="NormaleSPIS"/>
        <w:spacing w:after="0"/>
      </w:pPr>
      <w:r>
        <w:t xml:space="preserve">          Republika Hrvatska</w:t>
      </w:r>
    </w:p>
    <w:p w:rsidRDefault="005E6ADB" w:rsidP="005E6ADB" w:rsidR="005E6ADB">
      <w:pPr>
        <w:pStyle w:val="NormaleSPIS"/>
        <w:spacing w:after="0"/>
      </w:pPr>
      <w:r>
        <w:t xml:space="preserve">      Trgovački sud u Bjelovaru</w:t>
      </w:r>
    </w:p>
    <w:p w:rsidRDefault="005E6ADB" w:rsidP="004F27AE" w:rsidR="005E6ADB" w:rsidRPr="00B76F3C">
      <w:pPr>
        <w:pStyle w:val="NormaleSPIS"/>
      </w:pPr>
      <w:r>
        <w:t>Bjelovar, Šetalište dr.I.Lebovića 42.</w:t>
      </w:r>
    </w:p>
    <w:p w:rsidRDefault="005E6ADB" w:rsidP="005E6ADB" w:rsidR="005E6ADB">
      <w:pPr>
        <w:jc w:val="right"/>
      </w:pPr>
      <w:r>
        <w:t>Poslovni broj:7 St-649/2017-23</w:t>
      </w:r>
    </w:p>
    <w:p w:rsidRDefault="005E6ADB" w:rsidP="005E6ADB" w:rsidR="005E6ADB">
      <w:pPr>
        <w:jc w:val="both"/>
      </w:pPr>
    </w:p>
    <w:p w:rsidRDefault="005E6ADB" w:rsidP="005E6ADB" w:rsidR="005E6ADB">
      <w:pPr>
        <w:ind w:firstLine="720"/>
        <w:jc w:val="both"/>
      </w:pPr>
      <w:r>
        <w:t>Trgovački sud u Bjelovaru, po sucu Tomislavu Mrazović, u postupku nad Stečajnom masom iza ET d.o.o. za proizvodnju, trgovinu i usluge u stečaju iz Svete Nedjelje, Srebrnjak 20B, OIB 010102959, 07. veljače 2018., donosi slijedeći</w:t>
      </w:r>
    </w:p>
    <w:p w:rsidRDefault="005E6ADB" w:rsidP="005E6ADB" w:rsidR="005E6ADB">
      <w:pPr>
        <w:jc w:val="center"/>
        <w:rPr>
          <w:b/>
        </w:rPr>
      </w:pPr>
      <w:r>
        <w:t>Z A K L J U Č A K</w:t>
      </w:r>
    </w:p>
    <w:p w:rsidRDefault="005E6ADB" w:rsidP="005E6ADB" w:rsidR="005E6ADB">
      <w:pPr>
        <w:ind w:firstLine="720"/>
        <w:jc w:val="both"/>
      </w:pPr>
      <w:proofErr w:type="spellStart"/>
      <w:r>
        <w:rPr>
          <w:b/>
        </w:rPr>
        <w:t>I.</w:t>
      </w:r>
      <w:r>
        <w:t>Predmet</w:t>
      </w:r>
      <w:proofErr w:type="spellEnd"/>
      <w:r>
        <w:t xml:space="preserve"> četvrte usmene javne dražbe je prodaja nekretnine koja čini stečajnu masu iza ET d.o.o., a koja dolazi upisana u:</w:t>
      </w:r>
    </w:p>
    <w:p w:rsidRDefault="005E6ADB" w:rsidP="005E6ADB" w:rsidR="005E6ADB">
      <w:pPr>
        <w:ind w:firstLine="720"/>
        <w:jc w:val="both"/>
      </w:pPr>
      <w:r>
        <w:t xml:space="preserve">-zk.ul.br.201 k.o.Grad Bjelovar i to čkbr.2183, oznake zemljišta stambeno-poslovna građevina kbr.24. podrum+P+2 i dvorište u Ulici A.K.Miošića kao suvlasnički dio 9/100 Etažno vlasništvo (E-3) Poslovni prostor "P3" u prizemlju, koji se sastoji od dvije kancelarije, servisa, pred prostora i WC-a, neto korisne površine poslovnog prostora P=40,05m2, sa pripadajućim spremištem u podrumu, neto površine P=13,03m2, koji se nalazi u stambeno-poslovnoj građevini br.24 podrum+P+2 u Bjelovaru u ul.A.K.Miošića </w:t>
      </w:r>
      <w:proofErr w:type="spellStart"/>
      <w:r>
        <w:t>izgrađ</w:t>
      </w:r>
      <w:proofErr w:type="spellEnd"/>
      <w:r>
        <w:t>. na čest.2183, po početnoj prodajnoj cijeni u iznosu od 203.269,12 kuna (</w:t>
      </w:r>
      <w:proofErr w:type="spellStart"/>
      <w:r>
        <w:t>dvjestotritisućeidvjetstošezdesetdevet</w:t>
      </w:r>
      <w:proofErr w:type="spellEnd"/>
      <w:r>
        <w:t xml:space="preserve"> kuna i dvanaest lipa), opterećena </w:t>
      </w:r>
      <w:proofErr w:type="spellStart"/>
      <w:r>
        <w:t>razlučnim</w:t>
      </w:r>
      <w:proofErr w:type="spellEnd"/>
      <w:r>
        <w:t xml:space="preserve"> pravom za korist </w:t>
      </w:r>
      <w:proofErr w:type="spellStart"/>
      <w:r>
        <w:t>razlučnih</w:t>
      </w:r>
      <w:proofErr w:type="spellEnd"/>
      <w:r>
        <w:t xml:space="preserve"> vjerovnika B2 KAPITAL  d.o.o. iz Zagreba, BEMING d.o.o. iz Bjelovara, REPUBLIKA HRVATSKA i KOMUNALAC d.o.o. iz Bjelovara. </w:t>
      </w:r>
    </w:p>
    <w:p w:rsidRDefault="005E6ADB" w:rsidP="005E6ADB" w:rsidR="005E6ADB">
      <w:pPr>
        <w:ind w:firstLine="720"/>
        <w:jc w:val="both"/>
      </w:pPr>
      <w:proofErr w:type="spellStart"/>
      <w:r>
        <w:rPr>
          <w:b/>
        </w:rPr>
        <w:t>II.</w:t>
      </w:r>
      <w:r>
        <w:t>Nekretnina</w:t>
      </w:r>
      <w:proofErr w:type="spellEnd"/>
      <w:r>
        <w:t xml:space="preserve"> iz ovog zaključka prodavat će se na četvrtoj usmenoj javnoj dražbi, a ročište za četvrtu usmenu javnu dražbu održat će se kod Trgovačkog suda u Bjelovaru,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soba broj 2, dana </w:t>
      </w:r>
      <w:r>
        <w:rPr>
          <w:b/>
        </w:rPr>
        <w:t>06. ožujka 2018. godine u 10,00 sati</w:t>
      </w:r>
      <w:r>
        <w:t xml:space="preserve">. </w:t>
      </w:r>
    </w:p>
    <w:p w:rsidRDefault="005E6ADB" w:rsidP="005E6ADB" w:rsidR="005E6ADB">
      <w:pPr>
        <w:ind w:firstLine="720"/>
        <w:jc w:val="both"/>
      </w:pPr>
      <w:proofErr w:type="spellStart"/>
      <w:r>
        <w:rPr>
          <w:b/>
        </w:rPr>
        <w:t>III.</w:t>
      </w:r>
      <w:r>
        <w:t>Uvjeti</w:t>
      </w:r>
      <w:proofErr w:type="spellEnd"/>
      <w:r>
        <w:t xml:space="preserve"> prodaje:</w:t>
      </w:r>
    </w:p>
    <w:p w:rsidRDefault="005E6ADB" w:rsidP="005E6ADB" w:rsidR="005E6ADB">
      <w:pPr>
        <w:ind w:firstLine="720"/>
        <w:jc w:val="both"/>
      </w:pPr>
      <w:r>
        <w:t xml:space="preserve">1.Nekretnine iz točke </w:t>
      </w:r>
      <w:proofErr w:type="spellStart"/>
      <w:r>
        <w:t>I.ovog</w:t>
      </w:r>
      <w:proofErr w:type="spellEnd"/>
      <w:r>
        <w:t xml:space="preserve"> zaključka se na ročištu za dražbu ne mogu prodati ispod početne prodajne cijene određene u točki I. ovog zaključka.</w:t>
      </w:r>
    </w:p>
    <w:p w:rsidRDefault="005E6ADB" w:rsidP="005E6ADB" w:rsidR="005E6ADB">
      <w:pPr>
        <w:ind w:firstLine="720"/>
        <w:jc w:val="both"/>
      </w:pPr>
      <w:r>
        <w:t xml:space="preserve">2.Poreze, pristojbe i troškove nastale prodajom nekretnina iz ovog zaključka dužan je platiti kupac. Stečajni dužnik je u sustavu PDV. Kupac nekretnine plaća PDV (ako ne koristi opciju prijenosa porezne obveze) ili plaća porez na promet nekretnina, a sve u skladu sa Zakonom. </w:t>
      </w:r>
    </w:p>
    <w:p w:rsidRDefault="005E6ADB" w:rsidP="005E6ADB" w:rsidR="005E6ADB">
      <w:pPr>
        <w:ind w:firstLine="720"/>
        <w:jc w:val="both"/>
      </w:pPr>
      <w:r>
        <w:t xml:space="preserve">3.Nekretnina navedena u točki I. ovog zaključka prodaju se po načelu "viđeno-kupljeno" te se neće priznati nikakve naknadne pritužbe na pravne ili materijalne nedostatke istih. </w:t>
      </w:r>
    </w:p>
    <w:p w:rsidRDefault="005E6ADB" w:rsidP="005E6ADB" w:rsidR="005E6ADB">
      <w:pPr>
        <w:ind w:firstLine="720"/>
        <w:jc w:val="both"/>
      </w:pPr>
      <w:proofErr w:type="spellStart"/>
      <w:r>
        <w:rPr>
          <w:b/>
        </w:rPr>
        <w:t>IV.</w:t>
      </w:r>
      <w:r>
        <w:t>Pravo</w:t>
      </w:r>
      <w:proofErr w:type="spellEnd"/>
      <w:r>
        <w:t xml:space="preserve"> nadmetanja imaju sve pravne i fizičke osobe, u skladu sa zakonskim propisima Republike Hrvatske, a kao ponuditelji na četvrtoj usmenoj javnoj dražbi mogu </w:t>
      </w:r>
    </w:p>
    <w:p w:rsidRDefault="005E6ADB" w:rsidP="005E6ADB" w:rsidR="005E6ADB">
      <w:pPr>
        <w:ind w:firstLine="720"/>
        <w:jc w:val="center"/>
      </w:pPr>
      <w:r>
        <w:lastRenderedPageBreak/>
        <w:t>2</w:t>
      </w:r>
    </w:p>
    <w:p w:rsidRDefault="005E6ADB" w:rsidP="005E6ADB" w:rsidR="005E6ADB">
      <w:pPr>
        <w:ind w:firstLine="720"/>
        <w:jc w:val="right"/>
      </w:pPr>
      <w:r>
        <w:t>Poslovni broj:7 St-649/2017-23</w:t>
      </w:r>
    </w:p>
    <w:p w:rsidRDefault="005E6ADB" w:rsidP="005E6ADB" w:rsidR="005E6ADB">
      <w:pPr>
        <w:jc w:val="both"/>
      </w:pPr>
      <w:bookmarkStart w:name="_GoBack" w:id="0"/>
      <w:bookmarkEnd w:id="0"/>
      <w:r>
        <w:t xml:space="preserve">sudjelovati osobe koje </w:t>
      </w:r>
      <w:r>
        <w:rPr>
          <w:b/>
        </w:rPr>
        <w:t>najkasnije dana</w:t>
      </w:r>
      <w:r>
        <w:t xml:space="preserve"> </w:t>
      </w:r>
      <w:r>
        <w:rPr>
          <w:b/>
        </w:rPr>
        <w:t>02. ožujka 2018. godine</w:t>
      </w:r>
      <w:r>
        <w:t xml:space="preserve"> uplate osiguranje u visini 10% od početne prodajne cijene nekretnine utvrđene u točki I. ovog zaključka za koju se nadmeću, a na račun Trgovačkog suda u Bjelovaru oznake:IBAN 6123900011300000630 s pozivom na broj 05-540-649-2017.</w:t>
      </w:r>
    </w:p>
    <w:p w:rsidRDefault="005E6ADB" w:rsidP="005E6ADB" w:rsidR="005E6ADB">
      <w:pPr>
        <w:ind w:firstLine="720"/>
        <w:jc w:val="both"/>
      </w:pPr>
      <w:proofErr w:type="spellStart"/>
      <w:r>
        <w:rPr>
          <w:b/>
        </w:rPr>
        <w:t>V.</w:t>
      </w:r>
      <w:r>
        <w:t>Nekretninu</w:t>
      </w:r>
      <w:proofErr w:type="spellEnd"/>
      <w:r>
        <w:t xml:space="preserve"> iz točke </w:t>
      </w:r>
      <w:proofErr w:type="spellStart"/>
      <w:r>
        <w:t>I.ovog</w:t>
      </w:r>
      <w:proofErr w:type="spellEnd"/>
      <w: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cijenu, ne položi </w:t>
      </w:r>
      <w:proofErr w:type="spellStart"/>
      <w:r>
        <w:t>kupovninu</w:t>
      </w:r>
      <w:proofErr w:type="spellEnd"/>
      <w:r>
        <w:t xml:space="preserve"> u određenom roku.  </w:t>
      </w:r>
    </w:p>
    <w:p w:rsidRDefault="005E6ADB" w:rsidP="005E6ADB" w:rsidR="005E6ADB">
      <w:pPr>
        <w:ind w:firstLine="720"/>
        <w:jc w:val="both"/>
      </w:pPr>
      <w:proofErr w:type="spellStart"/>
      <w:r>
        <w:rPr>
          <w:b/>
        </w:rPr>
        <w:t>VI.</w:t>
      </w:r>
      <w:r>
        <w:t>Kupac</w:t>
      </w:r>
      <w:proofErr w:type="spellEnd"/>
      <w:r>
        <w:t xml:space="preserve"> je dužan platiti </w:t>
      </w:r>
      <w:proofErr w:type="spellStart"/>
      <w:r>
        <w:t>kupovninu</w:t>
      </w:r>
      <w:proofErr w:type="spellEnd"/>
      <w:r>
        <w:t xml:space="preserve"> za nekretninu iz točke </w:t>
      </w:r>
      <w:proofErr w:type="spellStart"/>
      <w:r>
        <w:t>I.ovog</w:t>
      </w:r>
      <w:proofErr w:type="spellEnd"/>
      <w:r>
        <w:t xml:space="preserve">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razliku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5E6ADB" w:rsidP="005E6ADB" w:rsidR="005E6ADB">
      <w:pPr>
        <w:ind w:firstLine="720"/>
        <w:jc w:val="both"/>
      </w:pPr>
      <w:proofErr w:type="spellStart"/>
      <w:r>
        <w:rPr>
          <w:b/>
        </w:rPr>
        <w:t>VII.</w:t>
      </w:r>
      <w:r>
        <w:t>Nakon</w:t>
      </w:r>
      <w:proofErr w:type="spellEnd"/>
      <w:r>
        <w:t xml:space="preserve"> što je kupac položio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nekretnine kupcu, upis prava vlasništva u korist kupca i brisanje založnih prava.   </w:t>
      </w:r>
    </w:p>
    <w:p w:rsidRDefault="005E6ADB" w:rsidP="005E6ADB" w:rsidR="005E6ADB">
      <w:pPr>
        <w:spacing w:after="0"/>
        <w:ind w:firstLine="720"/>
        <w:jc w:val="both"/>
        <w:rPr>
          <w:b/>
        </w:rPr>
      </w:pPr>
      <w:proofErr w:type="spellStart"/>
      <w:r>
        <w:rPr>
          <w:b/>
        </w:rPr>
        <w:t>VIII.</w:t>
      </w:r>
      <w:r>
        <w:t>Razgledanje</w:t>
      </w:r>
      <w:proofErr w:type="spellEnd"/>
      <w:r>
        <w:t xml:space="preserve"> imovine i uvid u procjenu vrijednosti iste mogu se obaviti uz prethodni dogovor sa stečajnim upraviteljem na broj 091 373 3365. </w:t>
      </w:r>
      <w:r>
        <w:rPr>
          <w:b/>
        </w:rPr>
        <w:t xml:space="preserve">                  </w:t>
      </w:r>
    </w:p>
    <w:p w:rsidRDefault="005E6ADB" w:rsidP="005E6ADB" w:rsidR="005E6ADB">
      <w:pPr>
        <w:rPr>
          <w:b/>
        </w:rPr>
      </w:pPr>
      <w:r>
        <w:rPr>
          <w:b/>
        </w:rPr>
        <w:t xml:space="preserve">                                                                                        </w:t>
      </w:r>
    </w:p>
    <w:p w:rsidRDefault="005E6ADB" w:rsidP="005E6ADB" w:rsidR="005E6ADB">
      <w:r>
        <w:t xml:space="preserve">                                       U Bjelovaru 7. veljače 2018. </w:t>
      </w:r>
    </w:p>
    <w:p w:rsidRDefault="005E6ADB" w:rsidP="005E6ADB" w:rsidR="005E6ADB">
      <w:pPr>
        <w:jc w:val="both"/>
      </w:pPr>
      <w:r>
        <w:t xml:space="preserve">                                                                                                              Sudac                                                                                                                </w:t>
      </w:r>
    </w:p>
    <w:p w:rsidRDefault="005E6ADB" w:rsidP="005E6ADB" w:rsidR="005E6ADB">
      <w:pPr>
        <w:jc w:val="both"/>
      </w:pPr>
      <w:r>
        <w:t xml:space="preserve">                                                                                                     Tomislav Mrazović</w:t>
      </w:r>
    </w:p>
    <w:p w:rsidRDefault="005E6ADB" w:rsidP="005E6ADB" w:rsidR="005E6ADB">
      <w:pPr>
        <w:jc w:val="both"/>
      </w:pPr>
    </w:p>
    <w:p w:rsidRDefault="005E6ADB" w:rsidP="005E6ADB" w:rsidR="005E6ADB">
      <w:pPr>
        <w:jc w:val="both"/>
        <w:rPr>
          <w:szCs w:val="20"/>
        </w:rPr>
      </w:pPr>
      <w:r>
        <w:t>POUKA O PRAVNOM LIJEKU: Protiv ovog zaključka nije dopuštena žalba (čl.11.st.5.OZ-a)</w:t>
      </w:r>
    </w:p>
    <w:p w:rsidRDefault="005E6ADB" w:rsidP="005E6ADB" w:rsidR="005E6ADB">
      <w:pPr>
        <w:jc w:val="both"/>
      </w:pPr>
    </w:p>
    <w:p w:rsidRDefault="005E6ADB" w:rsidP="005E6ADB" w:rsidR="005E6ADB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ADB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1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St-649/2017-23</izvorni_sadrzaj>
    <derivirana_varijabla naziv="DomainObject.Oznaka_1">St-649/2017-23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ET društvo s ograničenom odgovornošću za proizvodnju, trgovinu i usluge u stečaju</izvorni_sadrzaj>
    <derivirana_varijabla naziv="DomainObject.Predmet.ProtustrankaFormated_1">  Stečajna masa iza ET društvo s ograničenom odgovornošću za proizvodnju, trgovinu i usluge u stečaju</derivirana_varijabla>
  </DomainObject.Predmet.ProtustrankaFormated>
  <DomainObject.Predmet.ProtustrankaFormatedOIB>
    <izvorni_sadrzaj>  Stečajna masa iza ET društvo s ograničenom odgovornošću za proizvodnju, trgovinu i usluge u stečaju, OIB 23771591469</izvorni_sadrzaj>
    <derivirana_varijabla naziv="DomainObject.Predmet.ProtustrankaFormatedOIB_1">  Stečajna masa iza ET društvo s ograničenom odgovornošću za proizvodnju, trgovinu i usluge u stečaju, OIB 23771591469</derivirana_varijabla>
  </DomainObject.Predmet.ProtustrankaFormatedOIB>
  <DomainObject.Predmet.ProtustrankaFormatedWithAdress>
    <izvorni_sadrzaj> Stečajna masa iza ET društvo s ograničenom odgovornošću za proizvodnju, trgovinu i usluge u stečaju, Srebrnjak 20, 10431 Sveta Nedelja</izvorni_sadrzaj>
    <derivirana_varijabla naziv="DomainObject.Predmet.ProtustrankaFormatedWithAdress_1"> Stečajna masa iza ET društvo s ograničenom odgovornošću za proizvodnju, trgovinu i usluge u stečaju, Srebrnjak 20, 10431 Sveta Nedelja</derivirana_varijabla>
  </DomainObject.Predmet.ProtustrankaFormatedWithAdress>
  <DomainObject.Predmet.ProtustrankaFormatedWithAdressOIB>
    <izvorni_sadrzaj> Stečajna masa iza ET društvo s ograničenom odgovornošću za proizvodnju, trgovinu i usluge u stečaju, OIB 23771591469, Srebrnjak 20, 10431 Sveta Nedelja</izvorni_sadrzaj>
    <derivirana_varijabla naziv="DomainObject.Predmet.ProtustrankaFormatedWithAdressOIB_1"> Stečajna masa iza ET društvo s ograničenom odgovornošću za proizvodnju, trgovinu i usluge u stečaju, OIB 23771591469, Srebrnjak 20, 10431 Sveta Nedelja</derivirana_varijabla>
  </DomainObject.Predmet.ProtustrankaFormatedWithAdressOIB>
  <DomainObject.Predmet.ProtustrankaWithAdress>
    <izvorni_sadrzaj>Stečajna masa iza ET društvo s ograničenom odgovornošću za proizvodnju, trgovinu i usluge u stečaju Srebrnjak 20, 10431 Sveta Nedelja</izvorni_sadrzaj>
    <derivirana_varijabla naziv="DomainObject.Predmet.ProtustrankaWithAdress_1">Stečajna masa iza ET društvo s ograničenom odgovornošću za proizvodnju, trgovinu i usluge u stečaju Srebrnjak 20, 10431 Sveta Nedelja</derivirana_varijabla>
  </DomainObject.Predmet.ProtustrankaWithAdress>
  <DomainObject.Predmet.ProtustrankaWithAdressOIB>
    <izvorni_sadrzaj>Stečajna masa iza ET društvo s ograničenom odgovornošću za proizvodnju, trgovinu i usluge u stečaju, OIB 23771591469, Srebrnjak 20, 10431 Sveta Nedelja</izvorni_sadrzaj>
    <derivirana_varijabla naziv="DomainObject.Predmet.ProtustrankaWithAdressOIB_1">Stečajna masa iza ET društvo s ograničenom odgovornošću za proizvodnju, trgovinu i usluge u stečaju, OIB 23771591469, Srebrnjak 20, 10431 Sveta Nedelja</derivirana_varijabla>
  </DomainObject.Predmet.ProtustrankaWithAdressOIB>
  <DomainObject.Predmet.ProtustrankaNazivFormated>
    <izvorni_sadrzaj>Stečajna masa iza ET društvo s ograničenom odgovornošću za proizvodnju, trgovinu i usluge u stečaju</izvorni_sadrzaj>
    <derivirana_varijabla naziv="DomainObject.Predmet.ProtustrankaNazivFormated_1">Stečajna masa iza ET društvo s ograničenom odgovornošću za proizvodnju, trgovinu i usluge u stečaju</derivirana_varijabla>
  </DomainObject.Predmet.ProtustrankaNazivFormated>
  <DomainObject.Predmet.ProtustrankaNazivFormatedOIB>
    <izvorni_sadrzaj>Stečajna masa iza ET društvo s ograničenom odgovornošću za proizvodnju, trgovinu i usluge u stečaju, OIB 23771591469</izvorni_sadrzaj>
    <derivirana_varijabla naziv="DomainObject.Predmet.ProtustrankaNazivFormatedOIB_1">Stečajna masa iza ET društvo s ograničenom odgovornošću za proizvodnju, trgovinu i usluge u stečaju, OIB 23771591469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Stečajna masa iza ET društvo s ograničenom odgovornošću za proizvodnju, trgovinu i usluge u stečaju</item>
    </izvorni_sadrzaj>
    <derivirana_varijabla naziv="DomainObject.Predmet.ProtuStrankaListFormated_1">
      <item>Stečajna masa iza ET društvo s ograničenom odgovornošću za proizvodnju, trgovinu i usluge u stečaju</item>
    </derivirana_varijabla>
  </DomainObject.Predmet.ProtuStrankaListFormated>
  <DomainObject.Predmet.ProtuStrankaListFormatedOIB>
    <izvorni_sadrzaj>
      <item>Stečajna masa iza ET društvo s ograničenom odgovornošću za proizvodnju, trgovinu i usluge u stečaju, OIB 23771591469</item>
    </izvorni_sadrzaj>
    <derivirana_varijabla naziv="DomainObject.Predmet.ProtuStrankaListFormatedOIB_1">
      <item>Stečajna masa iza ET društvo s ograničenom odgovornošću za proizvodnju, trgovinu i usluge u stečaju, OIB 23771591469</item>
    </derivirana_varijabla>
  </DomainObject.Predmet.ProtuStrankaListFormatedOIB>
  <DomainObject.Predmet.ProtuStrankaListFormatedWithAdress>
    <izvorni_sadrzaj>
      <item>Stečajna masa iza ET društvo s ograničenom odgovornošću za proizvodnju, trgovinu i usluge u stečaju, Srebrnjak 20, 10431 Sveta Nedelja</item>
    </izvorni_sadrzaj>
    <derivirana_varijabla naziv="DomainObject.Predmet.ProtuStrankaListFormatedWithAdress_1">
      <item>Stečajna masa iza ET društvo s ograničenom odgovornošću za proizvodnju, trgovinu i usluge u stečaju, Srebrnjak 20, 10431 Sveta Nedelja</item>
    </derivirana_varijabla>
  </DomainObject.Predmet.ProtuStrankaListFormatedWithAdress>
  <DomainObject.Predmet.ProtuStrankaListFormatedWithAdressOIB>
    <izvorni_sadrzaj>
      <item>Stečajna masa iza ET društvo s ograničenom odgovornošću za proizvodnju, trgovinu i usluge u stečaju, OIB 23771591469, Srebrnjak 20, 10431 Sveta Nedelja</item>
    </izvorni_sadrzaj>
    <derivirana_varijabla naziv="DomainObject.Predmet.ProtuStrankaListFormatedWithAdressOIB_1">
      <item>Stečajna masa iza ET društvo s ograničenom odgovornošću za proizvodnju, trgovinu i usluge u stečaju, OIB 23771591469, Srebrnjak 20, 10431 Sveta Nedelja</item>
    </derivirana_varijabla>
  </DomainObject.Predmet.ProtuStrankaListFormatedWithAdressOIB>
  <DomainObject.Predmet.ProtuStrankaListNazivFormated>
    <izvorni_sadrzaj>
      <item>Stečajna masa iza ET društvo s ograničenom odgovornošću za proizvodnju, trgovinu i usluge u stečaju</item>
    </izvorni_sadrzaj>
    <derivirana_varijabla naziv="DomainObject.Predmet.ProtuStrankaListNazivFormated_1">
      <item>Stečajna masa iza ET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ET društvo s ograničenom odgovornošću za proizvodnju, trgovinu i usluge u stečaju, OIB 23771591469</item>
    </izvorni_sadrzaj>
    <derivirana_varijabla naziv="DomainObject.Predmet.ProtuStrankaListNazivFormatedOIB_1">
      <item>Stečajna masa iza ET društvo s ograničenom odgovornošću za proizvodnju, trgovinu i usluge u stečaju, OIB 23771591469</item>
    </derivirana_varijabla>
  </DomainObject.Predmet.ProtuStrankaListNazivFormatedOIB>
  <DomainObject.Predmet.OstaliListFormated>
    <izvorni_sadrzaj>
      <item>DAMIR DONČEVIĆ</item>
    </izvorni_sadrzaj>
    <derivirana_varijabla naziv="DomainObject.Predmet.OstaliListFormated_1">
      <item>DAMIR DONČEVIĆ</item>
    </derivirana_varijabla>
  </DomainObject.Predmet.OstaliListFormated>
  <DomainObject.Predmet.OstaliListFormatedOIB>
    <izvorni_sadrzaj>
      <item>DAMIR DONČEVIĆ, OIB 35941254088</item>
    </izvorni_sadrzaj>
    <derivirana_varijabla naziv="DomainObject.Predmet.OstaliListFormatedOIB_1">
      <item>DAMIR DONČEVIĆ, OIB 35941254088</item>
    </derivirana_varijabla>
  </DomainObject.Predmet.OstaliListFormatedOIB>
  <DomainObject.Predmet.OstaliListFormatedWithAdress>
    <izvorni_sadrzaj>
      <item>DAMIR DONČEVIĆ, Andrije Hebranga 41/A., 43000 Bjelovar</item>
    </izvorni_sadrzaj>
    <derivirana_varijabla naziv="DomainObject.Predmet.OstaliListFormatedWithAdress_1">
      <item>DAMIR DONČEVIĆ, Andrije Hebranga 41/A., 43000 Bjelovar</item>
    </derivirana_varijabla>
  </DomainObject.Predmet.OstaliListFormatedWithAdress>
  <DomainObject.Predmet.OstaliListFormatedWithAdressOIB>
    <izvorni_sadrzaj>
      <item>DAMIR DONČEVIĆ, OIB 35941254088, Andrije Hebranga 41/A., 43000 Bjelovar</item>
    </izvorni_sadrzaj>
    <derivirana_varijabla naziv="DomainObject.Predmet.OstaliListFormatedWithAdressOIB_1">
      <item>DAMIR DONČEVIĆ, OIB 35941254088, Andrije Hebranga 41/A., 43000 Bjelovar</item>
    </derivirana_varijabla>
  </DomainObject.Predmet.OstaliListFormatedWithAdressOIB>
  <DomainObject.Predmet.OstaliListNazivFormated>
    <izvorni_sadrzaj>
      <item>DAMIR DONČEVIĆ</item>
    </izvorni_sadrzaj>
    <derivirana_varijabla naziv="DomainObject.Predmet.OstaliListNazivFormated_1">
      <item>DAMIR DONČEVIĆ</item>
    </derivirana_varijabla>
  </DomainObject.Predmet.OstaliListNazivFormated>
  <DomainObject.Predmet.OstaliListNazivFormatedOIB>
    <izvorni_sadrzaj>
      <item>DAMIR DONČEVIĆ, OIB 35941254088</item>
    </izvorni_sadrzaj>
    <derivirana_varijabla naziv="DomainObject.Predmet.OstaliListNazivFormatedOIB_1">
      <item>DAMIR DONČEVIĆ, OIB 35941254088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St-649/2017-23</izvorni_sadrzaj>
    <derivirana_varijabla naziv="DomainObject.PoslovniBrojDokumenta_1">St-649/2017-23</derivirana_varijabla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Stečajna masa iza ET društvo s ograničenom odgovornošću za proizvodnju, trgovinu i usluge u stečaju</izvorni_sadrzaj>
    <derivirana_varijabla naziv="DomainObject.Predmet.ProtustrankaIDrugi_1">Stečajna masa iza ET društvo s ograničenom odgovornošću za proizvodnju, trgovinu i usluge u stečaju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Stečajna masa iza ET društvo s ograničenom odgovornošću za proizvodnju, trgovinu i usluge u stečaju, OIB 23771591469, Srebrnjak 20, 10431 Sveta Nedelja</izvorni_sadrzaj>
    <derivirana_varijabla naziv="DomainObject.Predmet.ProtustrankaIDrugiAdressOIB_1">Stečajna masa iza ET društvo s ograničenom odgovornošću za proizvodnju, trgovinu i usluge u stečaju, OIB 23771591469, Srebrnjak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ET društvo s ograničenom odgovornošću za proizvodnju, trgovinu i usluge u stečaju</item>
      <item>DAMIR DONČEVIĆ</item>
      <item>B2  KAPITAL d.o.o. za poslovne usluge</item>
    </izvorni_sadrzaj>
    <derivirana_varijabla naziv="DomainObject.Predmet.SudioniciListNaziv_1">
      <item>Stečajna masa iza ET društvo s ograničenom odgovornošću za proizvodnju, trgovinu i usluge u stečaju</item>
      <item>DAMIR DONČEVIĆ</item>
      <item>B2  KAPITAL d.o.o. za poslovne usluge</item>
    </derivirana_varijabla>
  </DomainObject.Predmet.SudioniciListNaziv>
  <DomainObject.Predmet.SudioniciListAdressOIB>
    <izvorni_sadrzaj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izvorni_sadrzaj>
    <derivirana_varijabla naziv="DomainObject.Predmet.SudioniciListAdressOIB_1"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34460-EBFB-463F-B3A2-D6F0A01639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3300</properties:Characters>
  <properties:Lines>67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2018-02-07T09:26:00Z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St-649/2017-23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