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23e3" w14:paraId="5cf23e3" w:rsidRDefault="00FE52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5255" w:rsidP="00FE5255" w:rsidR="00FE5255">
      <w:pPr>
        <w:spacing w:after="0"/>
        <w:jc w:val="both"/>
      </w:pPr>
      <w:r>
        <w:t xml:space="preserve">          </w:t>
      </w:r>
      <w:r>
        <w:t>Republika Hrvatska</w:t>
      </w:r>
    </w:p>
    <w:p w:rsidRDefault="00FE5255" w:rsidP="00FE5255" w:rsidR="00FE525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E5255" w:rsidP="00FE5255" w:rsidR="00FE525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>Poslovni broj: 5. St-456/2017-10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E525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JUTARNJA ZVIJEZDA d.o.o. za trgovinu i usluge, Zagreb, Brezovička Cesta 21, MBS: 080323442, OIB: 78213901206, 21. rujna </w:t>
      </w:r>
      <w:r w:rsidRPr="00FE5255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>Saziva se ročište</w:t>
      </w:r>
      <w:r w:rsidRPr="00FE5255">
        <w:rPr>
          <w:rFonts w:cs="Times New Roman" w:eastAsia="Times New Roman"/>
          <w:b/>
          <w:szCs w:val="20"/>
          <w:lang w:eastAsia="hr-HR"/>
        </w:rPr>
        <w:t xml:space="preserve"> </w:t>
      </w:r>
      <w:r w:rsidRPr="00FE5255">
        <w:rPr>
          <w:rFonts w:cs="Times New Roman" w:eastAsia="Times New Roman"/>
          <w:szCs w:val="20"/>
          <w:lang w:eastAsia="hr-HR"/>
        </w:rPr>
        <w:t xml:space="preserve">radi  rasprave o uvjetima za otvaranje stečajnog postupka za dan 16. listopada 2018. u 10,00 sati u ovome sudu u Bjelovaru, Šetalište dr. </w:t>
      </w:r>
      <w:proofErr w:type="spellStart"/>
      <w:r w:rsidRPr="00FE525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E525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E525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E525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 xml:space="preserve">-zakonski zastupnik dužnika Tomislav </w:t>
      </w:r>
      <w:proofErr w:type="spellStart"/>
      <w:r w:rsidRPr="00FE5255">
        <w:rPr>
          <w:rFonts w:cs="Times New Roman" w:eastAsia="Times New Roman"/>
          <w:szCs w:val="20"/>
          <w:lang w:eastAsia="hr-HR"/>
        </w:rPr>
        <w:t>Gorša</w:t>
      </w:r>
      <w:proofErr w:type="spellEnd"/>
      <w:r w:rsidRPr="00FE5255">
        <w:rPr>
          <w:rFonts w:cs="Times New Roman" w:eastAsia="Times New Roman"/>
          <w:szCs w:val="20"/>
          <w:lang w:eastAsia="hr-HR"/>
        </w:rPr>
        <w:t xml:space="preserve"> uz izvješće privremenog stečajnog upravitelja 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 xml:space="preserve">-privremeni stečajni upravitelj Mijo Rončević iz Osijeka 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>U Bjelovaru 21. rujna 2018.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E5255" w:rsidP="00FE5255" w:rsidR="00FE5255" w:rsidRPr="00FE52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</w:p>
    <w:p w:rsidRDefault="00FE5255" w:rsidP="00FE5255" w:rsidR="00FE5255" w:rsidRPr="00FE52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</w:p>
    <w:p w:rsidRDefault="00FE5255" w:rsidP="00FE5255" w:rsidR="00FE5255" w:rsidRPr="00FE525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FE5255">
        <w:rPr>
          <w:rFonts w:cs="Times New Roman" w:eastAsia="Times New Roman"/>
          <w:noProof/>
          <w:szCs w:val="20"/>
          <w:lang w:eastAsia="hr-HR"/>
        </w:rPr>
        <w:t xml:space="preserve">           </w:t>
      </w: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255" w:rsidP="00FE5255" w:rsidR="00FE5255" w:rsidRPr="00FE52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5255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255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1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31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St-456/2017-10</izvorni_sadrzaj>
    <derivirana_varijabla naziv="DomainObject.Oznaka_1">St-456/2017-10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JUTARNJA ZVIJEZDA d.o.o. zastupanog po punomoćniku Tomislav Gorša</izvorni_sadrzaj>
    <derivirana_varijabla naziv="DomainObject.Predmet.ProtustrankaFormated_1">  JUTARNJA ZVIJEZDA d.o.o. zastupanog po punomoćniku Tomislav Gorša</derivirana_varijabla>
  </DomainObject.Predmet.ProtustrankaFormated>
  <DomainObject.Predmet.ProtustrankaFormatedOIB>
    <izvorni_sadrzaj>  JUTARNJA ZVIJEZDA d.o.o., OIB 78213901206 zastupanog po punomoćniku Tomislav Gorša</izvorni_sadrzaj>
    <derivirana_varijabla naziv="DomainObject.Predmet.ProtustrankaFormatedOIB_1">  JUTARNJA ZVIJEZDA d.o.o., OIB 78213901206 zastupanog po punomoćniku Tomislav Gorša</derivirana_varijabla>
  </DomainObject.Predmet.ProtustrankaFormatedOIB>
  <DomainObject.Predmet.ProtustrankaFormatedWithAdress>
    <izvorni_sadrzaj> JUTARNJA ZVIJEZDA d.o.o., Brezovička Cesta 21, 10000 Zagreb zastupanog po punomoćniku Tomislav Gorša</izvorni_sadrzaj>
    <derivirana_varijabla naziv="DomainObject.Predmet.ProtustrankaFormatedWithAdress_1"> JUTARNJA ZVIJEZDA d.o.o., Brezovička Cesta 21, 10000 Zagreb zastupanog po punomoćniku Tomislav Gorša</derivirana_varijabla>
  </DomainObject.Predmet.ProtustrankaFormatedWithAdress>
  <DomainObject.Predmet.ProtustrankaFormatedWithAdressOIB>
    <izvorni_sadrzaj> JUTARNJA ZVIJEZDA d.o.o., OIB 78213901206, Brezovička Cesta 21, 10000 Zagreb zastupanog po punomoćniku Tomislav Gorša</izvorni_sadrzaj>
    <derivirana_varijabla naziv="DomainObject.Predmet.ProtustrankaFormatedWithAdressOIB_1"> JUTARNJA ZVIJEZDA d.o.o., OIB 78213901206, Brezovička Cesta 21, 10000 Zagreb zastupanog po punomoćniku Tomislav Gorša</derivirana_varijabla>
  </DomainObject.Predmet.ProtustrankaFormatedWithAdressOIB>
  <DomainObject.Predmet.ProtustrankaWithAdress>
    <izvorni_sadrzaj>JUTARNJA ZVIJEZDA d.o.o. Brezovička Cesta 21, 10000 Zagreb</izvorni_sadrzaj>
    <derivirana_varijabla naziv="DomainObject.Predmet.ProtustrankaWithAdress_1">JUTARNJA ZVIJEZDA d.o.o. Brezovička Cesta 21, 10000 Zagreb</derivirana_varijabla>
  </DomainObject.Predmet.ProtustrankaWithAdress>
  <DomainObject.Predmet.ProtustrankaWithAdressOIB>
    <izvorni_sadrzaj>JUTARNJA ZVIJEZDA d.o.o., OIB 78213901206, Brezovička Cesta 21, 10000 Zagreb</izvorni_sadrzaj>
    <derivirana_varijabla naziv="DomainObject.Predmet.ProtustrankaWithAdressOIB_1">JUTARNJA ZVIJEZDA d.o.o., OIB 78213901206, Brezovička Cesta 21, 10000 Zagreb</derivirana_varijabla>
  </DomainObject.Predmet.ProtustrankaWithAdressOIB>
  <DomainObject.Predmet.ProtustrankaNazivFormated>
    <izvorni_sadrzaj>JUTARNJA ZVIJEZDA d.o.o.</izvorni_sadrzaj>
    <derivirana_varijabla naziv="DomainObject.Predmet.ProtustrankaNazivFormated_1">JUTARNJA ZVIJEZDA d.o.o.</derivirana_varijabla>
  </DomainObject.Predmet.ProtustrankaNazivFormated>
  <DomainObject.Predmet.ProtustrankaNazivFormatedOIB>
    <izvorni_sadrzaj>JUTARNJA ZVIJEZDA d.o.o., OIB 78213901206</izvorni_sadrzaj>
    <derivirana_varijabla naziv="DomainObject.Predmet.ProtustrankaNazivFormatedOIB_1">JUTARNJA ZVIJEZDA d.o.o., OIB 78213901206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ZVIJEZDA d.o.o. zastupanog po punomoćniku Tomislav Gorša</item>
    </izvorni_sadrzaj>
    <derivirana_varijabla naziv="DomainObject.Predmet.ProtuStrankaListFormated_1">
      <item>JUTARNJA ZVIJEZDA d.o.o. zastupanog po punomoćniku Tomislav Gorša</item>
    </derivirana_varijabla>
  </DomainObject.Predmet.ProtuStrankaListFormated>
  <DomainObject.Predmet.ProtuStrankaListFormatedOIB>
    <izvorni_sadrzaj>
      <item>JUTARNJA ZVIJEZDA d.o.o., OIB 78213901206 zastupanog po punomoćniku Tomislav Gorša</item>
    </izvorni_sadrzaj>
    <derivirana_varijabla naziv="DomainObject.Predmet.ProtuStrankaListFormatedOIB_1">
      <item>JUTARNJA ZVIJEZDA d.o.o., OIB 78213901206 zastupanog po punomoćniku Tomislav Gorša</item>
    </derivirana_varijabla>
  </DomainObject.Predmet.ProtuStrankaListFormatedOIB>
  <DomainObject.Predmet.ProtuStrankaListFormatedWithAdress>
    <izvorni_sadrzaj>
      <item>JUTARNJA ZVIJEZDA d.o.o., Brezovička Cesta 21, 10000 Zagreb zastupanog po punomoćniku Tomislav Gorša</item>
    </izvorni_sadrzaj>
    <derivirana_varijabla naziv="DomainObject.Predmet.ProtuStrankaListFormatedWithAdress_1">
      <item>JUTARNJA ZVIJEZDA d.o.o., Brezovička Cesta 21, 10000 Zagreb zastupanog po punomoćniku Tomislav Gorša</item>
    </derivirana_varijabla>
  </DomainObject.Predmet.ProtuStrankaListFormatedWithAdress>
  <DomainObject.Predmet.ProtuStrankaListFormatedWithAdressOIB>
    <izvorni_sadrzaj>
      <item>JUTARNJA ZVIJEZDA d.o.o., OIB 78213901206, Brezovička Cesta 21, 10000 Zagreb zastupanog po punomoćniku Tomislav Gorša</item>
    </izvorni_sadrzaj>
    <derivirana_varijabla naziv="DomainObject.Predmet.ProtuStrankaListFormatedWithAdressOIB_1">
      <item>JUTARNJA ZVIJEZDA d.o.o., OIB 78213901206, Brezovička Cesta 21, 10000 Zagreb zastupanog po punomoćniku Tomislav Gorša</item>
    </derivirana_varijabla>
  </DomainObject.Predmet.ProtuStrankaListFormatedWithAdressOIB>
  <DomainObject.Predmet.ProtuStrankaListNazivFormated>
    <izvorni_sadrzaj>
      <item>JUTARNJA ZVIJEZDA d.o.o.</item>
    </izvorni_sadrzaj>
    <derivirana_varijabla naziv="DomainObject.Predmet.ProtuStrankaListNazivFormated_1">
      <item>JUTARNJA ZVIJEZDA d.o.o.</item>
    </derivirana_varijabla>
  </DomainObject.Predmet.ProtuStrankaListNazivFormated>
  <DomainObject.Predmet.ProtuStrankaListNazivFormatedOIB>
    <izvorni_sadrzaj>
      <item>JUTARNJA ZVIJEZDA d.o.o., OIB 78213901206</item>
    </izvorni_sadrzaj>
    <derivirana_varijabla naziv="DomainObject.Predmet.ProtuStrankaListNazivFormatedOIB_1">
      <item>JUTARNJA ZVIJEZDA d.o.o., OIB 78213901206</item>
    </derivirana_varijabla>
  </DomainObject.Predmet.ProtuStrankaListNazivFormatedOIB>
  <DomainObject.Predmet.OstaliListFormated>
    <izvorni_sadrzaj>
      <item>Tomislav Gorša punomoćnik sudionika u postupku JUTARNJA ZVIJEZDA d.o.o.</item>
    </izvorni_sadrzaj>
    <derivirana_varijabla naziv="DomainObject.Predmet.OstaliListFormated_1">
      <item>Tomislav Gorša punomoćnik sudionika u postupku JUTARNJA ZVIJEZDA d.o.o.</item>
    </derivirana_varijabla>
  </DomainObject.Predmet.OstaliListFormated>
  <DomainObject.Predmet.OstaliListFormatedOIB>
    <izvorni_sadrzaj>
      <item>Tomislav Gorša, OIB 12241735152 punomoćnik sudionika u postupku JUTARNJA ZVIJEZDA d.o.o.</item>
    </izvorni_sadrzaj>
    <derivirana_varijabla naziv="DomainObject.Predmet.OstaliListFormatedOIB_1">
      <item>Tomislav Gorša, OIB 12241735152 punomoćnik sudionika u postupku JUTARNJA ZVIJEZDA d.o.o.</item>
    </derivirana_varijabla>
  </DomainObject.Predmet.OstaliListFormatedOIB>
  <DomainObject.Predmet.OstaliListFormatedWithAdress>
    <izvorni_sadrzaj>
      <item>Tomislav Gorša, Brezovička cesta 26, 10000 Zagreb punomoćnik sudionika u postupku JUTARNJA ZVIJEZDA d.o.o.</item>
    </izvorni_sadrzaj>
    <derivirana_varijabla naziv="DomainObject.Predmet.OstaliListFormatedWithAdress_1">
      <item>Tomislav Gorša, Brezovička cesta 26, 10000 Zagreb punomoćnik sudionika u postupku JUTARNJA ZVIJEZDA d.o.o.</item>
    </derivirana_varijabla>
  </DomainObject.Predmet.OstaliListFormatedWithAdress>
  <DomainObject.Predmet.OstaliListFormatedWithAdressOIB>
    <izvorni_sadrzaj>
      <item>Tomislav Gorša, OIB 12241735152, Brezovička cesta 26, 10000 Zagreb punomoćnik sudionika u postupku JUTARNJA ZVIJEZDA d.o.o.</item>
    </izvorni_sadrzaj>
    <derivirana_varijabla naziv="DomainObject.Predmet.OstaliListFormatedWithAdressOIB_1">
      <item>Tomislav Gorša, OIB 12241735152, Brezovička cesta 26, 10000 Zagreb punomoćnik sudionika u postupku JUTARNJA ZVIJEZDA d.o.o.</item>
    </derivirana_varijabla>
  </DomainObject.Predmet.OstaliListFormatedWithAdressOIB>
  <DomainObject.Predmet.OstaliListNazivFormated>
    <izvorni_sadrzaj>
      <item>Tomislav Gorša</item>
    </izvorni_sadrzaj>
    <derivirana_varijabla naziv="DomainObject.Predmet.OstaliListNazivFormated_1">
      <item>Tomislav Gorša</item>
    </derivirana_varijabla>
  </DomainObject.Predmet.OstaliListNazivFormated>
  <DomainObject.Predmet.OstaliListNazivFormatedOIB>
    <izvorni_sadrzaj>
      <item>Tomislav Gorša, OIB 12241735152</item>
    </izvorni_sadrzaj>
    <derivirana_varijabla naziv="DomainObject.Predmet.OstaliListNazivFormatedOIB_1">
      <item>Tomislav Gorša, OIB 12241735152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St-456/2017-10</izvorni_sadrzaj>
    <derivirana_varijabla naziv="DomainObject.PoslovniBrojDokumenta_1">St-456/2017-10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ZVIJEZDA d.o.o.</izvorni_sadrzaj>
    <derivirana_varijabla naziv="DomainObject.Predmet.ProtustrankaIDrugi_1">JUTARNJA ZVIJEZDA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JUTARNJA ZVIJEZDA d.o.o., OIB 78213901206, Brezovička Cesta 21, 10000 Zagreb</izvorni_sadrzaj>
    <derivirana_varijabla naziv="DomainObject.Predmet.ProtustrankaIDrugiAdressOIB_1">JUTARNJA ZVIJEZDA d.o.o., OIB 78213901206,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JUTARNJA ZVIJEZDA d.o.o.</item>
      <item>FINA Regionalni centar Zagreb</item>
      <item>Tomislav Gorša</item>
    </izvorni_sadrzaj>
    <derivirana_varijabla naziv="DomainObject.Predmet.SudioniciListNaziv_1">
      <item>JUTARNJA ZVIJEZDA d.o.o.</item>
      <item>FINA Regionalni centar Zagreb</item>
      <item>Tomislav Gorša</item>
    </derivirana_varijabla>
  </DomainObject.Predmet.SudioniciListNaziv>
  <DomainObject.Predmet.SudioniciListAdressOIB>
    <izvorni_sadrzaj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</izvorni_sadrzaj>
    <derivirana_varijabla naziv="DomainObject.Predmet.SudioniciListAdressOIB_1"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485D3-E177-4E5D-9624-80C5BCDD6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956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2018-09-21T12:39:00Z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St-456/2017-10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