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8ab" w14:paraId="c0e58ab" w:rsidRDefault="002A7594" w:rsidP="002A7594" w:rsidR="002A7594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594" w:rsidP="002A7594" w:rsidR="002A7594">
      <w:r>
        <w:t xml:space="preserve">         REPUBLIKA HRVATSKA</w:t>
      </w:r>
    </w:p>
    <w:p w:rsidRDefault="002A7594" w:rsidP="002A7594" w:rsidR="002A7594">
      <w:r>
        <w:t xml:space="preserve"> TRGOVAČKI SUD U VARAŽDINU</w:t>
      </w:r>
    </w:p>
    <w:p w:rsidRDefault="002A7594" w:rsidP="002A7594" w:rsidR="002A7594" w:rsidRPr="00651257">
      <w:r>
        <w:t xml:space="preserve">           Braće Radića 2, Varaždin</w:t>
      </w:r>
    </w:p>
    <w:p w:rsidRDefault="00BB10E6" w:rsidP="00AC4E07" w:rsidR="00AC4E07">
      <w:pPr>
        <w:jc w:val="both"/>
      </w:pPr>
      <w:r>
        <w:rPr>
          <w:b/>
        </w:rPr>
        <w:t xml:space="preserve">  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</w:t>
      </w:r>
    </w:p>
    <w:p w:rsidRDefault="00AC4E07" w:rsidP="00AC4E07" w:rsidR="00AC4E07" w:rsidRPr="005F66AB">
      <w:pPr>
        <w:jc w:val="both"/>
      </w:pPr>
    </w:p>
    <w:p w:rsidRDefault="00865A14" w:rsidP="00865A14" w:rsidR="00AC4E07">
      <w:pPr>
        <w:jc w:val="center"/>
      </w:pPr>
      <w:r>
        <w:t>R E P U B L I K A  H R V A T S K A</w:t>
      </w:r>
    </w:p>
    <w:p w:rsidRDefault="00865A14" w:rsidP="00AC4E07" w:rsidR="00865A14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>
      <w:pPr>
        <w:jc w:val="both"/>
      </w:pPr>
    </w:p>
    <w:p w:rsidRDefault="00C10A3F" w:rsidP="00AC4E07" w:rsidR="00C10A3F" w:rsidRPr="005F66AB">
      <w:pPr>
        <w:jc w:val="both"/>
      </w:pPr>
    </w:p>
    <w:p w:rsidRDefault="00AC4E07" w:rsidP="000E4425" w:rsidR="000E4425" w:rsidRPr="00164B49">
      <w:pPr>
        <w:jc w:val="both"/>
      </w:pPr>
      <w:r w:rsidRPr="005F66AB">
        <w:tab/>
      </w:r>
      <w:r w:rsidR="00E212E9">
        <w:t xml:space="preserve">Trgovački sud u Varaždinu po sudskoj savjetnici toga suda, Janji </w:t>
      </w:r>
      <w:proofErr w:type="spellStart"/>
      <w:r w:rsidR="00E212E9">
        <w:t>Topol</w:t>
      </w:r>
      <w:proofErr w:type="spellEnd"/>
      <w:r w:rsidR="00E212E9">
        <w:t xml:space="preserve">, u predmetu u povodu zahtjeva Financijske agencije Regionalni centar Zagreb, Podružnica Varaždin, Augusta Cesarca 2, Varaždin, za pokretanje skraćenog stečajnog postupka protiv dužnika VINOGRADARSKA ZADRUGA ŠTRIGOVČANKA, </w:t>
      </w:r>
      <w:proofErr w:type="spellStart"/>
      <w:r w:rsidR="00E212E9">
        <w:t>Železna</w:t>
      </w:r>
      <w:proofErr w:type="spellEnd"/>
      <w:r w:rsidR="00E212E9">
        <w:t xml:space="preserve"> gora 68, 40312 </w:t>
      </w:r>
      <w:proofErr w:type="spellStart"/>
      <w:r w:rsidR="00E212E9">
        <w:t>Štrigova</w:t>
      </w:r>
      <w:proofErr w:type="spellEnd"/>
      <w:r w:rsidR="00E212E9">
        <w:t>, OIB: 52200142889, dana 7. siječnja 2016. godine</w:t>
      </w:r>
    </w:p>
    <w:p w:rsidRDefault="00776B25" w:rsidP="000E4425" w:rsidR="00776B25" w:rsidRPr="00350CF1">
      <w:pPr>
        <w:jc w:val="both"/>
      </w:pPr>
      <w:r>
        <w:t xml:space="preserve">                    </w:t>
      </w:r>
    </w:p>
    <w:p w:rsidRDefault="00776B25" w:rsidP="00776B25" w:rsidR="00776B25" w:rsidRPr="00865A14">
      <w:pPr>
        <w:jc w:val="center"/>
      </w:pPr>
      <w:r w:rsidRPr="00865A14">
        <w:t>r</w:t>
      </w:r>
      <w:r w:rsidR="00865A14" w:rsidRPr="00865A14">
        <w:t xml:space="preserve"> i j e š i o  j e                  </w:t>
      </w:r>
    </w:p>
    <w:p w:rsidRDefault="00776B25" w:rsidP="00776B25" w:rsidR="00776B25" w:rsidRPr="00350CF1">
      <w:pPr>
        <w:rPr>
          <w:b/>
        </w:rPr>
      </w:pPr>
    </w:p>
    <w:p w:rsidRDefault="002A7594" w:rsidP="00D94D43" w:rsidR="000E4425">
      <w:pPr>
        <w:jc w:val="both"/>
      </w:pPr>
      <w:r>
        <w:tab/>
        <w:t>I/ Ispravlja se</w:t>
      </w:r>
      <w:r w:rsidR="00D94D43">
        <w:t xml:space="preserve"> </w:t>
      </w:r>
      <w:r>
        <w:t>r</w:t>
      </w:r>
      <w:r w:rsidR="000E4425">
        <w:t>ješenje</w:t>
      </w:r>
      <w:r>
        <w:t xml:space="preserve"> ovog suda</w:t>
      </w:r>
      <w:r w:rsidR="00A12A83">
        <w:t xml:space="preserve"> poslovni broj 1</w:t>
      </w:r>
      <w:r w:rsidR="00D94D43">
        <w:t xml:space="preserve"> </w:t>
      </w:r>
      <w:r w:rsidR="00E212E9">
        <w:t>St</w:t>
      </w:r>
      <w:r w:rsidR="000E4425">
        <w:t>-</w:t>
      </w:r>
      <w:r w:rsidR="00E212E9">
        <w:t>457/15-6</w:t>
      </w:r>
      <w:r w:rsidR="00D94D43">
        <w:t xml:space="preserve"> od </w:t>
      </w:r>
      <w:r w:rsidR="00E212E9">
        <w:t>23. prosinca 2015</w:t>
      </w:r>
      <w:r w:rsidR="000E4425">
        <w:t>. u pogledu naziva</w:t>
      </w:r>
      <w:r w:rsidR="00E212E9">
        <w:t xml:space="preserve"> dužnika</w:t>
      </w:r>
      <w:r w:rsidR="000E4425">
        <w:t xml:space="preserve">, tako da umjesto </w:t>
      </w:r>
      <w:r w:rsidR="00E212E9">
        <w:t xml:space="preserve">naziva „POLJOPRIVREDNA ZADRUGA ŠTRIGOVČANKA, </w:t>
      </w:r>
      <w:proofErr w:type="spellStart"/>
      <w:r w:rsidR="00E212E9">
        <w:t>Železna</w:t>
      </w:r>
      <w:proofErr w:type="spellEnd"/>
      <w:r w:rsidR="00E212E9">
        <w:t xml:space="preserve"> gora 68, 40312 </w:t>
      </w:r>
      <w:proofErr w:type="spellStart"/>
      <w:r w:rsidR="00E212E9">
        <w:t>Štrigova</w:t>
      </w:r>
      <w:proofErr w:type="spellEnd"/>
      <w:r w:rsidR="00E212E9">
        <w:t>, OIB: 52200142889“</w:t>
      </w:r>
      <w:r w:rsidR="00865A14">
        <w:t>,</w:t>
      </w:r>
      <w:r>
        <w:t xml:space="preserve"> u cijelom rješenju</w:t>
      </w:r>
      <w:r w:rsidR="00865A14">
        <w:t xml:space="preserve"> </w:t>
      </w:r>
      <w:r w:rsidR="00E212E9">
        <w:t xml:space="preserve">ispravno ima stajati „VINOGRADARSKA ZADRUGA ŠTRIGOVČANKA, </w:t>
      </w:r>
      <w:proofErr w:type="spellStart"/>
      <w:r w:rsidR="00E212E9">
        <w:t>Železna</w:t>
      </w:r>
      <w:proofErr w:type="spellEnd"/>
      <w:r w:rsidR="00E212E9">
        <w:t xml:space="preserve"> gora 68, 40312 </w:t>
      </w:r>
      <w:proofErr w:type="spellStart"/>
      <w:r w:rsidR="00E212E9">
        <w:t>Štrigova</w:t>
      </w:r>
      <w:proofErr w:type="spellEnd"/>
      <w:r w:rsidR="00E212E9">
        <w:t>, OIB: 52200142889“.</w:t>
      </w:r>
    </w:p>
    <w:p w:rsidRDefault="00D94D43" w:rsidP="00D94D43" w:rsidR="00D94D43">
      <w:pPr>
        <w:jc w:val="both"/>
      </w:pPr>
    </w:p>
    <w:p w:rsidRDefault="00D94D43" w:rsidP="00D94D43" w:rsidR="00D94D43">
      <w:pPr>
        <w:jc w:val="both"/>
      </w:pPr>
      <w:r>
        <w:tab/>
      </w:r>
      <w:r w:rsidR="002A7594">
        <w:t xml:space="preserve">II/ </w:t>
      </w:r>
      <w:r>
        <w:t xml:space="preserve">U ostalom dijelu </w:t>
      </w:r>
      <w:r w:rsidR="000D1412">
        <w:t>r</w:t>
      </w:r>
      <w:r w:rsidR="000E4425">
        <w:t>ješenje</w:t>
      </w:r>
      <w:r>
        <w:t xml:space="preserve"> ostaje neizmijenjen</w:t>
      </w:r>
      <w:r w:rsidR="000E4425">
        <w:t>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C10A3F" w:rsidP="00D94D43" w:rsidR="00C10A3F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2A7594" w:rsidP="002A7594" w:rsidR="002A7594" w:rsidRPr="00A90C3F">
      <w:pPr>
        <w:ind w:firstLine="708"/>
        <w:jc w:val="both"/>
      </w:pPr>
      <w:r w:rsidRPr="00A90C3F">
        <w:t>S obzirom na to da</w:t>
      </w:r>
      <w:r>
        <w:t xml:space="preserve"> je prilikom izrade r</w:t>
      </w:r>
      <w:r w:rsidRPr="00A90C3F">
        <w:t>ješenja</w:t>
      </w:r>
      <w:r>
        <w:t xml:space="preserve"> poslovni broj 1 St-457/15-6</w:t>
      </w:r>
      <w:r w:rsidRPr="00A90C3F">
        <w:t xml:space="preserve"> o otvaranju</w:t>
      </w:r>
      <w:r>
        <w:t xml:space="preserve"> i zaključenju</w:t>
      </w:r>
      <w:r w:rsidRPr="00A90C3F">
        <w:t xml:space="preserve"> stečajnog postupka došlo do pogreške u </w:t>
      </w:r>
      <w:r>
        <w:t xml:space="preserve">pisanju naziva </w:t>
      </w:r>
      <w:r w:rsidRPr="00A90C3F">
        <w:t xml:space="preserve">stečajnog dužnika, primjenom </w:t>
      </w:r>
      <w:r w:rsidRPr="00651257">
        <w:t>čl. 342. u vezi s čl. 347. Zakona o parničnom postupku („Narodne novine“ broj 53/91, 91/92, 112/99, 88/01, 117/03, 88/05, 2/07, 84/08, 123/08, 57/11, 25/13), u vezi s čl. 10. Stečajnog zakona („Narodne novine“ broj 71/15) odlučeno je kao u izreci.</w:t>
      </w:r>
      <w:r w:rsidRPr="00A90C3F">
        <w:t xml:space="preserve"> </w:t>
      </w:r>
    </w:p>
    <w:p w:rsidRDefault="00D94D43" w:rsidP="00D94D43" w:rsidR="00D94D43">
      <w:pPr>
        <w:jc w:val="both"/>
      </w:pPr>
    </w:p>
    <w:p w:rsidRDefault="00C10A3F" w:rsidP="00D94D43" w:rsidR="00C10A3F">
      <w:pPr>
        <w:jc w:val="both"/>
      </w:pPr>
    </w:p>
    <w:p w:rsidRDefault="00D94D43" w:rsidP="00D94D43" w:rsidR="00865A14">
      <w:pPr>
        <w:jc w:val="center"/>
      </w:pPr>
      <w:r w:rsidRPr="00350CF1">
        <w:t xml:space="preserve">U Varaždinu, </w:t>
      </w:r>
      <w:r w:rsidR="00E212E9">
        <w:t>7. siječnja 2016</w:t>
      </w:r>
      <w:r w:rsidR="00865A14">
        <w:t>.</w:t>
      </w:r>
    </w:p>
    <w:p w:rsidRDefault="00865A14" w:rsidP="00D94D43" w:rsidR="00865A14">
      <w:pPr>
        <w:jc w:val="center"/>
      </w:pPr>
    </w:p>
    <w:p w:rsidRDefault="00E212E9" w:rsidP="00B0547B" w:rsidR="00E212E9">
      <w:pPr>
        <w:ind w:left="4248"/>
        <w:jc w:val="center"/>
      </w:pPr>
    </w:p>
    <w:p w:rsidRDefault="00E212E9" w:rsidP="00B0547B" w:rsidR="004B6C47">
      <w:pPr>
        <w:ind w:left="4248"/>
        <w:jc w:val="center"/>
      </w:pPr>
      <w:r>
        <w:t>Sudska savjetnica</w:t>
      </w:r>
    </w:p>
    <w:p w:rsidRDefault="00E212E9" w:rsidP="00C10A3F" w:rsidR="00D94D43">
      <w:pPr>
        <w:jc w:val="both"/>
      </w:pPr>
      <w:r>
        <w:t xml:space="preserve">   </w:t>
      </w:r>
    </w:p>
    <w:p w:rsidRDefault="00E212E9" w:rsidP="00E212E9" w:rsidR="00E212E9">
      <w:pPr>
        <w:ind w:left="5664"/>
        <w:jc w:val="both"/>
      </w:pPr>
      <w:r>
        <w:t xml:space="preserve">     Janja </w:t>
      </w:r>
      <w:proofErr w:type="spellStart"/>
      <w:r>
        <w:t>Topol</w:t>
      </w:r>
      <w:proofErr w:type="spellEnd"/>
    </w:p>
    <w:p w:rsidRDefault="00DE78C3" w:rsidP="00C10A3F" w:rsidR="00DE78C3" w:rsidRPr="00865A14">
      <w:pPr>
        <w:jc w:val="both"/>
      </w:pPr>
    </w:p>
    <w:p w:rsidRDefault="00E212E9" w:rsidP="003C18F5" w:rsidR="00E212E9">
      <w:pPr>
        <w:jc w:val="both"/>
      </w:pPr>
    </w:p>
    <w:p w:rsidRDefault="002A7594" w:rsidP="003C18F5" w:rsidR="002A7594">
      <w:pPr>
        <w:jc w:val="both"/>
      </w:pPr>
    </w:p>
    <w:p w:rsidRDefault="00865A14" w:rsidP="003C18F5" w:rsidR="003C18F5">
      <w:pPr>
        <w:jc w:val="both"/>
      </w:pPr>
      <w:r>
        <w:lastRenderedPageBreak/>
        <w:t xml:space="preserve">UPUTA O PRAVNOM LIJEKU:        </w:t>
      </w:r>
    </w:p>
    <w:p w:rsidRDefault="003C18F5" w:rsidP="003C18F5" w:rsidR="003C18F5" w:rsidRPr="002A7594">
      <w:pPr>
        <w:jc w:val="both"/>
      </w:pPr>
      <w:r w:rsidRPr="002A7594">
        <w:t xml:space="preserve">Protiv ovog rješenja dopuštena je žalba Visokom trgovačkom sudu Republike Hrvatske u Zagrebu, a podnosi se putem ovog suda u roku od osam (8) dana po primitku </w:t>
      </w:r>
      <w:proofErr w:type="spellStart"/>
      <w:r w:rsidRPr="002A7594">
        <w:t>otpravka</w:t>
      </w:r>
      <w:proofErr w:type="spellEnd"/>
      <w:r w:rsidRPr="002A7594">
        <w:t xml:space="preserve"> </w:t>
      </w:r>
      <w:r w:rsidR="000B0588" w:rsidRPr="002A7594">
        <w:t>rješenja</w:t>
      </w:r>
      <w:r w:rsidRPr="002A7594">
        <w:t>, pisano, u tri (3) primjerka.</w:t>
      </w:r>
    </w:p>
    <w:p w:rsidRDefault="00776B25" w:rsidP="00776B25" w:rsidR="00776B25">
      <w:pPr>
        <w:jc w:val="both"/>
      </w:pPr>
    </w:p>
    <w:p w:rsidRDefault="00C10A3F" w:rsidP="00776B25" w:rsidR="00C10A3F">
      <w:pPr>
        <w:jc w:val="both"/>
      </w:pPr>
    </w:p>
    <w:p w:rsidRDefault="00C10A3F" w:rsidP="00776B25" w:rsidR="00C10A3F">
      <w:pPr>
        <w:jc w:val="both"/>
      </w:pPr>
    </w:p>
    <w:p w:rsidRDefault="000E4425" w:rsidP="000E4425" w:rsidR="000E4425" w:rsidRPr="00164B49">
      <w:pPr>
        <w:jc w:val="both"/>
      </w:pPr>
      <w:r w:rsidRPr="00164B49">
        <w:t>DNA:</w:t>
      </w:r>
    </w:p>
    <w:p w:rsidRDefault="00C66C8A" w:rsidP="00C66C8A" w:rsidR="000E4425">
      <w:pPr>
        <w:pStyle w:val="Odlomakpopisa"/>
        <w:numPr>
          <w:ilvl w:val="0"/>
          <w:numId w:val="4"/>
        </w:numPr>
        <w:jc w:val="both"/>
      </w:pPr>
      <w:r>
        <w:t>Predlagatelj Financijska agencija, Regionalni centar Zagreb, Podružnica Varaždin, A. Cesarca 2</w:t>
      </w:r>
    </w:p>
    <w:p w:rsidRDefault="00C66C8A" w:rsidP="00C66C8A" w:rsidR="00C66C8A">
      <w:pPr>
        <w:pStyle w:val="Odlomakpopisa"/>
        <w:numPr>
          <w:ilvl w:val="0"/>
          <w:numId w:val="4"/>
        </w:numPr>
        <w:jc w:val="both"/>
      </w:pPr>
      <w:r>
        <w:t>RH Ministarstvo financija, Porezna uprava Područni ured Sjeverna Hrvatska, po ŽDO Varaždin, građansko-upravni odjel</w:t>
      </w:r>
    </w:p>
    <w:p w:rsidRDefault="00C66C8A" w:rsidP="00C66C8A" w:rsidR="00C66C8A">
      <w:pPr>
        <w:pStyle w:val="Odlomakpopisa"/>
        <w:numPr>
          <w:ilvl w:val="0"/>
          <w:numId w:val="4"/>
        </w:numPr>
        <w:jc w:val="both"/>
      </w:pPr>
      <w:r>
        <w:t xml:space="preserve">Dužnik VINOGRADARSKA ZADRUGA ŠTRIGOVČANKA,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</w:p>
    <w:p w:rsidRDefault="00C66C8A" w:rsidP="00C66C8A" w:rsidR="00C66C8A" w:rsidRPr="00164B49">
      <w:pPr>
        <w:pStyle w:val="Odlomakpopisa"/>
        <w:numPr>
          <w:ilvl w:val="0"/>
          <w:numId w:val="4"/>
        </w:numPr>
        <w:jc w:val="both"/>
      </w:pPr>
      <w:r>
        <w:t>E-oglasna ploča</w:t>
      </w:r>
    </w:p>
    <w:p w:rsidRDefault="000B0966" w:rsidP="000E4425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4E4" w:rsidR="009D04E4">
      <w:r>
        <w:separator/>
      </w:r>
    </w:p>
  </w:endnote>
  <w:endnote w:id="0" w:type="continuationSeparator">
    <w:p w:rsidRDefault="009D04E4" w:rsidR="009D0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4E4" w:rsidR="009D04E4">
      <w:r>
        <w:separator/>
      </w:r>
    </w:p>
  </w:footnote>
  <w:footnote w:id="0" w:type="continuationSeparator">
    <w:p w:rsidRDefault="009D04E4" w:rsidR="009D0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D5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2CF0" w:rsidP="005B6BF5" w:rsidR="005B6BF5">
    <w:pPr>
      <w:pStyle w:val="Zaglavlje"/>
      <w:jc w:val="right"/>
    </w:pPr>
    <w:r>
      <w:t>Poslovni broj: 1 St-457/15-9</w:t>
    </w:r>
  </w:p>
  <w:p w:rsidRDefault="00DA432E" w:rsidP="00776B25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A14" w:rsidP="00865A14" w:rsidR="00865A14">
    <w:pPr>
      <w:pStyle w:val="Zaglavlje"/>
      <w:jc w:val="right"/>
    </w:pPr>
    <w:r>
      <w:t>P</w:t>
    </w:r>
    <w:r w:rsidR="00E212E9">
      <w:t>oslovni broj: 1 St</w:t>
    </w:r>
    <w:r>
      <w:t>-</w:t>
    </w:r>
    <w:r w:rsidR="00E212E9">
      <w:t>457/15</w:t>
    </w:r>
    <w:r w:rsidR="00C66C8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CC3AC0"/>
    <w:multiLevelType w:val="hybridMultilevel"/>
    <w:tmpl w:val="4FF282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588"/>
    <w:rsid w:val="000B0966"/>
    <w:rsid w:val="000C07D1"/>
    <w:rsid w:val="000D1412"/>
    <w:rsid w:val="000E4425"/>
    <w:rsid w:val="001000F8"/>
    <w:rsid w:val="00153505"/>
    <w:rsid w:val="00182789"/>
    <w:rsid w:val="00197B67"/>
    <w:rsid w:val="002505A8"/>
    <w:rsid w:val="0028032D"/>
    <w:rsid w:val="002874CA"/>
    <w:rsid w:val="002A7594"/>
    <w:rsid w:val="002D6128"/>
    <w:rsid w:val="00301812"/>
    <w:rsid w:val="00353148"/>
    <w:rsid w:val="003976EA"/>
    <w:rsid w:val="003A1193"/>
    <w:rsid w:val="003C18F5"/>
    <w:rsid w:val="003C2362"/>
    <w:rsid w:val="003F2CF0"/>
    <w:rsid w:val="00412896"/>
    <w:rsid w:val="0044166A"/>
    <w:rsid w:val="004B6C47"/>
    <w:rsid w:val="004F6830"/>
    <w:rsid w:val="00502847"/>
    <w:rsid w:val="005534BF"/>
    <w:rsid w:val="00574936"/>
    <w:rsid w:val="00577999"/>
    <w:rsid w:val="005B334C"/>
    <w:rsid w:val="005B6BF5"/>
    <w:rsid w:val="006074EE"/>
    <w:rsid w:val="00627F07"/>
    <w:rsid w:val="00651598"/>
    <w:rsid w:val="00660058"/>
    <w:rsid w:val="00685583"/>
    <w:rsid w:val="006E0741"/>
    <w:rsid w:val="006F766D"/>
    <w:rsid w:val="00712C11"/>
    <w:rsid w:val="00716166"/>
    <w:rsid w:val="007237A0"/>
    <w:rsid w:val="00776B25"/>
    <w:rsid w:val="0078284A"/>
    <w:rsid w:val="007E3D94"/>
    <w:rsid w:val="007E47A8"/>
    <w:rsid w:val="007E52AD"/>
    <w:rsid w:val="00865A14"/>
    <w:rsid w:val="0086730B"/>
    <w:rsid w:val="00867882"/>
    <w:rsid w:val="008E135D"/>
    <w:rsid w:val="00927DAA"/>
    <w:rsid w:val="00933FEC"/>
    <w:rsid w:val="00975311"/>
    <w:rsid w:val="009D04E4"/>
    <w:rsid w:val="00A12A83"/>
    <w:rsid w:val="00A64D58"/>
    <w:rsid w:val="00AC4E07"/>
    <w:rsid w:val="00AE3340"/>
    <w:rsid w:val="00AF187B"/>
    <w:rsid w:val="00B0547B"/>
    <w:rsid w:val="00B85A77"/>
    <w:rsid w:val="00BA18A4"/>
    <w:rsid w:val="00BB10E6"/>
    <w:rsid w:val="00BD5A1A"/>
    <w:rsid w:val="00BE0A3C"/>
    <w:rsid w:val="00C10A3F"/>
    <w:rsid w:val="00C66C8A"/>
    <w:rsid w:val="00C90C97"/>
    <w:rsid w:val="00C96F3B"/>
    <w:rsid w:val="00CC4516"/>
    <w:rsid w:val="00D1346F"/>
    <w:rsid w:val="00D140F0"/>
    <w:rsid w:val="00D549B3"/>
    <w:rsid w:val="00D94D43"/>
    <w:rsid w:val="00DA432E"/>
    <w:rsid w:val="00DD0FC6"/>
    <w:rsid w:val="00DE78C3"/>
    <w:rsid w:val="00E212E9"/>
    <w:rsid w:val="00EF43EB"/>
    <w:rsid w:val="00F01787"/>
    <w:rsid w:val="00F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865A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5A1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6C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D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4D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865A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5A1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6C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D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4D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St-457/2015-9</izvorni_sadrzaj>
    <derivirana_varijabla naziv="DomainObject.Oznaka_1">St-457/2015-9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</izvorni_sadrzaj>
    <derivirana_varijabla naziv="DomainObject.Predmet.ProtustrankaFormated_1">  VINOGRADARSKA ZADRUGA ŠTRIGOVČANKA</derivirana_varijabla>
  </DomainObject.Predmet.ProtustrankaFormated>
  <DomainObject.Predmet.ProtustrankaFormatedOIB>
    <izvorni_sadrzaj>  VINOGRADARSKA ZADRUGA ŠTRIGOVČANKA, OIB 52200142889</izvorni_sadrzaj>
    <derivirana_varijabla naziv="DomainObject.Predmet.ProtustrankaFormatedOIB_1">  VINOGRADARSKA ZADRUGA ŠTRIGOVČANKA, OIB 52200142889</derivirana_varijabla>
  </DomainObject.Predmet.ProtustrankaFormatedOIB>
  <DomainObject.Predmet.ProtustrankaFormatedWithAdress>
    <izvorni_sadrzaj> VINOGRADARSKA ZADRUGA ŠTRIGOVČANKA,  68, 40313 Železna Gora</izvorni_sadrzaj>
    <derivirana_varijabla naziv="DomainObject.Predmet.ProtustrankaFormatedWithAdress_1"> VINOGRADARSKA ZADRUGA ŠTRIGOVČANKA,  68, 40313 Železna Gora</derivirana_varijabla>
  </DomainObject.Predmet.ProtustrankaFormatedWithAdress>
  <DomainObject.Predmet.ProtustrankaFormatedWithAdressOIB>
    <izvorni_sadrzaj> VINOGRADARSKA ZADRUGA ŠTRIGOVČANKA, OIB 52200142889,  68, 40313 Železna Gora</izvorni_sadrzaj>
    <derivirana_varijabla naziv="DomainObject.Predmet.ProtustrankaFormatedWithAdressOIB_1"> VINOGRADARSKA ZADRUGA ŠTRIGOVČANKA, OIB 52200142889,  68, 40313 Železna Gora</derivirana_varijabla>
  </DomainObject.Predmet.ProtustrankaFormatedWithAdressOIB>
  <DomainObject.Predmet.ProtustrankaWithAdress>
    <izvorni_sadrzaj>VINOGRADARSKA ZADRUGA ŠTRIGOVČANKA  68, 40313 Železna Gora</izvorni_sadrzaj>
    <derivirana_varijabla naziv="DomainObject.Predmet.ProtustrankaWithAdress_1">VINOGRADARSKA ZADRUGA ŠTRIGOVČANKA  68, 40313 Železna Gora</derivirana_varijabla>
  </DomainObject.Predmet.ProtustrankaWithAdress>
  <DomainObject.Predmet.ProtustrankaWithAdressOIB>
    <izvorni_sadrzaj>VINOGRADARSKA ZADRUGA ŠTRIGOVČANKA, OIB 52200142889,  68, 40313 Železna Gora</izvorni_sadrzaj>
    <derivirana_varijabla naziv="DomainObject.Predmet.ProtustrankaWithAdressOIB_1">VINOGRADARSKA ZADRUGA ŠTRIGOVČANKA, OIB 52200142889,  68, 40313 Železna Gora</derivirana_varijabla>
  </DomainObject.Predmet.ProtustrankaWithAdressOIB>
  <DomainObject.Predmet.ProtustrankaNazivFormated>
    <izvorni_sadrzaj>VINOGRADARSKA ZADRUGA ŠTRIGOVČANKA</izvorni_sadrzaj>
    <derivirana_varijabla naziv="DomainObject.Predmet.ProtustrankaNazivFormated_1">VINOGRADARSKA ZADRUGA ŠTRIGOVČANKA</derivirana_varijabla>
  </DomainObject.Predmet.ProtustrankaNazivFormated>
  <DomainObject.Predmet.ProtustrankaNazivFormatedOIB>
    <izvorni_sadrzaj>VINOGRADARSKA ZADRUGA ŠTRIGOVČANKA, OIB 52200142889</izvorni_sadrzaj>
    <derivirana_varijabla naziv="DomainObject.Predmet.ProtustrankaNazivFormatedOIB_1">VINOGRADARSKA ZADRUGA ŠTRIGOVČANKA,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VINOGRADARSKA ZADRUGA ŠTRIGOVČANKA</item>
    </izvorni_sadrzaj>
    <derivirana_varijabla naziv="DomainObject.Predmet.ProtuStrankaListFormated_1">
      <item>VINOGRADARSKA ZADRUGA ŠTRIGOVČANKA</item>
    </derivirana_varijabla>
  </DomainObject.Predmet.ProtuStrankaListFormated>
  <DomainObject.Predmet.ProtuStrankaListFormatedOIB>
    <izvorni_sadrzaj>
      <item>VINOGRADARSKA ZADRUGA ŠTRIGOVČANKA, OIB 52200142889</item>
    </izvorni_sadrzaj>
    <derivirana_varijabla naziv="DomainObject.Predmet.ProtuStrankaListFormatedOIB_1">
      <item>VINOGRADARSKA ZADRUGA ŠTRIGOVČANKA, OIB 52200142889</item>
    </derivirana_varijabla>
  </DomainObject.Predmet.ProtuStrankaListFormatedOIB>
  <DomainObject.Predmet.ProtuStrankaListFormatedWithAdress>
    <izvorni_sadrzaj>
      <item>VINOGRADARSKA ZADRUGA ŠTRIGOVČANKA,  68, 40313 Železna Gora</item>
    </izvorni_sadrzaj>
    <derivirana_varijabla naziv="DomainObject.Predmet.ProtuStrankaListFormatedWithAdress_1">
      <item>VINOGRADARSKA ZADRUGA ŠTRIGOVČANKA,  68, 40313 Železna Gora</item>
    </derivirana_varijabla>
  </DomainObject.Predmet.ProtuStrankaListFormatedWithAdress>
  <DomainObject.Predmet.ProtuStrankaListFormatedWithAdressOIB>
    <izvorni_sadrzaj>
      <item>VINOGRADARSKA ZADRUGA ŠTRIGOVČANKA, OIB 52200142889,  68, 40313 Železna Gora</item>
    </izvorni_sadrzaj>
    <derivirana_varijabla naziv="DomainObject.Predmet.ProtuStrankaListFormatedWithAdressOIB_1">
      <item>VINOGRADARSKA ZADRUGA ŠTRIGOVČANKA, OIB 52200142889,  68, 40313 Železna Gora</item>
    </derivirana_varijabla>
  </DomainObject.Predmet.ProtuStrankaListFormatedWithAdressOIB>
  <DomainObject.Predmet.ProtuStrankaListNazivFormated>
    <izvorni_sadrzaj>
      <item>VINOGRADARSKA ZADRUGA ŠTRIGOVČANKA</item>
    </izvorni_sadrzaj>
    <derivirana_varijabla naziv="DomainObject.Predmet.ProtuStrankaListNazivFormated_1">
      <item>VINOGRADARSKA ZADRUGA ŠTRIGOVČANKA</item>
    </derivirana_varijabla>
  </DomainObject.Predmet.ProtuStrankaListNazivFormated>
  <DomainObject.Predmet.ProtuStrankaListNazivFormatedOIB>
    <izvorni_sadrzaj>
      <item>VINOGRADARSKA ZADRUGA ŠTRIGOVČANKA, OIB 52200142889</item>
    </izvorni_sadrzaj>
    <derivirana_varijabla naziv="DomainObject.Predmet.ProtuStrankaListNazivFormatedOIB_1">
      <item>VINOGRADARSKA ZADRUGA ŠTRIGOVČANKA, OIB 52200142889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_1"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OIB_1"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St-457/2015-9</izvorni_sadrzaj>
    <derivirana_varijabla naziv="DomainObject.PoslovniBrojDokumenta_1">St-457/2015-9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VINOGRADARSKA ZADRUGA ŠTRIGOVČANKA</izvorni_sadrzaj>
    <derivirana_varijabla naziv="DomainObject.Predmet.ProtustrankaIDrugi_1">VINOGRADARSKA ZADRUGA ŠTRIGOVČANKA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VINOGRADARSKA ZADRUGA ŠTRIGOVČANKA, OIB 52200142889,  68, 40313 Železna Gora</izvorni_sadrzaj>
    <derivirana_varijabla naziv="DomainObject.Predmet.ProtustrankaIDrugiAdressOIB_1">VINOGRADARSKA ZADRUGA ŠTRIGOVČANKA, OIB 52200142889, 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St-457/2015-6</izvorni_sadrzaj>
    <derivirana_varijabla naziv="DomainObject.Predmet.OdlukaRjesenje.Oznaka_1">St-457/2015-6</derivirana_varijabla>
  </DomainObject.Predmet.OdlukaRjesenje.Oznaka>
  <DomainObject.Predmet.SudioniciListNaziv>
    <izvorni_sadrzaj>
      <item>Financijska agencija</item>
      <item>VINOGRADARSKA ZADRUGA ŠTRIGOVČANKA</item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VINOGRADARSKA ZADRUGA ŠTRIGOVČANKA</item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  <item>Porezna uprava, Područni ured Sjeverna Hrvatska, Varaždin, Graberje 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  <item>Porezna uprava, Područni ured Sjeverna Hrvatska,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52200142889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52200142889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3B6CE-8DAC-4D45-BCEA-3C778D6DE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1666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2016-01-07T10:49:00Z</dcterms:created>
  <dc:creator>zvukelic</dc:creator>
  <cp:lastModifiedBy>Maja Kovačić</cp:lastModifiedBy>
  <cp:lastPrinted>2016-01-07T12:54:00Z</cp:lastPrinted>
  <dcterms:modified xmlns:xsi="http://www.w3.org/2001/XMLSchema-instance" xsi:type="dcterms:W3CDTF">2016-01-07T13:05:00Z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St-457/2015-9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