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152c" w14:paraId="653152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7516C">
        <w:rPr>
          <w:rFonts w:hAnsi="Times New Roman" w:ascii="Times New Roman"/>
          <w:b/>
          <w:sz w:val="24"/>
          <w:szCs w:val="24"/>
        </w:rPr>
        <w:t>8283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7516C">
        <w:rPr>
          <w:rFonts w:hAnsi="Times New Roman" w:ascii="Times New Roman"/>
        </w:rPr>
        <w:t>8283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B7516C" w:rsidRPr="00B7516C">
        <w:rPr>
          <w:rFonts w:hAnsi="Times New Roman" w:ascii="Times New Roman"/>
        </w:rPr>
        <w:t>PANORAMA SAVJETOVANJE j.d.o.o.</w:t>
      </w:r>
      <w:r w:rsidR="007B7E41">
        <w:rPr>
          <w:rFonts w:hAnsi="Times New Roman" w:ascii="Times New Roman"/>
        </w:rPr>
        <w:t xml:space="preserve"> </w:t>
      </w:r>
      <w:r w:rsidR="0046381A">
        <w:rPr>
          <w:rFonts w:hAnsi="Times New Roman" w:ascii="Times New Roman"/>
        </w:rPr>
        <w:t xml:space="preserve">iz </w:t>
      </w:r>
      <w:r w:rsidR="00B7516C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B7E41" w:rsidRPr="007B7E41">
        <w:rPr>
          <w:rFonts w:hAnsi="Times New Roman" w:ascii="Times New Roman"/>
        </w:rPr>
        <w:t>70363310474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D27F8"/>
    <w:rsid w:val="006F3AC3"/>
    <w:rsid w:val="00700EEE"/>
    <w:rsid w:val="00716ACC"/>
    <w:rsid w:val="00727C65"/>
    <w:rsid w:val="0077393C"/>
    <w:rsid w:val="00777B1E"/>
    <w:rsid w:val="007B7E41"/>
    <w:rsid w:val="007E1BD8"/>
    <w:rsid w:val="007F3918"/>
    <w:rsid w:val="007F3A76"/>
    <w:rsid w:val="007F7417"/>
    <w:rsid w:val="008470FC"/>
    <w:rsid w:val="00885114"/>
    <w:rsid w:val="008E1B10"/>
    <w:rsid w:val="00931A54"/>
    <w:rsid w:val="00941141"/>
    <w:rsid w:val="00950582"/>
    <w:rsid w:val="0096410D"/>
    <w:rsid w:val="0096530F"/>
    <w:rsid w:val="009811C6"/>
    <w:rsid w:val="00986493"/>
    <w:rsid w:val="009930F7"/>
    <w:rsid w:val="009A4432"/>
    <w:rsid w:val="009A5811"/>
    <w:rsid w:val="009B3B3A"/>
    <w:rsid w:val="009F7775"/>
    <w:rsid w:val="00A005BA"/>
    <w:rsid w:val="00A366F0"/>
    <w:rsid w:val="00A4196E"/>
    <w:rsid w:val="00A430AD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57B37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B3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B3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B3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B3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B3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B3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B3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B3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8283</izvorni_sadrzaj>
    <derivirana_varijabla naziv="DomainObject.Predmet.Broj_1">8283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St-8283/2015</izvorni_sadrzaj>
    <derivirana_varijabla naziv="DomainObject.Predmet.OznakaBroj_1">St-8283/2015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SAVJETOVANJE j.d.o.o.</izvorni_sadrzaj>
    <derivirana_varijabla naziv="DomainObject.Predmet.ProtustrankaFormated_1">  PANORAMA SAVJETOVANJE j.d.o.o.</derivirana_varijabla>
  </DomainObject.Predmet.ProtustrankaFormated>
  <DomainObject.Predmet.ProtustrankaFormatedOIB>
    <izvorni_sadrzaj>  PANORAMA SAVJETOVANJE j.d.o.o., OIB 71416313514</izvorni_sadrzaj>
    <derivirana_varijabla naziv="DomainObject.Predmet.ProtustrankaFormatedOIB_1">  PANORAMA SAVJETOVANJE j.d.o.o., OIB 71416313514</derivirana_varijabla>
  </DomainObject.Predmet.ProtustrankaFormatedOIB>
  <DomainObject.Predmet.ProtustrankaFormatedWithAdress>
    <izvorni_sadrzaj> PANORAMA SAVJETOVANJE j.d.o.o., Dragutina Golika 36, 10000 Zagreb</izvorni_sadrzaj>
    <derivirana_varijabla naziv="DomainObject.Predmet.ProtustrankaFormatedWithAdress_1"> PANORAMA SAVJETOVANJE j.d.o.o., Dragutina Golika 36, 10000 Zagreb</derivirana_varijabla>
  </DomainObject.Predmet.ProtustrankaFormatedWithAdress>
  <DomainObject.Predmet.ProtustrankaFormatedWithAdressOIB>
    <izvorni_sadrzaj> PANORAMA SAVJETOVANJE j.d.o.o., OIB 71416313514, Dragutina Golika 36, 10000 Zagreb</izvorni_sadrzaj>
    <derivirana_varijabla naziv="DomainObject.Predmet.ProtustrankaFormatedWithAdressOIB_1"> PANORAMA SAVJETOVANJE j.d.o.o., OIB 71416313514, Dragutina Golika 36, 10000 Zagreb</derivirana_varijabla>
  </DomainObject.Predmet.ProtustrankaFormatedWithAdressOIB>
  <DomainObject.Predmet.ProtustrankaWithAdress>
    <izvorni_sadrzaj>PANORAMA SAVJETOVANJE j.d.o.o. Dragutina Golika 36, 10000 Zagreb</izvorni_sadrzaj>
    <derivirana_varijabla naziv="DomainObject.Predmet.ProtustrankaWithAdress_1">PANORAMA SAVJETOVANJE j.d.o.o. Dragutina Golika 36, 10000 Zagreb</derivirana_varijabla>
  </DomainObject.Predmet.ProtustrankaWithAdress>
  <DomainObject.Predmet.ProtustrankaWithAdressOIB>
    <izvorni_sadrzaj>PANORAMA SAVJETOVANJE j.d.o.o., OIB 71416313514, Dragutina Golika 36, 10000 Zagreb</izvorni_sadrzaj>
    <derivirana_varijabla naziv="DomainObject.Predmet.ProtustrankaWithAdressOIB_1">PANORAMA SAVJETOVANJE j.d.o.o., OIB 71416313514, Dragutina Golika 36, 10000 Zagreb</derivirana_varijabla>
  </DomainObject.Predmet.ProtustrankaWithAdressOIB>
  <DomainObject.Predmet.ProtustrankaNazivFormated>
    <izvorni_sadrzaj>PANORAMA SAVJETOVANJE j.d.o.o.</izvorni_sadrzaj>
    <derivirana_varijabla naziv="DomainObject.Predmet.ProtustrankaNazivFormated_1">PANORAMA SAVJETOVANJE j.d.o.o.</derivirana_varijabla>
  </DomainObject.Predmet.ProtustrankaNazivFormated>
  <DomainObject.Predmet.ProtustrankaNazivFormatedOIB>
    <izvorni_sadrzaj>PANORAMA SAVJETOVANJE j.d.o.o., OIB 71416313514</izvorni_sadrzaj>
    <derivirana_varijabla naziv="DomainObject.Predmet.ProtustrankaNazivFormatedOIB_1">PANORAMA SAVJETOVANJE j.d.o.o., OIB 71416313514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PANORAMA SAVJETOVANJE j.d.o.o.</item>
    </izvorni_sadrzaj>
    <derivirana_varijabla naziv="DomainObject.Predmet.ProtuStrankaListFormated_1">
      <item>PANORAMA SAVJETOVANJE j.d.o.o.</item>
    </derivirana_varijabla>
  </DomainObject.Predmet.ProtuStrankaListFormated>
  <DomainObject.Predmet.ProtuStrankaListFormatedOIB>
    <izvorni_sadrzaj>
      <item>PANORAMA SAVJETOVANJE j.d.o.o., OIB 71416313514</item>
    </izvorni_sadrzaj>
    <derivirana_varijabla naziv="DomainObject.Predmet.ProtuStrankaListFormatedOIB_1">
      <item>PANORAMA SAVJETOVANJE j.d.o.o., OIB 71416313514</item>
    </derivirana_varijabla>
  </DomainObject.Predmet.ProtuStrankaListFormatedOIB>
  <DomainObject.Predmet.ProtuStrankaListFormatedWithAdress>
    <izvorni_sadrzaj>
      <item>PANORAMA SAVJETOVANJE j.d.o.o., Dragutina Golika 36, 10000 Zagreb</item>
    </izvorni_sadrzaj>
    <derivirana_varijabla naziv="DomainObject.Predmet.ProtuStrankaListFormatedWithAdress_1">
      <item>PANORAMA SAVJETOVANJE j.d.o.o., Dragutina Golika 36, 10000 Zagreb</item>
    </derivirana_varijabla>
  </DomainObject.Predmet.ProtuStrankaListFormatedWithAdress>
  <DomainObject.Predmet.ProtuStrankaListFormatedWithAdressOIB>
    <izvorni_sadrzaj>
      <item>PANORAMA SAVJETOVANJE j.d.o.o., OIB 71416313514, Dragutina Golika 36, 10000 Zagreb</item>
    </izvorni_sadrzaj>
    <derivirana_varijabla naziv="DomainObject.Predmet.ProtuStrankaListFormatedWithAdressOIB_1">
      <item>PANORAMA SAVJETOVANJE j.d.o.o., OIB 71416313514, Dragutina Golika 36, 10000 Zagreb</item>
    </derivirana_varijabla>
  </DomainObject.Predmet.ProtuStrankaListFormatedWithAdressOIB>
  <DomainObject.Predmet.ProtuStrankaListNazivFormated>
    <izvorni_sadrzaj>
      <item>PANORAMA SAVJETOVANJE j.d.o.o.</item>
    </izvorni_sadrzaj>
    <derivirana_varijabla naziv="DomainObject.Predmet.ProtuStrankaListNazivFormated_1">
      <item>PANORAMA SAVJETOVANJE j.d.o.o.</item>
    </derivirana_varijabla>
  </DomainObject.Predmet.ProtuStrankaListNazivFormated>
  <DomainObject.Predmet.ProtuStrankaListNazivFormatedOIB>
    <izvorni_sadrzaj>
      <item>PANORAMA SAVJETOVANJE j.d.o.o., OIB 71416313514</item>
    </izvorni_sadrzaj>
    <derivirana_varijabla naziv="DomainObject.Predmet.ProtuStrankaListNazivFormatedOIB_1">
      <item>PANORAMA SAVJETOVANJE j.d.o.o., OIB 71416313514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PANORAMA SAVJETOVANJE j.d.o.o.</izvorni_sadrzaj>
    <derivirana_varijabla naziv="DomainObject.Predmet.ProtustrankaIDrugi_1">PANORAMA SAVJETOVANJE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PANORAMA SAVJETOVANJE j.d.o.o., OIB 71416313514, Dragutina Golika 36, 10000 Zagreb</izvorni_sadrzaj>
    <derivirana_varijabla naziv="DomainObject.Predmet.ProtustrankaIDrugiAdressOIB_1">PANORAMA SAVJETOVANJE j.d.o.o., OIB 71416313514, Dragutina Golika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PANORAMA SAVJETOVANJE j.d.o.o.</item>
    </izvorni_sadrzaj>
    <derivirana_varijabla naziv="DomainObject.Predmet.SudioniciListNaziv_1">
      <item>FINA Regionalni centar Zagreb</item>
      <item>PANORAMA SAVJETOVANJE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PANORAMA SAVJETOVANJE j.d.o.o., OIB 71416313514, Dragutina Golika 36,10000 Zagreb</item>
    </izvorni_sadrzaj>
    <derivirana_varijabla naziv="DomainObject.Predmet.SudioniciListAdressOIB_1">
      <item>FINA Regionalni centar Zagreb, OIB 85821130368, Trg svibanjskih žrtava 1995. 1,10000 Zagreb</item>
      <item>PANORAMA SAVJETOVANJE j.d.o.o., OIB 71416313514, Dragutina Golika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71416313514</item>
    </izvorni_sadrzaj>
    <derivirana_varijabla naziv="DomainObject.Predmet.SudioniciListNazivOIB_1">
      <item>, OIB 85821130368</item>
      <item>, OIB 71416313514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770</properties:Characters>
  <properties:Lines>49</properties:Lines>
  <properties:Paragraphs>21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2016-04-16T09:18:00Z</cp:lastPrinted>
  <dcterms:modified xmlns:xsi="http://www.w3.org/2001/XMLSchema-instance" xsi:type="dcterms:W3CDTF">2016-04-16T09:20:00Z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