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ccba" w14:paraId="edfccba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F31C08">
        <w:rPr>
          <w:b/>
          <w:sz w:val="22"/>
          <w:szCs w:val="22"/>
        </w:rPr>
        <w:t>557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1319DB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E967D5">
        <w:rPr>
          <w:sz w:val="22"/>
          <w:szCs w:val="22"/>
        </w:rPr>
        <w:t xml:space="preserve"> </w:t>
      </w:r>
      <w:r w:rsidR="0051674E">
        <w:rPr>
          <w:sz w:val="22"/>
          <w:szCs w:val="22"/>
        </w:rPr>
        <w:t xml:space="preserve"> </w:t>
      </w:r>
      <w:r w:rsidR="008D5313">
        <w:rPr>
          <w:sz w:val="22"/>
          <w:szCs w:val="22"/>
        </w:rPr>
        <w:t xml:space="preserve"> </w:t>
      </w:r>
      <w:r w:rsidR="00BF4D90">
        <w:rPr>
          <w:sz w:val="22"/>
          <w:szCs w:val="22"/>
        </w:rPr>
        <w:t xml:space="preserve"> </w:t>
      </w:r>
      <w:r w:rsidR="00F450E9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 </w:t>
      </w:r>
      <w:r w:rsidR="0032687A">
        <w:rPr>
          <w:sz w:val="22"/>
          <w:szCs w:val="22"/>
        </w:rPr>
        <w:t xml:space="preserve"> </w:t>
      </w:r>
      <w:r w:rsidR="00010F35">
        <w:rPr>
          <w:sz w:val="22"/>
          <w:szCs w:val="22"/>
        </w:rPr>
        <w:t xml:space="preserve"> </w:t>
      </w:r>
      <w:r w:rsidR="00F31C08">
        <w:rPr>
          <w:sz w:val="22"/>
          <w:szCs w:val="22"/>
        </w:rPr>
        <w:t xml:space="preserve">EMUNDO SOLAR </w:t>
      </w:r>
      <w:r w:rsidR="0037729F">
        <w:rPr>
          <w:sz w:val="22"/>
          <w:szCs w:val="22"/>
        </w:rPr>
        <w:t>d.o.o.</w:t>
      </w:r>
      <w:r w:rsidR="00F31C08">
        <w:rPr>
          <w:sz w:val="22"/>
          <w:szCs w:val="22"/>
        </w:rPr>
        <w:t xml:space="preserve">  za proizvodnju i usluge</w:t>
      </w:r>
      <w:r w:rsidR="0037729F">
        <w:rPr>
          <w:sz w:val="22"/>
          <w:szCs w:val="22"/>
        </w:rPr>
        <w:t>,</w:t>
      </w:r>
      <w:r w:rsidR="00010F35">
        <w:rPr>
          <w:sz w:val="22"/>
          <w:szCs w:val="22"/>
        </w:rPr>
        <w:t xml:space="preserve">  </w:t>
      </w:r>
      <w:r w:rsidR="00F31C08">
        <w:rPr>
          <w:sz w:val="22"/>
          <w:szCs w:val="22"/>
        </w:rPr>
        <w:t>Metković,Kralja Zvonimira 45,</w:t>
      </w:r>
      <w:r w:rsidR="00010F35">
        <w:rPr>
          <w:sz w:val="22"/>
          <w:szCs w:val="22"/>
        </w:rPr>
        <w:t xml:space="preserve"> 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</w:t>
      </w:r>
      <w:r w:rsidR="00F31C08">
        <w:rPr>
          <w:sz w:val="22"/>
          <w:szCs w:val="22"/>
        </w:rPr>
        <w:t>060283194</w:t>
      </w:r>
      <w:r w:rsidR="00F450E9">
        <w:rPr>
          <w:sz w:val="22"/>
          <w:szCs w:val="22"/>
        </w:rPr>
        <w:t>,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F31C08">
        <w:rPr>
          <w:sz w:val="22"/>
          <w:szCs w:val="22"/>
        </w:rPr>
        <w:t>92815747880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37729F">
        <w:rPr>
          <w:sz w:val="22"/>
          <w:szCs w:val="22"/>
        </w:rPr>
        <w:t xml:space="preserve">dana </w:t>
      </w:r>
      <w:r w:rsidR="006A704B">
        <w:rPr>
          <w:sz w:val="22"/>
          <w:szCs w:val="22"/>
        </w:rPr>
        <w:t xml:space="preserve"> </w:t>
      </w:r>
      <w:r w:rsidR="003E41BB">
        <w:rPr>
          <w:sz w:val="22"/>
          <w:szCs w:val="22"/>
        </w:rPr>
        <w:t xml:space="preserve">29. veljače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 zastupanje</w:t>
      </w:r>
      <w:r w:rsidR="008B461C">
        <w:rPr>
          <w:sz w:val="22"/>
          <w:szCs w:val="22"/>
        </w:rPr>
        <w:t xml:space="preserve"> </w:t>
      </w:r>
      <w:r w:rsidR="008B461C" w:rsidRPr="008B461C">
        <w:rPr>
          <w:sz w:val="22"/>
          <w:szCs w:val="22"/>
        </w:rPr>
        <w:t xml:space="preserve"> </w:t>
      </w:r>
      <w:r w:rsidR="008B461C">
        <w:rPr>
          <w:sz w:val="22"/>
          <w:szCs w:val="22"/>
        </w:rPr>
        <w:t>EMUNDO SOLAR d.o.o.  za proizvodnju i usluge,  Metković,Kralja Zvonimira 45,  MBS:060283194, OIB: 92815747880</w:t>
      </w:r>
      <w:r w:rsidR="00010F35">
        <w:rPr>
          <w:sz w:val="22"/>
          <w:szCs w:val="22"/>
        </w:rPr>
        <w:t xml:space="preserve"> </w:t>
      </w:r>
      <w:r w:rsidR="0032687A" w:rsidRPr="0032687A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8B461C">
        <w:rPr>
          <w:sz w:val="22"/>
          <w:szCs w:val="22"/>
        </w:rPr>
        <w:t xml:space="preserve"> EMUNDO SOLAR d.o.o.  za proizvodnju i usluge,  Metković,Kralja Zvonimira 45,  MBS:060283194, OIB: 92815747880</w:t>
      </w:r>
      <w:r w:rsidR="00010F35">
        <w:rPr>
          <w:sz w:val="22"/>
          <w:szCs w:val="22"/>
        </w:rPr>
        <w:t xml:space="preserve">,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32687A">
        <w:rPr>
          <w:sz w:val="22"/>
          <w:szCs w:val="22"/>
        </w:rPr>
        <w:t xml:space="preserve">od </w:t>
      </w:r>
      <w:r w:rsidR="008B461C">
        <w:rPr>
          <w:sz w:val="22"/>
          <w:szCs w:val="22"/>
        </w:rPr>
        <w:t xml:space="preserve">66.023,98 </w:t>
      </w:r>
      <w:r w:rsidR="001319DB">
        <w:rPr>
          <w:sz w:val="22"/>
          <w:szCs w:val="22"/>
        </w:rPr>
        <w:t>kuna.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3E41BB">
        <w:rPr>
          <w:b/>
        </w:rPr>
        <w:t xml:space="preserve">29. veljače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75098D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111F1F"/>
    <w:rsid w:val="001319DB"/>
    <w:rsid w:val="0019435B"/>
    <w:rsid w:val="001D154C"/>
    <w:rsid w:val="001E5487"/>
    <w:rsid w:val="001E59CC"/>
    <w:rsid w:val="00225528"/>
    <w:rsid w:val="00274B2B"/>
    <w:rsid w:val="00281EA2"/>
    <w:rsid w:val="00285897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E41BB"/>
    <w:rsid w:val="003E77A3"/>
    <w:rsid w:val="004129D9"/>
    <w:rsid w:val="00417D45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71EF6"/>
    <w:rsid w:val="006A704B"/>
    <w:rsid w:val="006B59F5"/>
    <w:rsid w:val="006E40A7"/>
    <w:rsid w:val="006F47F2"/>
    <w:rsid w:val="0070382E"/>
    <w:rsid w:val="00706F7F"/>
    <w:rsid w:val="00743AE1"/>
    <w:rsid w:val="00743E13"/>
    <w:rsid w:val="0075098D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6309B"/>
    <w:rsid w:val="00F641EB"/>
    <w:rsid w:val="00F83303"/>
    <w:rsid w:val="00F943E0"/>
    <w:rsid w:val="00F96FB9"/>
    <w:rsid w:val="00FA3F7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50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98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98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98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98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750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98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98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98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98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EMUNDO SOLAR d.o.o. za proizvodnju i usluge</izvorni_sadrzaj>
    <derivirana_varijabla naziv="DomainObject.Predmet.ProtustrankaFormated_1">  EMUNDO SOLAR d.o.o. za proizvodnju i usluge</derivirana_varijabla>
  </DomainObject.Predmet.ProtustrankaFormated>
  <DomainObject.Predmet.ProtustrankaFormatedOIB>
    <izvorni_sadrzaj>  EMUNDO SOLAR d.o.o. za proizvodnju i usluge, OIB 92815747880</izvorni_sadrzaj>
    <derivirana_varijabla naziv="DomainObject.Predmet.ProtustrankaFormatedOIB_1">  EMUNDO SOLAR d.o.o. za proizvodnju i usluge, OIB 92815747880</derivirana_varijabla>
  </DomainObject.Predmet.ProtustrankaFormatedOIB>
  <DomainObject.Predmet.ProtustrankaFormatedWithAdress>
    <izvorni_sadrzaj> EMUNDO SOLAR d.o.o. za proizvodnju i usluge, Kralja Zvonimira 45, 20350 Metković</izvorni_sadrzaj>
    <derivirana_varijabla naziv="DomainObject.Predmet.ProtustrankaFormatedWithAdress_1"> EMUNDO SOLAR d.o.o. za proizvodnju i usluge, Kralja Zvonimira 45, 20350 Metković</derivirana_varijabla>
  </DomainObject.Predmet.ProtustrankaFormatedWithAdress>
  <DomainObject.Predmet.ProtustrankaFormatedWithAdressOIB>
    <izvorni_sadrzaj> EMUNDO SOLAR d.o.o. za proizvodnju i usluge, OIB 92815747880, Kralja Zvonimira 45, 20350 Metković</izvorni_sadrzaj>
    <derivirana_varijabla naziv="DomainObject.Predmet.ProtustrankaFormatedWithAdressOIB_1"> EMUNDO SOLAR d.o.o. za proizvodnju i usluge, OIB 92815747880, Kralja Zvonimira 45, 20350 Metković</derivirana_varijabla>
  </DomainObject.Predmet.ProtustrankaFormatedWithAdressOIB>
  <DomainObject.Predmet.ProtustrankaWithAdress>
    <izvorni_sadrzaj>EMUNDO SOLAR d.o.o. za proizvodnju i usluge Kralja Zvonimira 45, 20350 Metković</izvorni_sadrzaj>
    <derivirana_varijabla naziv="DomainObject.Predmet.ProtustrankaWithAdress_1">EMUNDO SOLAR d.o.o. za proizvodnju i usluge Kralja Zvonimira 45, 20350 Metković</derivirana_varijabla>
  </DomainObject.Predmet.ProtustrankaWithAdress>
  <DomainObject.Predmet.ProtustrankaWithAdressOIB>
    <izvorni_sadrzaj>EMUNDO SOLAR d.o.o. za proizvodnju i usluge, OIB 92815747880, Kralja Zvonimira 45, 20350 Metković</izvorni_sadrzaj>
    <derivirana_varijabla naziv="DomainObject.Predmet.ProtustrankaWithAdressOIB_1">EMUNDO SOLAR d.o.o. za proizvodnju i usluge, OIB 92815747880, Kralja Zvonimira 45, 20350 Metković</derivirana_varijabla>
  </DomainObject.Predmet.ProtustrankaWithAdressOIB>
  <DomainObject.Predmet.ProtustrankaNazivFormated>
    <izvorni_sadrzaj>EMUNDO SOLAR d.o.o. za proizvodnju i usluge</izvorni_sadrzaj>
    <derivirana_varijabla naziv="DomainObject.Predmet.ProtustrankaNazivFormated_1">EMUNDO SOLAR d.o.o. za proizvodnju i usluge</derivirana_varijabla>
  </DomainObject.Predmet.ProtustrankaNazivFormated>
  <DomainObject.Predmet.ProtustrankaNazivFormatedOIB>
    <izvorni_sadrzaj>EMUNDO SOLAR d.o.o. za proizvodnju i usluge, OIB 92815747880</izvorni_sadrzaj>
    <derivirana_varijabla naziv="DomainObject.Predmet.ProtustrankaNazivFormatedOIB_1">EMUNDO SOLAR d.o.o. za proizvodnju i usluge, OIB 92815747880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66023.98</izvorni_sadrzaj>
    <derivirana_varijabla naziv="DomainObject.Predmet.TrenutnaVrijednost_1">66023.98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EMUNDO SOLAR d.o.o. za proizvodnju i usluge</item>
    </izvorni_sadrzaj>
    <derivirana_varijabla naziv="DomainObject.Predmet.ProtuStrankaListFormated_1">
      <item>EMUNDO SOLAR d.o.o. za proizvodnju i usluge</item>
    </derivirana_varijabla>
  </DomainObject.Predmet.ProtuStrankaListFormated>
  <DomainObject.Predmet.ProtuStrankaListFormatedOIB>
    <izvorni_sadrzaj>
      <item>EMUNDO SOLAR d.o.o. za proizvodnju i usluge, OIB 92815747880</item>
    </izvorni_sadrzaj>
    <derivirana_varijabla naziv="DomainObject.Predmet.ProtuStrankaListFormatedOIB_1">
      <item>EMUNDO SOLAR d.o.o. za proizvodnju i usluge, OIB 92815747880</item>
    </derivirana_varijabla>
  </DomainObject.Predmet.ProtuStrankaListFormatedOIB>
  <DomainObject.Predmet.ProtuStrankaListFormatedWithAdress>
    <izvorni_sadrzaj>
      <item>EMUNDO SOLAR d.o.o. za proizvodnju i usluge, Kralja Zvonimira 45, 20350 Metković</item>
    </izvorni_sadrzaj>
    <derivirana_varijabla naziv="DomainObject.Predmet.ProtuStrankaListFormatedWithAdress_1">
      <item>EMUNDO SOLAR d.o.o. za proizvodnju i usluge, Kralja Zvonimira 45, 20350 Metković</item>
    </derivirana_varijabla>
  </DomainObject.Predmet.ProtuStrankaListFormatedWithAdress>
  <DomainObject.Predmet.ProtuStrankaListFormatedWithAdressOIB>
    <izvorni_sadrzaj>
      <item>EMUNDO SOLAR d.o.o. za proizvodnju i usluge, OIB 92815747880, Kralja Zvonimira 45, 20350 Metković</item>
    </izvorni_sadrzaj>
    <derivirana_varijabla naziv="DomainObject.Predmet.ProtuStrankaListFormatedWithAdressOIB_1">
      <item>EMUNDO SOLAR d.o.o. za proizvodnju i usluge, OIB 92815747880, Kralja Zvonimira 45, 20350 Metković</item>
    </derivirana_varijabla>
  </DomainObject.Predmet.ProtuStrankaListFormatedWithAdressOIB>
  <DomainObject.Predmet.ProtuStrankaListNazivFormated>
    <izvorni_sadrzaj>
      <item>EMUNDO SOLAR d.o.o. za proizvodnju i usluge</item>
    </izvorni_sadrzaj>
    <derivirana_varijabla naziv="DomainObject.Predmet.ProtuStrankaListNazivFormated_1">
      <item>EMUNDO SOLAR d.o.o. za proizvodnju i usluge</item>
    </derivirana_varijabla>
  </DomainObject.Predmet.ProtuStrankaListNazivFormated>
  <DomainObject.Predmet.ProtuStrankaListNazivFormatedOIB>
    <izvorni_sadrzaj>
      <item>EMUNDO SOLAR d.o.o. za proizvodnju i usluge, OIB 92815747880</item>
    </izvorni_sadrzaj>
    <derivirana_varijabla naziv="DomainObject.Predmet.ProtuStrankaListNazivFormatedOIB_1">
      <item>EMUNDO SOLAR d.o.o. za proizvodnju i usluge, OIB 92815747880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EMUNDO SOLAR d.o.o. za proizvodnju i usluge</izvorni_sadrzaj>
    <derivirana_varijabla naziv="DomainObject.Predmet.ProtustrankaIDrugi_1">EMUNDO SOLAR d.o.o. za proizvodnju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EMUNDO SOLAR d.o.o. za proizvodnju i usluge, OIB 92815747880, Kralja Zvonimira 45, 20350 Metković</izvorni_sadrzaj>
    <derivirana_varijabla naziv="DomainObject.Predmet.ProtustrankaIDrugiAdressOIB_1">EMUNDO SOLAR d.o.o. za proizvodnju i usluge, OIB 92815747880, Kralja Zvonimira 45,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EMUNDO SOLAR d.o.o. za proizvodnju i usluge</item>
    </izvorni_sadrzaj>
    <derivirana_varijabla naziv="DomainObject.Predmet.SudioniciListNaziv_1">
      <item>FINA, RC Split, Podružnica Dubrovnik</item>
      <item>EMUNDO SOLAR d.o.o. za proizvodnju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EMUNDO SOLAR d.o.o. za proizvodnju i usluge, OIB 92815747880, Kralja Zvonimira 45,20350 Metković</item>
    </izvorni_sadrzaj>
    <derivirana_varijabla naziv="DomainObject.Predmet.SudioniciListAdressOIB_1">
      <item>FINA, RC Split, Podružnica Dubrovnik, OIB 85821130368, Vukovarska 2,20000 Dubrovnik</item>
      <item>EMUNDO SOLAR d.o.o. za proizvodnju i usluge, OIB 92815747880, Kralja Zvonimira 45,20350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92815747880</item>
    </izvorni_sadrzaj>
    <derivirana_varijabla naziv="DomainObject.Predmet.SudioniciListNazivOIB_1">
      <item>, OIB 85821130368</item>
      <item>, OIB 92815747880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1C6C2-775F-4CAA-A4F3-9D88C1452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354</properties:Words>
  <properties:Characters>2086</properties:Characters>
  <properties:Lines>51</properties:Lines>
  <properties:Paragraphs>18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2016-02-29T11:48:00Z</cp:lastPrinted>
  <dcterms:modified xmlns:xsi="http://www.w3.org/2001/XMLSchema-instance" xsi:type="dcterms:W3CDTF">2016-02-29T13:20:00Z</dcterms:modified>
  <cp:revision>47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