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35c5" w14:paraId="6e035c5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72AEE">
        <w:rPr>
          <w:rFonts w:cs="Times New Roman" w:hAnsi="Times New Roman" w:ascii="Times New Roman"/>
          <w:sz w:val="24"/>
          <w:szCs w:val="24"/>
        </w:rPr>
        <w:t>Poslovni broj: Sp-3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C72AEE">
        <w:rPr>
          <w:rFonts w:cs="Times New Roman" w:hAnsi="Times New Roman" w:ascii="Times New Roman"/>
          <w:sz w:val="24"/>
          <w:szCs w:val="24"/>
        </w:rPr>
        <w:t xml:space="preserve">MARKO MARIJANOVIĆ OIB: 03691483117, Split, Prvih hrvatskih redarstvenika 18, </w:t>
      </w:r>
      <w:r w:rsidR="00837560">
        <w:rPr>
          <w:rFonts w:cs="Times New Roman" w:hAnsi="Times New Roman" w:ascii="Times New Roman"/>
          <w:sz w:val="24"/>
          <w:szCs w:val="24"/>
        </w:rPr>
        <w:t xml:space="preserve">radi stečaja potrošača, dana 11.svibnja </w:t>
      </w:r>
      <w:r w:rsidRPr="00DF0AFB">
        <w:rPr>
          <w:rFonts w:cs="Times New Roman" w:hAnsi="Times New Roman" w:ascii="Times New Roman"/>
          <w:sz w:val="24"/>
          <w:szCs w:val="24"/>
        </w:rPr>
        <w:t xml:space="preserve">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837560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06.lipnja </w:t>
      </w:r>
      <w:r w:rsidR="00C72AEE">
        <w:rPr>
          <w:rFonts w:cs="Times New Roman" w:hAnsi="Times New Roman" w:ascii="Times New Roman"/>
          <w:b/>
          <w:sz w:val="24"/>
          <w:szCs w:val="24"/>
        </w:rPr>
        <w:t xml:space="preserve">  2017.g. u 9,0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C72AEE" w:rsidP="00BA6DAC" w:rsidR="00BA6DAC" w:rsidRPr="00DF4CB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Sanda Škoro, OIB: 71702504010, Split, Ivana Gudelja 38</w:t>
      </w:r>
      <w:r w:rsidR="00BA6DAC" w:rsidRPr="00DF4CB5">
        <w:rPr>
          <w:rFonts w:cs="Times New Roman" w:hAnsi="Times New Roman" w:ascii="Times New Roman"/>
        </w:rPr>
        <w:t>,</w:t>
      </w:r>
    </w:p>
    <w:p w:rsidRDefault="00DF4CB5" w:rsidP="00DF4CB5" w:rsid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 xml:space="preserve">REPUBLIKA HRVATSKA, </w:t>
      </w:r>
      <w:r w:rsidR="00C72AEE">
        <w:rPr>
          <w:rFonts w:cs="Times New Roman" w:hAnsi="Times New Roman" w:ascii="Times New Roman"/>
        </w:rPr>
        <w:t xml:space="preserve">Općinski sud u Splitu, ex vojarna sv.Križ, Dračevac, Split, </w:t>
      </w:r>
      <w:r w:rsidRPr="00DF4CB5">
        <w:rPr>
          <w:rFonts w:cs="Times New Roman" w:hAnsi="Times New Roman" w:ascii="Times New Roman"/>
        </w:rPr>
        <w:t xml:space="preserve">  OIB: 18683136487</w:t>
      </w:r>
    </w:p>
    <w:p w:rsidRDefault="00C72AEE" w:rsidP="00DF4CB5" w:rsidR="00C72AEE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Financijska agencija, OIB: 85821130368, Ulica Grada Vukovara 70, Zagreb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C72AEE">
        <w:rPr>
          <w:rFonts w:cs="Times New Roman" w:hAnsi="Times New Roman" w:ascii="Times New Roman"/>
          <w:sz w:val="24"/>
          <w:szCs w:val="24"/>
        </w:rPr>
        <w:t xml:space="preserve">Marko Marijanović </w:t>
      </w:r>
      <w:r w:rsidRPr="00DF0AFB">
        <w:rPr>
          <w:rFonts w:cs="Times New Roman" w:hAnsi="Times New Roman" w:ascii="Times New Roman"/>
          <w:sz w:val="24"/>
          <w:szCs w:val="24"/>
        </w:rPr>
        <w:t xml:space="preserve"> 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</w:t>
      </w:r>
      <w:r w:rsidR="00837560">
        <w:rPr>
          <w:rFonts w:cs="Times New Roman" w:hAnsi="Times New Roman" w:ascii="Times New Roman"/>
          <w:sz w:val="24"/>
          <w:szCs w:val="24"/>
        </w:rPr>
        <w:t xml:space="preserve">11.svibnja  </w:t>
      </w:r>
      <w:r w:rsidRPr="00DF0AFB">
        <w:rPr>
          <w:rFonts w:cs="Times New Roman" w:hAnsi="Times New Roman" w:ascii="Times New Roman"/>
          <w:sz w:val="24"/>
          <w:szCs w:val="24"/>
        </w:rPr>
        <w:t xml:space="preserve">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D17E8"/>
    <w:rsid w:val="001E4D89"/>
    <w:rsid w:val="001F4D82"/>
    <w:rsid w:val="00240D92"/>
    <w:rsid w:val="002D19B7"/>
    <w:rsid w:val="003F28D1"/>
    <w:rsid w:val="00420CB4"/>
    <w:rsid w:val="004724EF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837560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F0AFB"/>
    <w:rsid w:val="00DF4CB5"/>
    <w:rsid w:val="00EF4BE1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B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B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B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B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B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B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B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B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</izvorni_sadrzaj>
    <derivirana_varijabla naziv="DomainObject.Primjedba_1">poziv za pripremno ročište</derivirana_varijabla>
  </DomainObject.Primjedba>
  <DomainObject.Oznaka>
    <izvorni_sadrzaj>Sp-3/2016-9</izvorni_sadrzaj>
    <derivirana_varijabla naziv="DomainObject.Oznaka_1">Sp-3/2016-9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</izvorni_sadrzaj>
    <derivirana_varijabla naziv="DomainObject.Predmet.OstaliListFormated_1">
      <item>Sanda Škoro</item>
      <item>Općinski sud u Splitu</item>
      <item>Financijska agencija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</izvorni_sadrzaj>
    <derivirana_varijabla naziv="DomainObject.Predmet.OstaliListNazivFormated_1">
      <item>Sanda Škoro</item>
      <item>Općinski sud u Splitu</item>
      <item>Financijska agencija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Sp-3/2016-9</izvorni_sadrzaj>
    <derivirana_varijabla naziv="DomainObject.PoslovniBrojDokumenta_1">Sp-3/2016-9</derivirana_varijabla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</izvorni_sadrzaj>
    <derivirana_varijabla naziv="DomainObject.Predmet.SudioniciListNaziv_1">
      <item>Marko Marijanović</item>
      <item>Sanda Škoro</item>
      <item>Općinski sud u Splitu</item>
      <item>Financijska agencija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</izvorni_sadrzaj>
    <derivirana_varijabla naziv="DomainObject.Predmet.SudioniciListNazivOIB_1">
      <item>, OIB 03691483117</item>
      <item>, OIB 71702524010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890</properties:Characters>
  <properties:Lines>25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2017-02-16T11:24:00Z</dcterms:created>
  <dc:creator>Božena Semren</dc:creator>
  <cp:lastModifiedBy>Božena Semren</cp:lastModifiedBy>
  <cp:lastPrinted>2017-05-11T08:30:00Z</cp:lastPrinted>
  <dcterms:modified xmlns:xsi="http://www.w3.org/2001/XMLSchema-instance" xsi:type="dcterms:W3CDTF">2017-05-11T08:30:00Z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