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99ce" w14:paraId="0c899ce" w:rsidRDefault="00CF7303" w:rsidP="00CF7303" w:rsidR="00CF7303" w:rsidRPr="0011372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74A" w:rsidP="00CF7303" w:rsidR="00CF7303">
      <w:pPr>
        <w:rPr>
          <w:b/>
        </w:rPr>
      </w:pPr>
      <w:r>
        <w:rPr>
          <w:b/>
        </w:rPr>
        <w:t xml:space="preserve">Republika Hrvatska </w:t>
      </w:r>
    </w:p>
    <w:p w:rsidRDefault="00BA674A" w:rsidP="00CF7303" w:rsidR="00BA674A">
      <w:pPr>
        <w:rPr>
          <w:b/>
        </w:rPr>
      </w:pPr>
      <w:r>
        <w:rPr>
          <w:b/>
        </w:rPr>
        <w:t>Trgovački sud u Osijeku</w:t>
      </w:r>
    </w:p>
    <w:p w:rsidRDefault="00BA674A" w:rsidP="00CF7303" w:rsidR="00BA674A">
      <w:pPr>
        <w:rPr>
          <w:b/>
        </w:rPr>
      </w:pPr>
      <w:r>
        <w:rPr>
          <w:b/>
        </w:rPr>
        <w:t>Stalna služba u Slavonskom Brodu</w:t>
      </w:r>
    </w:p>
    <w:p w:rsidRDefault="00BA674A" w:rsidP="00CF7303" w:rsidR="00BA674A">
      <w:pPr>
        <w:rPr>
          <w:b/>
        </w:rPr>
      </w:pPr>
      <w:r>
        <w:rPr>
          <w:b/>
        </w:rPr>
        <w:t>Slavonski Brod</w:t>
      </w:r>
    </w:p>
    <w:p w:rsidRDefault="00BA674A" w:rsidP="00CF7303" w:rsidR="00BA674A">
      <w:pPr>
        <w:rPr>
          <w:b/>
        </w:rPr>
      </w:pPr>
      <w:r>
        <w:rPr>
          <w:b/>
        </w:rPr>
        <w:t>Trg pobjede 13</w:t>
      </w:r>
    </w:p>
    <w:p w:rsidRDefault="00CF7303" w:rsidP="00CF7303" w:rsidR="00CF7303">
      <w:pPr>
        <w:rPr>
          <w:b/>
        </w:rPr>
      </w:pPr>
    </w:p>
    <w:p w:rsidRDefault="00CF7303" w:rsidP="00CF7303" w:rsidR="00CF7303">
      <w:pPr>
        <w:jc w:val="center"/>
        <w:rPr>
          <w:b/>
        </w:rPr>
      </w:pPr>
      <w:r>
        <w:rPr>
          <w:b/>
        </w:rPr>
        <w:t>U  IME  R E P U B L I K E  H R V A T S K E</w:t>
      </w:r>
    </w:p>
    <w:p w:rsidRDefault="00CF7303" w:rsidP="00CF7303" w:rsidR="00CF7303">
      <w:pPr>
        <w:jc w:val="center"/>
        <w:rPr>
          <w:b/>
        </w:rPr>
      </w:pPr>
    </w:p>
    <w:p w:rsidRDefault="00CF7303" w:rsidP="00CF7303" w:rsidR="00CF7303">
      <w:pPr>
        <w:jc w:val="center"/>
        <w:rPr>
          <w:b/>
        </w:rPr>
      </w:pPr>
      <w:r>
        <w:rPr>
          <w:b/>
        </w:rPr>
        <w:t>R J E Š E N J E</w:t>
      </w:r>
    </w:p>
    <w:p w:rsidRDefault="00CF7303" w:rsidP="00CF7303" w:rsidR="00CF7303">
      <w:pPr>
        <w:jc w:val="center"/>
        <w:rPr>
          <w:b/>
        </w:rPr>
      </w:pPr>
    </w:p>
    <w:p w:rsidRDefault="00CF7303" w:rsidP="00CF7303" w:rsidR="00CF7303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  <w:r w:rsidR="00113720" w:rsidRPr="00113720">
        <w:t>Trgovački sud u Osijeku, Stalna služba u Slavonskom Brodu</w:t>
      </w:r>
      <w:r w:rsidRPr="00113720">
        <w:t>,</w:t>
      </w:r>
      <w:r>
        <w:t xml:space="preserve"> po sutkinji Mirni Vujčić, </w:t>
      </w:r>
      <w:r w:rsidR="00FD70EF">
        <w:t>nakon zaključenja skraćenog stečajnog postupka nad stečajnim dužnikom MARTIRO društvo s ograničenom odgovornošću za usluge i trgovinu, skraćena tvrtka: MARTIRO d.o.o., Zagreb, Zagorska 108, OIB: 30233347389, dana 09. siječnja 2019. godine</w:t>
      </w:r>
    </w:p>
    <w:p w:rsidRDefault="00CF7303" w:rsidP="00CF7303" w:rsidR="00CF7303">
      <w:pPr>
        <w:ind w:firstLine="1440"/>
        <w:jc w:val="both"/>
      </w:pPr>
    </w:p>
    <w:p w:rsidRDefault="00CF7303" w:rsidP="00CF7303" w:rsidR="00CF7303">
      <w:pPr>
        <w:ind w:hanging="720" w:left="720"/>
        <w:jc w:val="center"/>
      </w:pPr>
      <w:r>
        <w:t>r i j e š i o    j e</w:t>
      </w:r>
    </w:p>
    <w:p w:rsidRDefault="008F3A1E" w:rsidP="00CF7303" w:rsidR="008F3A1E">
      <w:pPr>
        <w:ind w:hanging="720" w:left="720"/>
        <w:jc w:val="center"/>
      </w:pPr>
    </w:p>
    <w:p w:rsidRDefault="008F3A1E" w:rsidP="008F3A1E" w:rsidR="008F3A1E">
      <w:pPr>
        <w:ind w:hanging="720"/>
        <w:jc w:val="both"/>
      </w:pPr>
      <w:r>
        <w:t xml:space="preserve"> </w:t>
      </w:r>
      <w:r>
        <w:tab/>
      </w:r>
      <w:r>
        <w:tab/>
        <w:t xml:space="preserve"> </w:t>
      </w:r>
      <w:r>
        <w:tab/>
        <w:t>I.</w:t>
      </w:r>
      <w:r w:rsidR="00AE499D">
        <w:t xml:space="preserve"> </w:t>
      </w:r>
      <w:r>
        <w:t xml:space="preserve">Određuje se upis </w:t>
      </w:r>
      <w:r w:rsidR="00413FFA">
        <w:t>u sudski registar S</w:t>
      </w:r>
      <w:r>
        <w:t>tečajne mase</w:t>
      </w:r>
      <w:r w:rsidR="00AE499D">
        <w:t xml:space="preserve"> </w:t>
      </w:r>
      <w:r>
        <w:t>iz</w:t>
      </w:r>
      <w:r w:rsidR="00AE499D">
        <w:t>a</w:t>
      </w:r>
      <w:r>
        <w:t xml:space="preserve"> stečajnog dužnika </w:t>
      </w:r>
      <w:r w:rsidR="00C82C9A">
        <w:t xml:space="preserve">MARTIRO društvo s ograničenom odgovornošću za usluge i trgovinu, skraćena tvrtka: MARTIRO d.o.o., Zagreb, Zagorska 108, OIB: 30233347389, </w:t>
      </w:r>
      <w:r>
        <w:t xml:space="preserve">sa sjedištem na adresi stečajnog upravitelja </w:t>
      </w:r>
      <w:r w:rsidR="00C82C9A">
        <w:t>Ivana Gjurašić iz Zagreba, Petrinjska 28, OIB 66025260916.</w:t>
      </w:r>
    </w:p>
    <w:p w:rsidRDefault="005F6989" w:rsidP="008F3A1E" w:rsidR="005F6989">
      <w:pPr>
        <w:ind w:hanging="720"/>
        <w:jc w:val="both"/>
      </w:pPr>
      <w:r>
        <w:t xml:space="preserve"> </w:t>
      </w:r>
      <w:r>
        <w:tab/>
      </w:r>
      <w:r>
        <w:tab/>
      </w:r>
    </w:p>
    <w:p w:rsidRDefault="005F6989" w:rsidP="008F3A1E" w:rsidR="008F3A1E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 xml:space="preserve">II. </w:t>
      </w:r>
      <w:r w:rsidR="009D65B4">
        <w:t>Stečajnu masu zastupa s</w:t>
      </w:r>
      <w:r>
        <w:t>tečajni upravitelj Ivan Gjurašić iz Zagreba, Petrinjska 28, OIB 66025260916</w:t>
      </w:r>
      <w:r w:rsidR="009D65B4">
        <w:t>.</w:t>
      </w:r>
    </w:p>
    <w:p w:rsidRDefault="005F6989" w:rsidP="008F3A1E" w:rsidR="005F6989">
      <w:pPr>
        <w:ind w:hanging="720"/>
        <w:jc w:val="both"/>
      </w:pPr>
      <w:r>
        <w:t xml:space="preserve"> </w:t>
      </w:r>
      <w:r>
        <w:tab/>
      </w:r>
      <w:r>
        <w:tab/>
      </w:r>
    </w:p>
    <w:p w:rsidRDefault="008F3A1E" w:rsidP="006E79FB" w:rsidR="006E79FB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>II</w:t>
      </w:r>
      <w:r w:rsidR="005F6989">
        <w:t>I</w:t>
      </w:r>
      <w:r>
        <w:t>. Upis</w:t>
      </w:r>
      <w:r w:rsidR="009D65B4">
        <w:t>e</w:t>
      </w:r>
      <w:r>
        <w:t xml:space="preserve"> iz točke </w:t>
      </w:r>
      <w:r w:rsidR="009D65B4">
        <w:t xml:space="preserve">I. i </w:t>
      </w:r>
      <w:r>
        <w:t>I</w:t>
      </w:r>
      <w:r w:rsidR="009D65B4">
        <w:t>I. izreke</w:t>
      </w:r>
      <w:r>
        <w:t xml:space="preserve"> ovoga rješenja provesti će sudski registar po pravomoćnosti rješenja.</w:t>
      </w:r>
    </w:p>
    <w:p w:rsidRDefault="007D4D44" w:rsidP="006E79FB" w:rsidR="007D4D44">
      <w:pPr>
        <w:ind w:hanging="720"/>
        <w:jc w:val="both"/>
      </w:pPr>
    </w:p>
    <w:p w:rsidRDefault="007D4D44" w:rsidP="006E79FB" w:rsidR="007D4D44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  <w:t>IV. Stečajni upravitelj dužan je podnositi sudu pisana izvješća o stanju stečajne mase najmanje jedanput u tri mjeseca ili kad to zatraži sud.</w:t>
      </w:r>
    </w:p>
    <w:p w:rsidRDefault="00AD2924" w:rsidP="006E79FB" w:rsidR="00AD2924">
      <w:pPr>
        <w:ind w:hanging="720"/>
        <w:jc w:val="both"/>
      </w:pPr>
    </w:p>
    <w:p w:rsidRDefault="006E79FB" w:rsidP="006E79FB" w:rsidR="006E79FB">
      <w:pPr>
        <w:ind w:hanging="720"/>
        <w:jc w:val="both"/>
      </w:pPr>
    </w:p>
    <w:p w:rsidRDefault="006E79FB" w:rsidP="006E79FB" w:rsidR="008F3A1E">
      <w:pPr>
        <w:ind w:hanging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F3A1E">
        <w:t>Obrazloženje</w:t>
      </w:r>
    </w:p>
    <w:p w:rsidRDefault="008F3A1E" w:rsidP="008F3A1E" w:rsidR="008F3A1E">
      <w:pPr>
        <w:ind w:firstLine="720" w:left="720"/>
        <w:jc w:val="center"/>
      </w:pPr>
    </w:p>
    <w:p w:rsidRDefault="00002A84" w:rsidP="00CF7303" w:rsidR="008F3A1E">
      <w:pPr>
        <w:jc w:val="both"/>
      </w:pPr>
      <w:r>
        <w:t xml:space="preserve"> </w:t>
      </w:r>
      <w:r>
        <w:tab/>
      </w:r>
      <w:r>
        <w:tab/>
        <w:t xml:space="preserve">Pravomoćnim rješenjem posl. br. 7/St-2087/2016-4 od 27. ožujka 2017. godine otvoren je i zaključen skraćeni stečajni postupak nad stečajnim dužnikom MARTIRO društvo s ograničenom odgovornošću za usluge i trgovinu, skraćena tvrtka: MARTIRO d.o.o., Zagreb, Zagorska 108, OIB: 30233347389,a za stečajnog upravitelja imenovan je Ivan Gjurašić iz Zagreba, Petrinjska 28, OIB 66025260916, te je posljedično tome izvršeno i brisanje dužnika-subjekta upisa u sudskom registru. </w:t>
      </w:r>
    </w:p>
    <w:p w:rsidRDefault="00002A84" w:rsidP="00CF7303" w:rsidR="00002A84">
      <w:pPr>
        <w:jc w:val="both"/>
      </w:pPr>
      <w:r>
        <w:t xml:space="preserve"> </w:t>
      </w:r>
      <w:r>
        <w:tab/>
      </w:r>
      <w:r>
        <w:tab/>
        <w:t xml:space="preserve">Stečajni upravitelj predložio je upisati </w:t>
      </w:r>
      <w:r w:rsidR="00887745">
        <w:t>stečajnu masu u sudski registar iz razloga što iza stečajnog dužnika postoji imovina-potraživanje prema UniCredit Leasing Croatia d.o.o. u iznosu od 681,13</w:t>
      </w:r>
      <w:r w:rsidR="00587E60">
        <w:t xml:space="preserve"> EUR-a koju namjerava unovčiti, a isto dokazuje ispravom - Konačnim obračunom ugovora o financijskom leasingu od 16. studenog 2016. godine. </w:t>
      </w:r>
    </w:p>
    <w:p w:rsidRDefault="00512013" w:rsidP="00CF7303" w:rsidR="00512013">
      <w:pPr>
        <w:jc w:val="both"/>
      </w:pPr>
      <w:r>
        <w:lastRenderedPageBreak/>
        <w:t xml:space="preserve"> </w:t>
      </w:r>
      <w:r>
        <w:tab/>
      </w:r>
      <w:r>
        <w:tab/>
        <w:t xml:space="preserve">Kako ova imovina predstavlja stečajnu masu u smislu odredbe čl. 289. st. 4. Stečajnog zakona (dalje: SZ, NN 71/15 i 104/17 ) valjalo je odrediti njen upis u sudski registar </w:t>
      </w:r>
      <w:r w:rsidR="008C06CE">
        <w:t>sukladno odredbi čl. 438. SZ-a.</w:t>
      </w:r>
    </w:p>
    <w:p w:rsidRDefault="00CF7303" w:rsidP="00CF7303" w:rsidR="00CF7303">
      <w:pPr>
        <w:jc w:val="both"/>
      </w:pPr>
    </w:p>
    <w:p w:rsidRDefault="008F3A1E" w:rsidP="00CF7303" w:rsidR="00CF7303">
      <w:pPr>
        <w:jc w:val="center"/>
      </w:pPr>
      <w:r>
        <w:t xml:space="preserve">U Slavonskom Brodu, </w:t>
      </w:r>
      <w:r w:rsidR="00336FB3">
        <w:t>09. siječnja 2019</w:t>
      </w:r>
      <w:r w:rsidR="00CF7303">
        <w:t>. godine</w:t>
      </w:r>
    </w:p>
    <w:p w:rsidRDefault="00CF7303" w:rsidP="00CF7303" w:rsidR="00CF7303">
      <w:pPr>
        <w:jc w:val="center"/>
      </w:pPr>
    </w:p>
    <w:p w:rsidRDefault="00CF7303" w:rsidP="00CF7303" w:rsidR="00CF7303"/>
    <w:p w:rsidRDefault="00CF7303" w:rsidP="00CF7303" w:rsidR="00CF7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CF7303" w:rsidP="00CF7303" w:rsidR="00CF7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Mirna Vujčić</w:t>
      </w:r>
    </w:p>
    <w:p w:rsidRDefault="00CF7303" w:rsidP="00CF7303" w:rsidR="00CF7303">
      <w:pPr>
        <w:ind w:firstLine="720" w:left="3600"/>
      </w:pPr>
      <w:r>
        <w:t xml:space="preserve">  </w:t>
      </w:r>
    </w:p>
    <w:p w:rsidRDefault="00CF7303" w:rsidP="00CF7303" w:rsidR="00CF7303"/>
    <w:p w:rsidRDefault="00CF7303" w:rsidP="00CF7303" w:rsidR="00CF730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CF7303" w:rsidP="00CF7303" w:rsidR="00CF7303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CF7303" w:rsidP="00CF7303" w:rsidR="00CF7303"/>
    <w:p w:rsidRDefault="00CF7303" w:rsidP="00CF7303" w:rsidR="00CF7303">
      <w:pPr>
        <w:ind w:hanging="720" w:left="720"/>
      </w:pPr>
    </w:p>
    <w:p w:rsidRDefault="00336BD8" w:rsidP="00CF7303" w:rsidR="00336BD8">
      <w:pPr>
        <w:ind w:hanging="720" w:left="720"/>
      </w:pPr>
    </w:p>
    <w:p w:rsidRDefault="00336BD8" w:rsidP="00CF7303" w:rsidR="00336BD8">
      <w:pPr>
        <w:ind w:hanging="720" w:left="720"/>
      </w:pPr>
    </w:p>
    <w:p w:rsidRDefault="00336BD8" w:rsidP="00CF7303" w:rsidR="00336BD8">
      <w:pPr>
        <w:ind w:hanging="720" w:left="720"/>
      </w:pPr>
    </w:p>
    <w:p w:rsidRDefault="00CF7303" w:rsidP="00CF7303" w:rsidR="00CF7303">
      <w:pPr>
        <w:ind w:hanging="720" w:left="720"/>
      </w:pPr>
      <w:r>
        <w:t>DNA:</w:t>
      </w:r>
    </w:p>
    <w:p w:rsidRDefault="00CF7303" w:rsidP="00CF7303" w:rsidR="00CF7303">
      <w:pPr>
        <w:ind w:hanging="720" w:left="720"/>
      </w:pPr>
      <w:r>
        <w:t>1. Rješenje nepravomoćno</w:t>
      </w:r>
    </w:p>
    <w:p w:rsidRDefault="00CF7303" w:rsidP="00CF7303" w:rsidR="00CF7303">
      <w:pPr>
        <w:ind w:hanging="720" w:left="720"/>
      </w:pPr>
      <w:r>
        <w:t>2. Rješenje objaviti na mrežnoj stranici e-Oglasna ploča sudova</w:t>
      </w:r>
    </w:p>
    <w:p w:rsidRDefault="00CF7303" w:rsidP="00CF7303" w:rsidR="00CF7303">
      <w:pPr>
        <w:ind w:hanging="720" w:left="720"/>
      </w:pPr>
      <w:r>
        <w:t>te dostaviti:</w:t>
      </w:r>
    </w:p>
    <w:p w:rsidRDefault="00CF7303" w:rsidP="00CF7303" w:rsidR="00CF7303">
      <w:pPr>
        <w:ind w:hanging="720" w:left="720"/>
      </w:pPr>
      <w:r>
        <w:t>- stečajnom upravitelju</w:t>
      </w:r>
    </w:p>
    <w:p w:rsidRDefault="00CF7303" w:rsidP="00CF7303" w:rsidR="00CF7303">
      <w:pPr>
        <w:ind w:hanging="720" w:left="720"/>
      </w:pPr>
      <w:r>
        <w:t xml:space="preserve">- sudskom registru </w:t>
      </w:r>
      <w:r w:rsidR="00324233">
        <w:t xml:space="preserve">Trgovačkog suda u Zg </w:t>
      </w:r>
      <w:r>
        <w:t>po pravomoćnosti</w:t>
      </w:r>
    </w:p>
    <w:p w:rsidRDefault="00CF7303" w:rsidP="00CF7303" w:rsidR="00CF7303">
      <w:pPr>
        <w:ind w:hanging="720" w:left="720"/>
      </w:pPr>
    </w:p>
    <w:p w:rsidRDefault="00CF7303" w:rsidP="00CF7303" w:rsidR="00CF7303">
      <w:pPr>
        <w:ind w:hanging="720" w:left="720"/>
      </w:pPr>
    </w:p>
    <w:p w:rsidRDefault="00DB052E" w:rsidP="00CF7303" w:rsidR="00DB052E" w:rsidRPr="00CF7303"/>
    <w:sectPr w:rsidR="00DB052E" w:rsidRPr="00CF7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960" w:rsidP="00516436" w:rsidR="008B4960">
      <w:r>
        <w:separator/>
      </w:r>
    </w:p>
  </w:endnote>
  <w:endnote w:id="0" w:type="continuationSeparator">
    <w:p w:rsidRDefault="008B4960" w:rsidP="00516436" w:rsidR="008B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960" w:rsidP="00516436" w:rsidR="008B4960">
      <w:r>
        <w:separator/>
      </w:r>
    </w:p>
  </w:footnote>
  <w:footnote w:id="0" w:type="continuationSeparator">
    <w:p w:rsidRDefault="008B4960" w:rsidP="00516436" w:rsidR="008B4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436" w:rsidP="00516436" w:rsidR="00516436" w:rsidRPr="00516436">
    <w:pPr>
      <w:pStyle w:val="Zaglavlje"/>
      <w:jc w:val="right"/>
      <w:rPr>
        <w:b/>
      </w:rPr>
    </w:pPr>
    <w:r w:rsidRPr="00516436">
      <w:rPr>
        <w:b/>
      </w:rPr>
      <w:t>Broj: 7/St-2807/2016-</w:t>
    </w:r>
    <w:r w:rsidR="00336FB3">
      <w:rPr>
        <w:b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041CF0"/>
    <w:multiLevelType w:val="hybridMultilevel"/>
    <w:tmpl w:val="1BC26748"/>
    <w:lvl w:tplc="534E393C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303"/>
    <w:rsid w:val="00002A84"/>
    <w:rsid w:val="00113720"/>
    <w:rsid w:val="00170DE0"/>
    <w:rsid w:val="00324233"/>
    <w:rsid w:val="00336BD8"/>
    <w:rsid w:val="00336FB3"/>
    <w:rsid w:val="00413FFA"/>
    <w:rsid w:val="004525EE"/>
    <w:rsid w:val="004D23D8"/>
    <w:rsid w:val="00512013"/>
    <w:rsid w:val="00516436"/>
    <w:rsid w:val="00587E60"/>
    <w:rsid w:val="005F6989"/>
    <w:rsid w:val="006E79FB"/>
    <w:rsid w:val="00790960"/>
    <w:rsid w:val="007B2C90"/>
    <w:rsid w:val="007D4D44"/>
    <w:rsid w:val="00887745"/>
    <w:rsid w:val="008B4960"/>
    <w:rsid w:val="008C06CE"/>
    <w:rsid w:val="008F2E3E"/>
    <w:rsid w:val="008F3A1E"/>
    <w:rsid w:val="009006AD"/>
    <w:rsid w:val="009A7971"/>
    <w:rsid w:val="009D65B4"/>
    <w:rsid w:val="00AD2924"/>
    <w:rsid w:val="00AE1820"/>
    <w:rsid w:val="00AE499D"/>
    <w:rsid w:val="00BA674A"/>
    <w:rsid w:val="00BB2CD1"/>
    <w:rsid w:val="00C015A7"/>
    <w:rsid w:val="00C82C9A"/>
    <w:rsid w:val="00CF7303"/>
    <w:rsid w:val="00DB052E"/>
    <w:rsid w:val="00E7080B"/>
    <w:rsid w:val="00E906B4"/>
    <w:rsid w:val="00FD70EF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3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3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30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3A1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6436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6436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3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73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30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3A1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6436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164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6436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1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16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lipnja 2017.</izvorni_sadrzaj>
    <derivirana_varijabla naziv="DomainObject.Predmet.DatumArhiviranja_1">30.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>13. travnja 2027.</izvorni_sadrzaj>
    <derivirana_varijabla naziv="DomainObject.Predmet.DatumRokaCuvanja_1">13.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lipnja 2017.</izvorni_sadrzaj>
    <derivirana_varijabla naziv="DomainObject.Predmet.DatumZatvaranja_1">30.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hr.ibm.icms.common.model.sluzbeneosobe.Referada@2cdf2cdf[id=1000000582, dbStatus=null, naziv=Referada 7 SS SB, oznaka=null, sudac=null] &lt;-hr.ibm.icms.common.model.sluzbeneosobe.Referada@2cdf2cdf[status dodjele: =false]</izvorni_sadrzaj>
    <derivirana_varijabla naziv="DomainObject.Predmet.MjestoCuvanja_1">hr.ibm.icms.common.model.sluzbeneosobe.Referada@2cdf2cdf[id=1000000582, dbStatus=null, naziv=Referada 7 SS SB, oznaka=null, sudac=null] &lt;-hr.ibm.icms.common.model.sluzbeneosobe.Referada@2cdf2cdf[status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SZ</izvorni_sadrzaj>
    <derivirana_varijabla naziv="DomainObject.Predmet.Opis_1">Ustup po čl.11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otustrankaFormated>
    <izvorni_sadrzaj>  MARTIRO d.o.o.</izvorni_sadrzaj>
    <derivirana_varijabla naziv="DomainObject.Predmet.ProtustrankaFormated_1">  MARTIRO d.o.o.</derivirana_varijabla>
  </DomainObject.Predmet.ProtustrankaFormated>
  <DomainObject.Predmet.ProtustrankaFormatedOIB>
    <izvorni_sadrzaj>  MARTIRO d.o.o., OIB 30233347389</izvorni_sadrzaj>
    <derivirana_varijabla naziv="DomainObject.Predmet.ProtustrankaFormatedOIB_1">  MARTIRO d.o.o., OIB 30233347389</derivirana_varijabla>
  </DomainObject.Predmet.ProtustrankaFormatedOIB>
  <DomainObject.Predmet.ProtustrankaFormatedWithAdress>
    <izvorni_sadrzaj> MARTIRO d.o.o., Zagorska 108, 10000 Zagreb</izvorni_sadrzaj>
    <derivirana_varijabla naziv="DomainObject.Predmet.ProtustrankaFormatedWithAdress_1"> MARTIRO d.o.o., Zagorska 108, 10000 Zagreb</derivirana_varijabla>
  </DomainObject.Predmet.ProtustrankaFormatedWithAdress>
  <DomainObject.Predmet.ProtustrankaFormatedWithAdressOIB>
    <izvorni_sadrzaj> MARTIRO d.o.o., OIB 30233347389, Zagorska 108, 10000 Zagreb</izvorni_sadrzaj>
    <derivirana_varijabla naziv="DomainObject.Predmet.ProtustrankaFormatedWithAdressOIB_1"> MARTIRO d.o.o., OIB 30233347389, Zagorska 108, 10000 Zagreb</derivirana_varijabla>
  </DomainObject.Predmet.ProtustrankaFormatedWithAdressOIB>
  <DomainObject.Predmet.ProtustrankaWithAdress>
    <izvorni_sadrzaj>MARTIRO d.o.o. Zagorska 108, 10000 Zagreb</izvorni_sadrzaj>
    <derivirana_varijabla naziv="DomainObject.Predmet.ProtustrankaWithAdress_1">MARTIRO d.o.o. Zagorska 108, 10000 Zagreb</derivirana_varijabla>
  </DomainObject.Predmet.ProtustrankaWithAdress>
  <DomainObject.Predmet.ProtustrankaWithAdressOIB>
    <izvorni_sadrzaj>MARTIRO d.o.o., OIB 30233347389, Zagorska 108, 10000 Zagreb</izvorni_sadrzaj>
    <derivirana_varijabla naziv="DomainObject.Predmet.ProtustrankaWithAdressOIB_1">MARTIRO d.o.o., OIB 30233347389, Zagorska 108, 10000 Zagreb</derivirana_varijabla>
  </DomainObject.Predmet.ProtustrankaWithAdressOIB>
  <DomainObject.Predmet.ProtustrankaNazivFormated>
    <izvorni_sadrzaj>MARTIRO d.o.o.</izvorni_sadrzaj>
    <derivirana_varijabla naziv="DomainObject.Predmet.ProtustrankaNazivFormated_1">MARTIRO d.o.o.</derivirana_varijabla>
  </DomainObject.Predmet.ProtustrankaNazivFormated>
  <DomainObject.Predmet.ProtustrankaNazivFormatedOIB>
    <izvorni_sadrzaj>MARTIRO d.o.o., OIB 30233347389</izvorni_sadrzaj>
    <derivirana_varijabla naziv="DomainObject.Predmet.ProtustrankaNazivFormatedOIB_1">MARTIRO d.o.o., OIB 30233347389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58630.16</izvorni_sadrzaj>
    <derivirana_varijabla naziv="DomainObject.Predmet.TrenutnaVrijednost_1">58630.16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MARTIRO d.o.o.</item>
    </izvorni_sadrzaj>
    <derivirana_varijabla naziv="DomainObject.Predmet.ProtuStrankaListFormated_1">
      <item>MARTIRO d.o.o.</item>
    </derivirana_varijabla>
  </DomainObject.Predmet.ProtuStrankaListFormated>
  <DomainObject.Predmet.ProtuStrankaListFormatedOIB>
    <izvorni_sadrzaj>
      <item>MARTIRO d.o.o., OIB 30233347389</item>
    </izvorni_sadrzaj>
    <derivirana_varijabla naziv="DomainObject.Predmet.ProtuStrankaListFormatedOIB_1">
      <item>MARTIRO d.o.o., OIB 30233347389</item>
    </derivirana_varijabla>
  </DomainObject.Predmet.ProtuStrankaListFormatedOIB>
  <DomainObject.Predmet.ProtuStrankaListFormatedWithAdress>
    <izvorni_sadrzaj>
      <item>MARTIRO d.o.o., Zagorska 108, 10000 Zagreb</item>
    </izvorni_sadrzaj>
    <derivirana_varijabla naziv="DomainObject.Predmet.ProtuStrankaListFormatedWithAdress_1">
      <item>MARTIRO d.o.o., Zagorska 108, 10000 Zagreb</item>
    </derivirana_varijabla>
  </DomainObject.Predmet.ProtuStrankaListFormatedWithAdress>
  <DomainObject.Predmet.ProtuStrankaListFormatedWithAdressOIB>
    <izvorni_sadrzaj>
      <item>MARTIRO d.o.o., OIB 30233347389, Zagorska 108, 10000 Zagreb</item>
    </izvorni_sadrzaj>
    <derivirana_varijabla naziv="DomainObject.Predmet.ProtuStrankaListFormatedWithAdressOIB_1">
      <item>MARTIRO d.o.o., OIB 30233347389, Zagorska 108, 10000 Zagreb</item>
    </derivirana_varijabla>
  </DomainObject.Predmet.ProtuStrankaListFormatedWithAdressOIB>
  <DomainObject.Predmet.ProtuStrankaListNazivFormated>
    <izvorni_sadrzaj>
      <item>MARTIRO d.o.o.</item>
    </izvorni_sadrzaj>
    <derivirana_varijabla naziv="DomainObject.Predmet.ProtuStrankaListNazivFormated_1">
      <item>MARTIRO d.o.o.</item>
    </derivirana_varijabla>
  </DomainObject.Predmet.ProtuStrankaListNazivFormated>
  <DomainObject.Predmet.ProtuStrankaListNazivFormatedOIB>
    <izvorni_sadrzaj>
      <item>MARTIRO d.o.o., OIB 30233347389</item>
    </izvorni_sadrzaj>
    <derivirana_varijabla naziv="DomainObject.Predmet.ProtuStrankaListNazivFormatedOIB_1">
      <item>MARTIRO d.o.o., OIB 30233347389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MARTIRO d.o.o.</izvorni_sadrzaj>
    <derivirana_varijabla naziv="DomainObject.Predmet.ProtustrankaIDrugi_1">MARTIRO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MARTIRO d.o.o., OIB 30233347389, Zagorska 108, 10000 Zagreb</izvorni_sadrzaj>
    <derivirana_varijabla naziv="DomainObject.Predmet.ProtustrankaIDrugiAdressOIB_1">MARTIRO d.o.o., OIB 30233347389, Zagorska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St-2807/2016-4</izvorni_sadrzaj>
    <derivirana_varijabla naziv="DomainObject.Predmet.OdlukaRjesenje.Oznaka_1">St-2807/2016-4</derivirana_varijabla>
  </DomainObject.Predmet.OdlukaRjesenje.Oznaka>
  <DomainObject.Predmet.SudioniciListNaziv>
    <izvorni_sadrzaj>
      <item>MARTIRO d.o.o.</item>
      <item>FINA Regionalni centar Zagreb</item>
    </izvorni_sadrzaj>
    <derivirana_varijabla naziv="DomainObject.Predmet.SudioniciListNaziv_1">
      <item>MARTIRO d.o.o.</item>
      <item>FINA Regionalni centar Zagreb</item>
    </derivirana_varijabla>
  </DomainObject.Predmet.SudioniciListNaziv>
  <DomainObject.Predmet.SudioniciListAdressOIB>
    <izvorni_sadrzaj>
      <item>MARTIRO d.o.o., OIB 30233347389, Zagorska 108,10000 Zagreb</item>
      <item>FINA Regionalni centar Zagreb, OIB 85821130368, Trg svibanjskih žrtava 1995. br. 1,10000 Zagreb</item>
    </izvorni_sadrzaj>
    <derivirana_varijabla naziv="DomainObject.Predmet.SudioniciListAdressOIB_1">
      <item>MARTIRO d.o.o., OIB 30233347389, Zagorska 108,10000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30233347389</item>
      <item>, OIB 85821130368</item>
    </izvorni_sadrzaj>
    <derivirana_varijabla naziv="DomainObject.Predmet.SudioniciListNazivOIB_1">
      <item>, OIB 30233347389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2017.</izvorni_sadrzaj>
    <derivirana_varijabla naziv="DomainObject.PredzadnjaOdlukaIzPredmeta.DatumDonosenjaOdluke_1">27. ožujka 2017.</derivirana_varijabla>
  </DomainObject.PredzadnjaOdlukaIzPredmeta.DatumDonosenjaOdluke>
  <DomainObject.PredzadnjaOdlukaIzPredmeta.Oznaka>
    <izvorni_sadrzaj>St-2807/2016-4</izvorni_sadrzaj>
    <derivirana_varijabla naziv="DomainObject.PredzadnjaOdlukaIzPredmeta.Oznaka_1">St-2807/2016-4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421</properties:Words>
  <properties:Characters>2300</properties:Characters>
  <properties:Lines>74</properties:Lines>
  <properties:Paragraphs>31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2019-01-09T10:59:00Z</dcterms:created>
  <dc:creator>wsadmin</dc:creator>
  <cp:lastModifiedBy>wsadmin</cp:lastModifiedBy>
  <cp:lastPrinted>2019-01-09T12:24:00Z</cp:lastPrinted>
  <dcterms:modified xmlns:xsi="http://www.w3.org/2001/XMLSchema-instance" xsi:type="dcterms:W3CDTF">2019-01-09T12:50:00Z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(st-2807-2016-09.01.2019.docx)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