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5c30" w14:paraId="a825c30" w:rsidRDefault="00E82283" w:rsidP="00E82283" w:rsidR="00E82283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2283" w:rsidP="00E82283" w:rsidR="00E82283">
      <w:pPr>
        <w:pStyle w:val="NormaleSPIS"/>
      </w:pP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</w:p>
    <w:p w:rsidRDefault="00E82283" w:rsidP="00E82283" w:rsidR="00E82283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E82283" w:rsidP="00E82283" w:rsidR="00E82283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</w:p>
    <w:p w:rsidRDefault="00E82283" w:rsidP="00E82283" w:rsidR="00E82283">
      <w:pPr>
        <w:spacing w:lineRule="auto" w:line="276" w:after="0"/>
        <w:rPr>
          <w:rFonts w:cs="Times New Roman" w:eastAsia="Calibri"/>
          <w:color w:val="000000"/>
        </w:rPr>
      </w:pPr>
    </w:p>
    <w:p w:rsidRDefault="00E82283" w:rsidP="00E82283" w:rsidR="00E82283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E82283" w:rsidP="00E82283" w:rsidR="00E82283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E82283" w:rsidP="00E82283" w:rsidR="00E82283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E82283" w:rsidP="00E82283" w:rsidR="00E82283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E82283" w:rsidR="00E82283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E82283" w:rsidR="00E82283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E82283" w:rsidR="00E82283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82283" w:rsidR="00E82283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E82283" w:rsidP="00E82283" w:rsidR="00E82283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E82283" w:rsidP="00E82283" w:rsidR="00E82283">
      <w:pPr>
        <w:pStyle w:val="NormaleSPIS"/>
      </w:pPr>
    </w:p>
    <w:p w:rsidRDefault="00E82283" w:rsidP="00E82283" w:rsidR="00E82283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E82283" w:rsidP="00E82283" w:rsidR="00E82283">
      <w:pPr>
        <w:pStyle w:val="NormaleSPIS"/>
      </w:pPr>
    </w:p>
    <w:p w:rsidRDefault="00E82283" w:rsidP="00E82283" w:rsidR="00E82283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E82283" w:rsidP="00E82283" w:rsidR="00E82283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E82283" w:rsidP="00E82283" w:rsidR="00E82283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E82283" w:rsidP="00E82283" w:rsidR="00E82283">
      <w:pPr>
        <w:pStyle w:val="NormaleSPIS"/>
        <w:spacing w:after="0"/>
        <w:ind w:firstLine="0"/>
      </w:pPr>
      <w:r>
        <w:t>1. e-Oglasna ploča</w:t>
      </w:r>
    </w:p>
    <w:p w:rsidRDefault="00E82283" w:rsidP="00E82283" w:rsidR="00E82283">
      <w:pPr>
        <w:pStyle w:val="NormaleSPIS"/>
        <w:spacing w:after="0"/>
        <w:ind w:firstLine="0"/>
      </w:pPr>
      <w:r>
        <w:t>2. Spisi navedeni u tabeli iz točke 2.</w:t>
      </w:r>
    </w:p>
    <w:p w:rsidRDefault="00E82283" w:rsidP="00E82283" w:rsidR="00E82283">
      <w:pPr>
        <w:pStyle w:val="NormaleSPIS"/>
        <w:spacing w:after="0"/>
        <w:ind w:firstLine="0"/>
      </w:pPr>
      <w:r>
        <w:t>3. Trgovački sud u Bjelovaru</w:t>
      </w:r>
    </w:p>
    <w:p w:rsidRDefault="00E82283" w:rsidP="00E82283" w:rsidR="00E82283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283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7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St-355/2017-3</izvorni_sadrzaj>
    <derivirana_varijabla naziv="DomainObject.Oznaka_1">St-355/2017-3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St-355/2017</izvorni_sadrzaj>
    <derivirana_varijabla naziv="DomainObject.Predmet.OznakaBroj_1">St-355/2017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 LOGISTIKA I PRIJEVOZ jednostavno društvo s ograničenom odgovornošću za usluge prijevoza</izvorni_sadrzaj>
    <derivirana_varijabla naziv="DomainObject.Predmet.ProtustrankaFormated_1">  TS LOGISTIKA I PRIJEVOZ jednostavno društvo s ograničenom odgovornošću za usluge prijevoza</derivirana_varijabla>
  </DomainObject.Predmet.ProtustrankaFormated>
  <DomainObject.Predmet.ProtustrankaFormatedOIB>
    <izvorni_sadrzaj>  TS LOGISTIKA I PRIJEVOZ jednostavno društvo s ograničenom odgovornošću za usluge prijevoza, OIB 43441385725</izvorni_sadrzaj>
    <derivirana_varijabla naziv="DomainObject.Predmet.ProtustrankaFormatedOIB_1">  TS LOGISTIKA I PRIJEVOZ jednostavno društvo s ograničenom odgovornošću za usluge prijevoza, OIB 43441385725</derivirana_varijabla>
  </DomainObject.Predmet.ProtustrankaFormatedOIB>
  <DomainObject.Predmet.ProtustrankaFormatedWithAdress>
    <izvorni_sadrzaj> TS LOGISTIKA I PRIJEVOZ jednostavno društvo s ograničenom odgovornošću za usluge prijevoza, Tomislava Miškulina 40, 42000 Varaždin</izvorni_sadrzaj>
    <derivirana_varijabla naziv="DomainObject.Predmet.ProtustrankaFormatedWithAdress_1"> TS LOGISTIKA I PRIJEVOZ jednostavno društvo s ograničenom odgovornošću za usluge prijevoza, Tomislava Miškulina 40, 42000 Varaždin</derivirana_varijabla>
  </DomainObject.Predmet.ProtustrankaFormatedWithAdress>
  <DomainObject.Predmet.ProtustrankaFormatedWithAdressOIB>
    <izvorni_sadrzaj> TS LOGISTIKA I PRIJEVOZ jednostavno društvo s ograničenom odgovornošću za usluge prijevoza, OIB 43441385725, Tomislava Miškulina 40, 42000 Varaždin</izvorni_sadrzaj>
    <derivirana_varijabla naziv="DomainObject.Predmet.ProtustrankaFormatedWithAdressOIB_1"> TS LOGISTIKA I PRIJEVOZ jednostavno društvo s ograničenom odgovornošću za usluge prijevoza, OIB 43441385725, Tomislava Miškulina 40, 42000 Varaždin</derivirana_varijabla>
  </DomainObject.Predmet.ProtustrankaFormatedWithAdressOIB>
  <DomainObject.Predmet.ProtustrankaWithAdress>
    <izvorni_sadrzaj>TS LOGISTIKA I PRIJEVOZ jednostavno društvo s ograničenom odgovornošću za usluge prijevoza Tomislava Miškulina 40, 42000 Varaždin</izvorni_sadrzaj>
    <derivirana_varijabla naziv="DomainObject.Predmet.ProtustrankaWithAdress_1">TS LOGISTIKA I PRIJEVOZ jednostavno društvo s ograničenom odgovornošću za usluge prijevoza Tomislava Miškulina 40, 42000 Varaždin</derivirana_varijabla>
  </DomainObject.Predmet.ProtustrankaWithAdress>
  <DomainObject.Predmet.ProtustrankaWithAdressOIB>
    <izvorni_sadrzaj>TS LOGISTIKA I PRIJEVOZ jednostavno društvo s ograničenom odgovornošću za usluge prijevoza, OIB 43441385725, Tomislava Miškulina 40, 42000 Varaždin</izvorni_sadrzaj>
    <derivirana_varijabla naziv="DomainObject.Predmet.ProtustrankaWithAdressOIB_1">TS LOGISTIKA I PRIJEVOZ jednostavno društvo s ograničenom odgovornošću za usluge prijevoza, OIB 43441385725, Tomislava Miškulina 40, 42000 Varaždin</derivirana_varijabla>
  </DomainObject.Predmet.ProtustrankaWithAdressOIB>
  <DomainObject.Predmet.ProtustrankaNazivFormated>
    <izvorni_sadrzaj>TS LOGISTIKA I PRIJEVOZ jednostavno društvo s ograničenom odgovornošću za usluge prijevoza</izvorni_sadrzaj>
    <derivirana_varijabla naziv="DomainObject.Predmet.ProtustrankaNazivFormated_1">TS LOGISTIKA I PRIJEVOZ jednostavno društvo s ograničenom odgovornošću za usluge prijevoza</derivirana_varijabla>
  </DomainObject.Predmet.ProtustrankaNazivFormated>
  <DomainObject.Predmet.ProtustrankaNazivFormatedOIB>
    <izvorni_sadrzaj>TS LOGISTIKA I PRIJEVOZ jednostavno društvo s ograničenom odgovornošću za usluge prijevoza, OIB 43441385725</izvorni_sadrzaj>
    <derivirana_varijabla naziv="DomainObject.Predmet.ProtustrankaNazivFormatedOIB_1">TS LOGISTIKA I PRIJEVOZ jednostavno društvo s ograničenom odgovornošću za usluge prijevoza, OIB 43441385725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26167.45</izvorni_sadrzaj>
    <derivirana_varijabla naziv="DomainObject.Predmet.TrenutnaVrijednost_1">26167.45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TS LOGISTIKA I PRIJEVOZ jednostavno društvo s ograničenom odgovornošću za usluge prijevoza</item>
    </izvorni_sadrzaj>
    <derivirana_varijabla naziv="DomainObject.Predmet.ProtuStrankaListFormated_1">
      <item>TS LOGISTIKA I PRIJEVOZ jednostavno društvo s ograničenom odgovornošću za usluge prijevoza</item>
    </derivirana_varijabla>
  </DomainObject.Predmet.ProtuStrankaListFormated>
  <DomainObject.Predmet.ProtuStrankaListFormatedOIB>
    <izvorni_sadrzaj>
      <item>TS LOGISTIKA I PRIJEVOZ jednostavno društvo s ograničenom odgovornošću za usluge prijevoza, OIB 43441385725</item>
    </izvorni_sadrzaj>
    <derivirana_varijabla naziv="DomainObject.Predmet.ProtuStrankaListFormatedOIB_1">
      <item>TS LOGISTIKA I PRIJEVOZ jednostavno društvo s ograničenom odgovornošću za usluge prijevoza, OIB 43441385725</item>
    </derivirana_varijabla>
  </DomainObject.Predmet.ProtuStrankaListFormatedOIB>
  <DomainObject.Predmet.ProtuStrankaListFormatedWithAdress>
    <izvorni_sadrzaj>
      <item>TS LOGISTIKA I PRIJEVOZ jednostavno društvo s ograničenom odgovornošću za usluge prijevoza, Tomislava Miškulina 40, 42000 Varaždin</item>
    </izvorni_sadrzaj>
    <derivirana_varijabla naziv="DomainObject.Predmet.ProtuStrankaListFormatedWithAdress_1">
      <item>TS LOGISTIKA I PRIJEVOZ jednostavno društvo s ograničenom odgovornošću za usluge prijevoza, Tomislava Miškulina 40, 42000 Varaždin</item>
    </derivirana_varijabla>
  </DomainObject.Predmet.ProtuStrankaListFormatedWithAdress>
  <DomainObject.Predmet.ProtuStrankaListFormatedWithAdressOIB>
    <izvorni_sadrzaj>
      <item>TS LOGISTIKA I PRIJEVOZ jednostavno društvo s ograničenom odgovornošću za usluge prijevoza, OIB 43441385725, Tomislava Miškulina 40, 42000 Varaždin</item>
    </izvorni_sadrzaj>
    <derivirana_varijabla naziv="DomainObject.Predmet.ProtuStrankaListFormatedWithAdressOIB_1">
      <item>TS LOGISTIKA I PRIJEVOZ jednostavno društvo s ograničenom odgovornošću za usluge prijevoza, OIB 43441385725, Tomislava Miškulina 40, 42000 Varaždin</item>
    </derivirana_varijabla>
  </DomainObject.Predmet.ProtuStrankaListFormatedWithAdressOIB>
  <DomainObject.Predmet.ProtuStrankaListNazivFormated>
    <izvorni_sadrzaj>
      <item>TS LOGISTIKA I PRIJEVOZ jednostavno društvo s ograničenom odgovornošću za usluge prijevoza</item>
    </izvorni_sadrzaj>
    <derivirana_varijabla naziv="DomainObject.Predmet.ProtuStrankaListNazivFormated_1">
      <item>TS LOGISTIKA I PRIJEVOZ jednostavno društvo s ograničenom odgovornošću za usluge prijevoza</item>
    </derivirana_varijabla>
  </DomainObject.Predmet.ProtuStrankaListNazivFormated>
  <DomainObject.Predmet.ProtuStrankaListNazivFormatedOIB>
    <izvorni_sadrzaj>
      <item>TS LOGISTIKA I PRIJEVOZ jednostavno društvo s ograničenom odgovornošću za usluge prijevoza, OIB 43441385725</item>
    </izvorni_sadrzaj>
    <derivirana_varijabla naziv="DomainObject.Predmet.ProtuStrankaListNazivFormatedOIB_1">
      <item>TS LOGISTIKA I PRIJEVOZ jednostavno društvo s ograničenom odgovornošću za usluge prijevoza, OIB 43441385725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St-355/2017-3</izvorni_sadrzaj>
    <derivirana_varijabla naziv="DomainObject.PoslovniBrojDokumenta_1">St-355/2017-3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TS LOGISTIKA I PRIJEVOZ jednostavno društvo s ograničenom odgovornošću za usluge prijevoza</izvorni_sadrzaj>
    <derivirana_varijabla naziv="DomainObject.Predmet.ProtustrankaIDrugi_1">TS LOGISTIKA I PRIJEVOZ jednostavno društvo s ograničenom odgovornošću za usluge prijevoza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TS LOGISTIKA I PRIJEVOZ jednostavno društvo s ograničenom odgovornošću za usluge prijevoza, OIB 43441385725, Tomislava Miškulina 40, 42000 Varaždin</izvorni_sadrzaj>
    <derivirana_varijabla naziv="DomainObject.Predmet.ProtustrankaIDrugiAdressOIB_1">TS LOGISTIKA I PRIJEVOZ jednostavno društvo s ograničenom odgovornošću za usluge prijevoza, OIB 43441385725, Tomislava Miškulina 40,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TS LOGISTIKA I PRIJEVOZ jednostavno društvo s ograničenom odgovornošću za usluge prijevoza</item>
      <item>Sudski registar</item>
      <item>e-oglasna ploča</item>
    </izvorni_sadrzaj>
    <derivirana_varijabla naziv="DomainObject.Predmet.SudioniciListNaziv_1">
      <item>Financijska agencija</item>
      <item>TS LOGISTIKA I PRIJEVOZ jednostavno društvo s ograničenom odgovornošću za usluge prijevoza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TS LOGISTIKA I PRIJEVOZ jednostavno društvo s ograničenom odgovornošću za usluge prijevoza, OIB 43441385725, Tomislava Miškulina 40,42000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TS LOGISTIKA I PRIJEVOZ jednostavno društvo s ograničenom odgovornošću za usluge prijevoza, OIB 43441385725, Tomislava Miškulina 40,42000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E9F79-67BF-4749-BFA0-B34BD1892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2017-12-27T09:05:00Z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St-355/2017-3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