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a9cd" w14:paraId="e50a9c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F5C2D">
        <w:t>42</w:t>
      </w:r>
      <w:r w:rsidR="0078007A">
        <w:t>9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78007A">
        <w:t>DRUŠTVO ZA ZAŠTITU ŽIVOTINJA KANELLOS, Argentinska 5, Zagreb, OIB 37897801577</w:t>
      </w:r>
      <w:r w:rsidR="00C00CDD">
        <w:t xml:space="preserve">, dana </w:t>
      </w:r>
      <w:r w:rsidR="005F5C2D">
        <w:t>20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8007A">
        <w:t>DRUŠTVO ZA ZAŠTITU ŽIVOTINJA KANELLOS, Argentinska 5, Zagreb, OIB 37897801577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B31256">
        <w:t xml:space="preserve">og upravitelja imenuje se Krešimir Fučkar iz </w:t>
      </w:r>
      <w:proofErr w:type="spellStart"/>
      <w:r w:rsidR="00B31256">
        <w:t>Sladojevaca</w:t>
      </w:r>
      <w:proofErr w:type="spellEnd"/>
      <w:r w:rsidR="00B31256">
        <w:t>, Braće Radić 63  , OIB 01195634741.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78007A">
        <w:t>DRUŠTVO ZA ZAŠTITU ŽIVOTINJA KANELLOS, Argentinska 5, Zagreb, OIB 37897801577.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B31256">
        <w:t>9</w:t>
      </w:r>
      <w:r w:rsidR="00896E37">
        <w:t>. rujna</w:t>
      </w:r>
      <w:r w:rsidR="00C00CDD">
        <w:t xml:space="preserve"> </w:t>
      </w:r>
      <w:r w:rsidR="00E63356">
        <w:t xml:space="preserve">2016. zahtjev za provedbu skraćenog stečajnog postupka nad dužnikom </w:t>
      </w:r>
      <w:r w:rsidR="0078007A">
        <w:t>DRUŠTVO ZA ZAŠTITU ŽIVOTINJA s</w:t>
      </w:r>
      <w:r w:rsidR="00C00CDD">
        <w:t xml:space="preserve">a sjedištem u </w:t>
      </w:r>
      <w:r w:rsidR="0078007A">
        <w:t xml:space="preserve">Argentinska 5, </w:t>
      </w:r>
      <w:r w:rsidR="00896E37">
        <w:t xml:space="preserve">Zagreb.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96E37">
        <w:t>42</w:t>
      </w:r>
      <w:r w:rsidR="00FF6934">
        <w:t>9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20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B65" w:rsidP="00C02BFE" w:rsidR="000C4B65">
      <w:r>
        <w:separator/>
      </w:r>
    </w:p>
  </w:endnote>
  <w:endnote w:id="0" w:type="continuationSeparator">
    <w:p w:rsidRDefault="000C4B65" w:rsidP="00C02BFE" w:rsidR="000C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B65" w:rsidP="00C02BFE" w:rsidR="000C4B65">
      <w:r>
        <w:separator/>
      </w:r>
    </w:p>
  </w:footnote>
  <w:footnote w:id="0" w:type="continuationSeparator">
    <w:p w:rsidRDefault="000C4B65" w:rsidP="00C02BFE" w:rsidR="000C4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086BC9">
      <w:t>2</w:t>
    </w:r>
    <w:r w:rsidR="00FF6934">
      <w:t>9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86BC9"/>
    <w:rsid w:val="00094B08"/>
    <w:rsid w:val="000C4B65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46F67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96E37"/>
    <w:rsid w:val="008A21DB"/>
    <w:rsid w:val="008C1F00"/>
    <w:rsid w:val="008F3926"/>
    <w:rsid w:val="009365DE"/>
    <w:rsid w:val="009441A8"/>
    <w:rsid w:val="0095234E"/>
    <w:rsid w:val="00955E0E"/>
    <w:rsid w:val="009716F5"/>
    <w:rsid w:val="00986876"/>
    <w:rsid w:val="009877A4"/>
    <w:rsid w:val="009A7D2C"/>
    <w:rsid w:val="009B5AFE"/>
    <w:rsid w:val="009B76F4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31256"/>
    <w:rsid w:val="00B4199C"/>
    <w:rsid w:val="00B720CE"/>
    <w:rsid w:val="00B83080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137D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ZAŠTITU ŽIVOTINJA KANELLOS</izvorni_sadrzaj>
    <derivirana_varijabla naziv="DomainObject.Predmet.ProtustrankaFormated_1">  DRUŠTVO ZA ZAŠTITU ŽIVOTINJA KANELLOS</derivirana_varijabla>
  </DomainObject.Predmet.ProtustrankaFormated>
  <DomainObject.Predmet.ProtustrankaFormatedOIB>
    <izvorni_sadrzaj>  DRUŠTVO ZA ZAŠTITU ŽIVOTINJA KANELLOS, OIB 37897801577</izvorni_sadrzaj>
    <derivirana_varijabla naziv="DomainObject.Predmet.ProtustrankaFormatedOIB_1">  DRUŠTVO ZA ZAŠTITU ŽIVOTINJA KANELLOS, OIB 37897801577</derivirana_varijabla>
  </DomainObject.Predmet.ProtustrankaFormatedOIB>
  <DomainObject.Predmet.ProtustrankaFormatedWithAdress>
    <izvorni_sadrzaj> DRUŠTVO ZA ZAŠTITU ŽIVOTINJA KANELLOS, Argentinska 5, 10000 Zagreb</izvorni_sadrzaj>
    <derivirana_varijabla naziv="DomainObject.Predmet.ProtustrankaFormatedWithAdress_1"> DRUŠTVO ZA ZAŠTITU ŽIVOTINJA KANELLOS, Argentinska 5, 10000 Zagreb</derivirana_varijabla>
  </DomainObject.Predmet.ProtustrankaFormatedWithAdress>
  <DomainObject.Predmet.ProtustrankaFormatedWithAdressOIB>
    <izvorni_sadrzaj> DRUŠTVO ZA ZAŠTITU ŽIVOTINJA KANELLOS, OIB 37897801577, Argentinska 5, 10000 Zagreb</izvorni_sadrzaj>
    <derivirana_varijabla naziv="DomainObject.Predmet.ProtustrankaFormatedWithAdressOIB_1"> DRUŠTVO ZA ZAŠTITU ŽIVOTINJA KANELLOS, OIB 37897801577, Argentinska 5, 10000 Zagreb</derivirana_varijabla>
  </DomainObject.Predmet.ProtustrankaFormatedWithAdressOIB>
  <DomainObject.Predmet.ProtustrankaWithAdress>
    <izvorni_sadrzaj>DRUŠTVO ZA ZAŠTITU ŽIVOTINJA KANELLOS Argentinska 5, 10000 Zagreb</izvorni_sadrzaj>
    <derivirana_varijabla naziv="DomainObject.Predmet.ProtustrankaWithAdress_1">DRUŠTVO ZA ZAŠTITU ŽIVOTINJA KANELLOS Argentinska 5, 10000 Zagreb</derivirana_varijabla>
  </DomainObject.Predmet.ProtustrankaWithAdress>
  <DomainObject.Predmet.ProtustrankaWithAdressOIB>
    <izvorni_sadrzaj>DRUŠTVO ZA ZAŠTITU ŽIVOTINJA KANELLOS, OIB 37897801577, Argentinska 5, 10000 Zagreb</izvorni_sadrzaj>
    <derivirana_varijabla naziv="DomainObject.Predmet.ProtustrankaWithAdressOIB_1">DRUŠTVO ZA ZAŠTITU ŽIVOTINJA KANELLOS, OIB 37897801577, Argentinska 5, 10000 Zagreb</derivirana_varijabla>
  </DomainObject.Predmet.ProtustrankaWithAdressOIB>
  <DomainObject.Predmet.ProtustrankaNazivFormated>
    <izvorni_sadrzaj>DRUŠTVO ZA ZAŠTITU ŽIVOTINJA KANELLOS</izvorni_sadrzaj>
    <derivirana_varijabla naziv="DomainObject.Predmet.ProtustrankaNazivFormated_1">DRUŠTVO ZA ZAŠTITU ŽIVOTINJA KANELLOS</derivirana_varijabla>
  </DomainObject.Predmet.ProtustrankaNazivFormated>
  <DomainObject.Predmet.ProtustrankaNazivFormatedOIB>
    <izvorni_sadrzaj>DRUŠTVO ZA ZAŠTITU ŽIVOTINJA KANELLOS, OIB 37897801577</izvorni_sadrzaj>
    <derivirana_varijabla naziv="DomainObject.Predmet.ProtustrankaNazivFormatedOIB_1">DRUŠTVO ZA ZAŠTITU ŽIVOTINJA KANELLOS, OIB 37897801577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ZAŠTITU ŽIVOTINJA KANELLOS</item>
    </izvorni_sadrzaj>
    <derivirana_varijabla naziv="DomainObject.Predmet.ProtuStrankaListFormated_1">
      <item>DRUŠTVO ZA ZAŠTITU ŽIVOTINJA KANELLOS</item>
    </derivirana_varijabla>
  </DomainObject.Predmet.ProtuStrankaListFormated>
  <DomainObject.Predmet.ProtuStrankaListFormatedOIB>
    <izvorni_sadrzaj>
      <item>DRUŠTVO ZA ZAŠTITU ŽIVOTINJA KANELLOS, OIB 37897801577</item>
    </izvorni_sadrzaj>
    <derivirana_varijabla naziv="DomainObject.Predmet.ProtuStrankaListFormatedOIB_1">
      <item>DRUŠTVO ZA ZAŠTITU ŽIVOTINJA KANELLOS, OIB 37897801577</item>
    </derivirana_varijabla>
  </DomainObject.Predmet.ProtuStrankaListFormatedOIB>
  <DomainObject.Predmet.ProtuStrankaListFormatedWithAdress>
    <izvorni_sadrzaj>
      <item>DRUŠTVO ZA ZAŠTITU ŽIVOTINJA KANELLOS, Argentinska 5, 10000 Zagreb</item>
    </izvorni_sadrzaj>
    <derivirana_varijabla naziv="DomainObject.Predmet.ProtuStrankaListFormatedWithAdress_1">
      <item>DRUŠTVO ZA ZAŠTITU ŽIVOTINJA KANELLOS, Argentinska 5, 10000 Zagreb</item>
    </derivirana_varijabla>
  </DomainObject.Predmet.ProtuStrankaListFormatedWithAdress>
  <DomainObject.Predmet.ProtuStrankaListFormatedWithAdressOIB>
    <izvorni_sadrzaj>
      <item>DRUŠTVO ZA ZAŠTITU ŽIVOTINJA KANELLOS, OIB 37897801577, Argentinska 5, 10000 Zagreb</item>
    </izvorni_sadrzaj>
    <derivirana_varijabla naziv="DomainObject.Predmet.ProtuStrankaListFormatedWithAdressOIB_1">
      <item>DRUŠTVO ZA ZAŠTITU ŽIVOTINJA KANELLOS, OIB 37897801577, Argentinska 5, 10000 Zagreb</item>
    </derivirana_varijabla>
  </DomainObject.Predmet.ProtuStrankaListFormatedWithAdressOIB>
  <DomainObject.Predmet.ProtuStrankaListNazivFormated>
    <izvorni_sadrzaj>
      <item>DRUŠTVO ZA ZAŠTITU ŽIVOTINJA KANELLOS</item>
    </izvorni_sadrzaj>
    <derivirana_varijabla naziv="DomainObject.Predmet.ProtuStrankaListNazivFormated_1">
      <item>DRUŠTVO ZA ZAŠTITU ŽIVOTINJA KANELLOS</item>
    </derivirana_varijabla>
  </DomainObject.Predmet.ProtuStrankaListNazivFormated>
  <DomainObject.Predmet.ProtuStrankaListNazivFormatedOIB>
    <izvorni_sadrzaj>
      <item>DRUŠTVO ZA ZAŠTITU ŽIVOTINJA KANELLOS, OIB 37897801577</item>
    </izvorni_sadrzaj>
    <derivirana_varijabla naziv="DomainObject.Predmet.ProtuStrankaListNazivFormatedOIB_1">
      <item>DRUŠTVO ZA ZAŠTITU ŽIVOTINJA KANELLOS, OIB 37897801577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ZAŠTITU ŽIVOTINJA KANELLOS</izvorni_sadrzaj>
    <derivirana_varijabla naziv="DomainObject.Predmet.ProtustrankaIDrugi_1">DRUŠTVO ZA ZAŠTITU ŽIVOTINJA KANELLOS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ZAŠTITU ŽIVOTINJA KANELLOS, OIB 37897801577, Argentinska 5, 10000 Zagreb</izvorni_sadrzaj>
    <derivirana_varijabla naziv="DomainObject.Predmet.ProtustrankaIDrugiAdressOIB_1">DRUŠTVO ZA ZAŠTITU ŽIVOTINJA KANELLOS, OIB 37897801577, Argentinska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ZAŠTITU ŽIVOTINJA KANELLOS</item>
      <item>FINA Regionalni centar Zagreb</item>
    </izvorni_sadrzaj>
    <derivirana_varijabla naziv="DomainObject.Predmet.SudioniciListNaziv_1">
      <item>DRUŠTVO ZA ZAŠTITU ŽIVOTINJA KANELLOS</item>
      <item>FINA Regionalni centar Zagreb</item>
    </derivirana_varijabla>
  </DomainObject.Predmet.SudioniciListNaziv>
  <DomainObject.Predmet.SudioniciListAdressOIB>
    <izvorni_sadrzaj>
      <item>DRUŠTVO ZA ZAŠTITU ŽIVOTINJA KANELLOS, OIB 37897801577, Argentinska 5,10000 Zagreb</item>
      <item>FINA Regionalni centar Zagreb, OIB 85821130368, Trg svibanjskih žrtava 1995. br. 1,10000 Zagreb</item>
    </izvorni_sadrzaj>
    <derivirana_varijabla naziv="DomainObject.Predmet.SudioniciListAdressOIB_1">
      <item>DRUŠTVO ZA ZAŠTITU ŽIVOTINJA KANELLOS, OIB 37897801577, Argentinska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37897801577</item>
      <item>, OIB 85821130368</item>
    </izvorni_sadrzaj>
    <derivirana_varijabla naziv="DomainObject.Predmet.SudioniciListNazivOIB_1">
      <item>, OIB 37897801577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B6E61-63C1-48BA-81DC-5BE924908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2260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2017-01-20T06:48:00Z</dcterms:created>
  <dc:creator>Darija Miličević</dc:creator>
  <cp:lastModifiedBy>Darija Miličević</cp:lastModifiedBy>
  <cp:lastPrinted>2017-01-20T10:22:00Z</cp:lastPrinted>
  <dcterms:modified xmlns:xsi="http://www.w3.org/2001/XMLSchema-instance" xsi:type="dcterms:W3CDTF">2017-01-20T10:25:00Z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