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eaa7" w14:paraId="aaeeaa7" w:rsidRDefault="00DE1A11" w:rsidP="00DE1A1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E1A11" w:rsidR="00AE649C" w:rsidRPr="00B76F3C">
      <w:pPr>
        <w:pStyle w:val="NormaleSPIS"/>
        <w:spacing w:after="0"/>
      </w:pPr>
    </w:p>
    <w:p w:rsidRDefault="00DE1A11" w:rsidP="00DE1A11" w:rsidR="00DE1A11">
      <w:pPr>
        <w:spacing w:after="0"/>
      </w:pPr>
      <w:r>
        <w:tab/>
        <w:t>Republika Hrvatska</w:t>
      </w:r>
    </w:p>
    <w:p w:rsidRDefault="00DE1A11" w:rsidP="00DE1A11" w:rsidR="00DE1A11">
      <w:pPr>
        <w:spacing w:after="0"/>
      </w:pPr>
      <w:r>
        <w:t xml:space="preserve">      Trgovački sud u Bjelovaru</w:t>
      </w:r>
    </w:p>
    <w:p w:rsidRDefault="00DE1A11" w:rsidP="00DE1A11" w:rsidR="00DE1A11">
      <w:pPr>
        <w:spacing w:after="0"/>
      </w:pPr>
      <w:r>
        <w:t>Bjelovar, Šet. dr. Ivše Lebovića 42</w:t>
      </w:r>
    </w:p>
    <w:p w:rsidRDefault="00DE1A11" w:rsidP="00DE1A11" w:rsidR="00DE1A11">
      <w:pPr>
        <w:spacing w:after="0"/>
        <w:jc w:val="right"/>
      </w:pPr>
      <w:r>
        <w:t>Poslovni broj: 2 St-748/2017-4</w:t>
      </w:r>
    </w:p>
    <w:p w:rsidRDefault="00DE1A11" w:rsidP="00DE1A11" w:rsidR="00DE1A11">
      <w:pPr>
        <w:spacing w:after="0"/>
        <w:jc w:val="both"/>
      </w:pPr>
    </w:p>
    <w:p w:rsidRDefault="00DE1A11" w:rsidP="00DE1A11" w:rsidR="00DE1A11">
      <w:pPr>
        <w:spacing w:after="0"/>
        <w:jc w:val="both"/>
      </w:pPr>
    </w:p>
    <w:p w:rsidRDefault="00DE1A11" w:rsidP="00DE1A11" w:rsidR="00DE1A11">
      <w:pPr>
        <w:spacing w:after="0"/>
        <w:jc w:val="center"/>
      </w:pPr>
      <w:r>
        <w:t>U  I M E   R E P U B L I K E   H R V A T S K E</w:t>
      </w:r>
    </w:p>
    <w:p w:rsidRDefault="00DE1A11" w:rsidP="00DE1A11" w:rsidR="00DE1A11">
      <w:pPr>
        <w:spacing w:after="0"/>
        <w:jc w:val="center"/>
      </w:pPr>
    </w:p>
    <w:p w:rsidRDefault="00DE1A11" w:rsidP="00DE1A11" w:rsidR="00DE1A11">
      <w:pPr>
        <w:spacing w:after="0"/>
        <w:jc w:val="center"/>
      </w:pPr>
      <w:r>
        <w:t xml:space="preserve"> R J E Š E N J E</w:t>
      </w:r>
    </w:p>
    <w:p w:rsidRDefault="00DE1A11" w:rsidP="00DE1A11" w:rsidR="00DE1A11">
      <w:pPr>
        <w:spacing w:after="0"/>
        <w:jc w:val="both"/>
      </w:pPr>
    </w:p>
    <w:p w:rsidRDefault="00DE1A11" w:rsidP="00DE1A11" w:rsidR="00DE1A11">
      <w:pPr>
        <w:spacing w:after="0"/>
        <w:jc w:val="both"/>
      </w:pPr>
    </w:p>
    <w:p w:rsidRDefault="00DE1A11" w:rsidP="00DE1A11" w:rsidR="00DE1A11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EL TORO jednostavno društvo s ograničenom odgovornošću za trgovinu i usluge, Bjelovar, Marije Jurić Zagorke 44, MBS: 010098006, OIB: 09468216220, 18. prosinca 2017.  </w:t>
      </w:r>
    </w:p>
    <w:p w:rsidRDefault="00DE1A11" w:rsidP="00DE1A11" w:rsidR="00DE1A11">
      <w:pPr>
        <w:spacing w:after="0"/>
        <w:jc w:val="both"/>
      </w:pPr>
    </w:p>
    <w:p w:rsidRDefault="00DE1A11" w:rsidP="00DE1A11" w:rsidR="00DE1A11">
      <w:pPr>
        <w:spacing w:after="0"/>
        <w:jc w:val="both"/>
      </w:pPr>
    </w:p>
    <w:p w:rsidRDefault="00DE1A11" w:rsidP="00DE1A11" w:rsidR="00DE1A11">
      <w:pPr>
        <w:spacing w:after="0"/>
        <w:jc w:val="center"/>
      </w:pPr>
      <w:r>
        <w:t>r i j e š i o   j e</w:t>
      </w:r>
    </w:p>
    <w:p w:rsidRDefault="00DE1A11" w:rsidP="00DE1A11" w:rsidR="00DE1A11">
      <w:pPr>
        <w:spacing w:after="0"/>
        <w:jc w:val="both"/>
      </w:pPr>
    </w:p>
    <w:p w:rsidRDefault="00DE1A11" w:rsidP="00DE1A11" w:rsidR="00DE1A11">
      <w:pPr>
        <w:spacing w:after="0"/>
        <w:jc w:val="both"/>
        <w:rPr>
          <w:szCs w:val="20"/>
        </w:rPr>
      </w:pPr>
      <w:r>
        <w:tab/>
        <w:t>1. Otvara se stečajni postupak nad dužnikom EL TORO jednostavno društvo s ograničenom odgovornošću za trgovinu i usluge, Bjelovar, Marije Jurić Zagorke 44, MBS: 010098006, OIB: 09468216220.</w:t>
      </w:r>
    </w:p>
    <w:p w:rsidRDefault="00DE1A11" w:rsidP="00DE1A11" w:rsidR="00DE1A11">
      <w:pPr>
        <w:spacing w:after="0"/>
        <w:jc w:val="both"/>
      </w:pPr>
    </w:p>
    <w:p w:rsidRDefault="00DE1A11" w:rsidP="00DE1A11" w:rsidR="00DE1A11">
      <w:pPr>
        <w:spacing w:after="0"/>
        <w:jc w:val="both"/>
      </w:pPr>
      <w:r>
        <w:tab/>
        <w:t>2. Za stečajnog upravitelja imenuje se SANELA KUČAR, iz Osijeka, J.J. Strossmayera 37,  OIB: 97473612486.</w:t>
      </w:r>
    </w:p>
    <w:p w:rsidRDefault="00DE1A11" w:rsidP="00DE1A11" w:rsidR="00DE1A11">
      <w:pPr>
        <w:spacing w:after="0"/>
        <w:jc w:val="both"/>
      </w:pPr>
    </w:p>
    <w:p w:rsidRDefault="00DE1A11" w:rsidP="00DE1A11" w:rsidR="00DE1A11">
      <w:pPr>
        <w:spacing w:after="0"/>
        <w:jc w:val="both"/>
        <w:rPr>
          <w:szCs w:val="20"/>
        </w:rPr>
      </w:pPr>
      <w:r>
        <w:tab/>
        <w:t>3. Zaključuje se stečajni postupak nad dužnikom EL TORO jednostavno društvo s ograničenom odgovornošću za trgovinu i usluge, Bjelovar, Marije Jurić Zagorke 44, MBS: 010098006, OIB: 09468216220.</w:t>
      </w:r>
    </w:p>
    <w:p w:rsidRDefault="00DE1A11" w:rsidP="00DE1A11" w:rsidR="00DE1A11">
      <w:pPr>
        <w:spacing w:after="0"/>
        <w:jc w:val="both"/>
      </w:pPr>
    </w:p>
    <w:p w:rsidRDefault="00DE1A11" w:rsidP="00DE1A11" w:rsidR="00DE1A11">
      <w:pPr>
        <w:spacing w:after="0"/>
        <w:jc w:val="both"/>
      </w:pPr>
      <w:r>
        <w:tab/>
        <w:t>4. Stečajni postupak je otvoren i zaključen s danom 18. prosinca 2017. godine u 13,30 sati, kada je ovo rješenje objavljeno na e-oglasnoj ploči ovoga suda.</w:t>
      </w:r>
    </w:p>
    <w:p w:rsidRDefault="00DE1A11" w:rsidP="00DE1A11" w:rsidR="00DE1A11">
      <w:pPr>
        <w:pStyle w:val="Bezproreda"/>
        <w:spacing w:after="0"/>
        <w:jc w:val="both"/>
      </w:pPr>
    </w:p>
    <w:p w:rsidRDefault="00DE1A11" w:rsidP="00DE1A11" w:rsidR="00DE1A11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E1A11" w:rsidP="00DE1A11" w:rsidR="00DE1A11">
      <w:pPr>
        <w:spacing w:after="0"/>
        <w:jc w:val="both"/>
        <w:rPr>
          <w:rFonts w:cs="Times New Roman"/>
        </w:rPr>
      </w:pPr>
    </w:p>
    <w:p w:rsidRDefault="00DE1A11" w:rsidP="00DE1A11" w:rsidR="00DE1A11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DE1A11" w:rsidP="00DE1A11" w:rsidR="00DE1A11">
      <w:pPr>
        <w:spacing w:after="0"/>
        <w:jc w:val="both"/>
      </w:pPr>
    </w:p>
    <w:p w:rsidRDefault="00DE1A11" w:rsidP="00DE1A11" w:rsidR="00DE1A11">
      <w:pPr>
        <w:spacing w:after="0"/>
        <w:jc w:val="both"/>
      </w:pPr>
    </w:p>
    <w:p w:rsidRDefault="00DE1A11" w:rsidP="00DE1A11" w:rsidR="00DE1A11">
      <w:pPr>
        <w:spacing w:after="0"/>
        <w:jc w:val="center"/>
      </w:pPr>
      <w:r>
        <w:t>Obrazloženje</w:t>
      </w:r>
    </w:p>
    <w:p w:rsidRDefault="00DE1A11" w:rsidP="00DE1A11" w:rsidR="00DE1A11">
      <w:pPr>
        <w:spacing w:after="0"/>
        <w:jc w:val="center"/>
      </w:pPr>
    </w:p>
    <w:p w:rsidRDefault="00DE1A11" w:rsidP="00DE1A11" w:rsidR="00DE1A11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St-748/2017-2, koji je objavljen na mrežnoj stranici e-oglasna ploča Trgovačkog suda u Bjelovaru 13.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DE1A11" w:rsidP="00DE1A11" w:rsidR="00DE1A11">
      <w:pPr>
        <w:spacing w:after="0"/>
        <w:jc w:val="both"/>
      </w:pPr>
    </w:p>
    <w:p w:rsidRDefault="00DE1A11" w:rsidP="00DE1A11" w:rsidR="00DE1A11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E1A11" w:rsidP="00DE1A11" w:rsidR="00DE1A11">
      <w:pPr>
        <w:spacing w:after="0"/>
        <w:jc w:val="both"/>
      </w:pPr>
    </w:p>
    <w:p w:rsidRDefault="00DE1A11" w:rsidP="00DE1A11" w:rsidR="00DE1A11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DE1A11" w:rsidP="00DE1A11" w:rsidR="00DE1A11">
      <w:pPr>
        <w:spacing w:after="0"/>
        <w:jc w:val="both"/>
      </w:pPr>
    </w:p>
    <w:p w:rsidRDefault="00DE1A11" w:rsidP="00DE1A11" w:rsidR="00DE1A11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DE1A11" w:rsidP="00DE1A11" w:rsidR="00DE1A11">
      <w:pPr>
        <w:spacing w:after="0"/>
        <w:jc w:val="both"/>
      </w:pPr>
    </w:p>
    <w:p w:rsidRDefault="00DE1A11" w:rsidP="00DE1A11" w:rsidR="00DE1A11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E1A11" w:rsidP="00DE1A11" w:rsidR="00DE1A11">
      <w:pPr>
        <w:pStyle w:val="Bezproreda"/>
        <w:spacing w:after="0"/>
        <w:jc w:val="both"/>
      </w:pPr>
    </w:p>
    <w:p w:rsidRDefault="00DE1A11" w:rsidP="00DE1A11" w:rsidR="00DE1A11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DE1A11" w:rsidP="00DE1A11" w:rsidR="00DE1A11">
      <w:pPr>
        <w:spacing w:after="0"/>
        <w:ind w:firstLine="851"/>
        <w:jc w:val="both"/>
      </w:pPr>
    </w:p>
    <w:p w:rsidRDefault="00DE1A11" w:rsidP="00DE1A11" w:rsidR="00DE1A11">
      <w:pPr>
        <w:spacing w:after="0"/>
        <w:jc w:val="center"/>
      </w:pPr>
      <w:r>
        <w:t>U Bjelovaru 18. prosinca 2017.</w:t>
      </w:r>
    </w:p>
    <w:p w:rsidRDefault="00DE1A11" w:rsidP="00DE1A11" w:rsidR="00DE1A11">
      <w:pPr>
        <w:spacing w:after="0"/>
        <w:jc w:val="both"/>
      </w:pPr>
    </w:p>
    <w:p w:rsidRDefault="00DE1A11" w:rsidP="00DE1A11" w:rsidR="00DE1A11">
      <w:pPr>
        <w:spacing w:after="0"/>
        <w:ind w:firstLine="720" w:left="4320"/>
      </w:pPr>
      <w:r>
        <w:t>SUDSKI SAVJETNIK</w:t>
      </w:r>
    </w:p>
    <w:p w:rsidRDefault="00DE1A11" w:rsidP="00DE1A11" w:rsidR="00DE1A11">
      <w:pPr>
        <w:spacing w:after="0"/>
        <w:ind w:firstLine="4111"/>
      </w:pPr>
      <w:r>
        <w:tab/>
        <w:t xml:space="preserve">     MIROSLAV LOVREKOVIĆ, v.r.</w:t>
      </w:r>
    </w:p>
    <w:p w:rsidRDefault="00DE1A11" w:rsidP="00DE1A11" w:rsidR="00DE1A1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E1A11" w:rsidP="00DE1A11" w:rsidR="00DE1A1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DE1A11" w:rsidP="00DE1A11" w:rsidR="00DE1A11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DE1A11" w:rsidP="00DE1A11" w:rsidR="00DE1A11">
      <w:pPr>
        <w:spacing w:after="0"/>
        <w:jc w:val="both"/>
      </w:pPr>
    </w:p>
    <w:p w:rsidRDefault="00DE1A11" w:rsidP="00DE1A11" w:rsidR="00DE1A11">
      <w:pPr>
        <w:spacing w:after="0"/>
        <w:jc w:val="both"/>
      </w:pPr>
    </w:p>
    <w:p w:rsidRDefault="00DE1A11" w:rsidP="00DE1A11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DE1A1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7803544"/>
      <w:docPartObj>
        <w:docPartGallery w:val="Page Numbers (Top of Page)"/>
        <w:docPartUnique/>
      </w:docPartObj>
    </w:sdtPr>
    <w:sdtContent>
      <w:p w:rsidRDefault="00DE1A11" w:rsidP="00DE1A11" w:rsidR="00DE1A1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56F">
          <w:t>2</w:t>
        </w:r>
        <w:r>
          <w:fldChar w:fldCharType="end"/>
        </w:r>
      </w:p>
    </w:sdtContent>
  </w:sdt>
  <w:p w:rsidRDefault="00DE1A11" w:rsidP="00DE1A11" w:rsidR="008333A9">
    <w:pPr>
      <w:spacing w:after="0"/>
      <w:jc w:val="right"/>
    </w:pPr>
    <w:r>
      <w:t>Poslovni broj: 2 St-748/2017-4</w:t>
    </w:r>
  </w:p>
  <w:p w:rsidRDefault="00DE1A11" w:rsidP="00DE1A11" w:rsidR="00DE1A11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56F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1A11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715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St-748/2017-4</izvorni_sadrzaj>
    <derivirana_varijabla naziv="DomainObject.Oznaka_1">St-748/2017-4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St-748/2017</izvorni_sadrzaj>
    <derivirana_varijabla naziv="DomainObject.Predmet.OznakaBroj_1">St-748/2017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 TORO jednostavno društvo s ograničenom odgovornošću za trgovinu i usluge zastupanog po punomoćniku Zoran Cikuša</izvorni_sadrzaj>
    <derivirana_varijabla naziv="DomainObject.Predmet.ProtustrankaFormated_1">  EL TORO jednostavno društvo s ograničenom odgovornošću za trgovinu i usluge zastupanog po punomoćniku Zoran Cikuša</derivirana_varijabla>
  </DomainObject.Predmet.ProtustrankaFormated>
  <DomainObject.Predmet.ProtustrankaFormatedOIB>
    <izvorni_sadrzaj>  EL TORO jednostavno društvo s ograničenom odgovornošću za trgovinu i usluge, OIB 09468216220 zastupanog po punomoćniku Zoran Cikuša</izvorni_sadrzaj>
    <derivirana_varijabla naziv="DomainObject.Predmet.ProtustrankaFormatedOIB_1">  EL TORO jednostavno društvo s ograničenom odgovornošću za trgovinu i usluge, OIB 09468216220 zastupanog po punomoćniku Zoran Cikuša</derivirana_varijabla>
  </DomainObject.Predmet.ProtustrankaFormatedOIB>
  <DomainObject.Predmet.ProtustrankaFormatedWithAdress>
    <izvorni_sadrzaj> EL TORO jednostavno društvo s ograničenom odgovornošću za trgovinu i usluge, Marije Jurić Zagorke 44, 43000 Bjelovar zastupanog po punomoćniku Zoran Cikuša</izvorni_sadrzaj>
    <derivirana_varijabla naziv="DomainObject.Predmet.ProtustrankaFormatedWithAdress_1"> EL TORO jednostavno društvo s ograničenom odgovornošću za trgovinu i usluge, Marije Jurić Zagorke 44, 43000 Bjelovar zastupanog po punomoćniku Zoran Cikuša</derivirana_varijabla>
  </DomainObject.Predmet.ProtustrankaFormatedWithAdress>
  <DomainObject.Predmet.ProtustrankaFormatedWithAdressOIB>
    <izvorni_sadrzaj> EL TORO jednostavno društvo s ograničenom odgovornošću za trgovinu i usluge, OIB 09468216220, Marije Jurić Zagorke 44, 43000 Bjelovar zastupanog po punomoćniku Zoran Cikuša</izvorni_sadrzaj>
    <derivirana_varijabla naziv="DomainObject.Predmet.ProtustrankaFormatedWithAdressOIB_1"> EL TORO jednostavno društvo s ograničenom odgovornošću za trgovinu i usluge, OIB 09468216220, Marije Jurić Zagorke 44, 43000 Bjelovar zastupanog po punomoćniku Zoran Cikuša</derivirana_varijabla>
  </DomainObject.Predmet.ProtustrankaFormatedWithAdressOIB>
  <DomainObject.Predmet.ProtustrankaWithAdress>
    <izvorni_sadrzaj>EL TORO jednostavno društvo s ograničenom odgovornošću za trgovinu i usluge Marije Jurić Zagorke 44, 43000 Bjelovar</izvorni_sadrzaj>
    <derivirana_varijabla naziv="DomainObject.Predmet.ProtustrankaWithAdress_1">EL TORO jednostavno društvo s ograničenom odgovornošću za trgovinu i usluge Marije Jurić Zagorke 44, 43000 Bjelovar</derivirana_varijabla>
  </DomainObject.Predmet.ProtustrankaWithAdress>
  <DomainObject.Predmet.ProtustrankaWithAdressOIB>
    <izvorni_sadrzaj>EL TORO jednostavno društvo s ograničenom odgovornošću za trgovinu i usluge, OIB 09468216220, Marije Jurić Zagorke 44, 43000 Bjelovar</izvorni_sadrzaj>
    <derivirana_varijabla naziv="DomainObject.Predmet.ProtustrankaWithAdressOIB_1">EL TORO jednostavno društvo s ograničenom odgovornošću za trgovinu i usluge, OIB 09468216220, Marije Jurić Zagorke 44, 43000 Bjelovar</derivirana_varijabla>
  </DomainObject.Predmet.ProtustrankaWithAdressOIB>
  <DomainObject.Predmet.ProtustrankaNazivFormated>
    <izvorni_sadrzaj>EL TORO jednostavno društvo s ograničenom odgovornošću za trgovinu i usluge</izvorni_sadrzaj>
    <derivirana_varijabla naziv="DomainObject.Predmet.ProtustrankaNazivFormated_1">EL TORO jednostavno društvo s ograničenom odgovornošću za trgovinu i usluge</derivirana_varijabla>
  </DomainObject.Predmet.ProtustrankaNazivFormated>
  <DomainObject.Predmet.ProtustrankaNazivFormatedOIB>
    <izvorni_sadrzaj>EL TORO jednostavno društvo s ograničenom odgovornošću za trgovinu i usluge, OIB 09468216220</izvorni_sadrzaj>
    <derivirana_varijabla naziv="DomainObject.Predmet.ProtustrankaNazivFormatedOIB_1">EL TORO jednostavno društvo s ograničenom odgovornošću za trgovinu i usluge, OIB 09468216220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EL TORO jednostavno društvo s ograničenom odgovornošću za trgovinu i usluge zastupanog po punomoćniku Zoran Cikuša</item>
    </izvorni_sadrzaj>
    <derivirana_varijabla naziv="DomainObject.Predmet.ProtuStrankaListFormated_1">
      <item>EL TORO jednostavno društvo s ograničenom odgovornošću za trgovinu i usluge zastupanog po punomoćniku Zoran Cikuša</item>
    </derivirana_varijabla>
  </DomainObject.Predmet.ProtuStrankaListFormated>
  <DomainObject.Predmet.ProtuStrankaListFormatedOIB>
    <izvorni_sadrzaj>
      <item>EL TORO jednostavno društvo s ograničenom odgovornošću za trgovinu i usluge, OIB 09468216220 zastupanog po punomoćniku Zoran Cikuša</item>
    </izvorni_sadrzaj>
    <derivirana_varijabla naziv="DomainObject.Predmet.ProtuStrankaListFormatedOIB_1">
      <item>EL TORO jednostavno društvo s ograničenom odgovornošću za trgovinu i usluge, OIB 09468216220 zastupanog po punomoćniku Zoran Cikuša</item>
    </derivirana_varijabla>
  </DomainObject.Predmet.ProtuStrankaListFormatedOIB>
  <DomainObject.Predmet.ProtuStrankaListFormatedWithAdress>
    <izvorni_sadrzaj>
      <item>EL TORO jednostavno društvo s ograničenom odgovornošću za trgovinu i usluge, Marije Jurić Zagorke 44, 43000 Bjelovar zastupanog po punomoćniku Zoran Cikuša</item>
    </izvorni_sadrzaj>
    <derivirana_varijabla naziv="DomainObject.Predmet.ProtuStrankaListFormatedWithAdress_1">
      <item>EL TORO jednostavno društvo s ograničenom odgovornošću za trgovinu i usluge, Marije Jurić Zagorke 44, 43000 Bjelovar zastupanog po punomoćniku Zoran Cikuša</item>
    </derivirana_varijabla>
  </DomainObject.Predmet.ProtuStrankaListFormatedWithAdress>
  <DomainObject.Predmet.ProtuStrankaListFormatedWithAdressOIB>
    <izvorni_sadrzaj>
      <item>EL TORO jednostavno društvo s ograničenom odgovornošću za trgovinu i usluge, OIB 09468216220, Marije Jurić Zagorke 44, 43000 Bjelovar zastupanog po punomoćniku Zoran Cikuša</item>
    </izvorni_sadrzaj>
    <derivirana_varijabla naziv="DomainObject.Predmet.ProtuStrankaListFormatedWithAdressOIB_1">
      <item>EL TORO jednostavno društvo s ograničenom odgovornošću za trgovinu i usluge, OIB 09468216220, Marije Jurić Zagorke 44, 43000 Bjelovar zastupanog po punomoćniku Zoran Cikuša</item>
    </derivirana_varijabla>
  </DomainObject.Predmet.ProtuStrankaListFormatedWithAdressOIB>
  <DomainObject.Predmet.ProtuStrankaListNazivFormated>
    <izvorni_sadrzaj>
      <item>EL TORO jednostavno društvo s ograničenom odgovornošću za trgovinu i usluge</item>
    </izvorni_sadrzaj>
    <derivirana_varijabla naziv="DomainObject.Predmet.ProtuStrankaListNazivFormated_1">
      <item>EL TORO jednostavno društvo s ograničenom odgovornošću za trgovinu i usluge</item>
    </derivirana_varijabla>
  </DomainObject.Predmet.ProtuStrankaListNazivFormated>
  <DomainObject.Predmet.ProtuStrankaListNazivFormatedOIB>
    <izvorni_sadrzaj>
      <item>EL TORO jednostavno društvo s ograničenom odgovornošću za trgovinu i usluge, OIB 09468216220</item>
    </izvorni_sadrzaj>
    <derivirana_varijabla naziv="DomainObject.Predmet.ProtuStrankaListNazivFormatedOIB_1">
      <item>EL TORO jednostavno društvo s ograničenom odgovornošću za trgovinu i usluge, OIB 09468216220</item>
    </derivirana_varijabla>
  </DomainObject.Predmet.ProtuStrankaListNazivFormatedOIB>
  <DomainObject.Predmet.OstaliListFormated>
    <izvorni_sadrzaj>
      <item>Zoran Cikuša punomoćnik sudionika u postupku EL TORO jednostavno društvo s ograničenom odgovornošću za trgovinu i usluge</item>
    </izvorni_sadrzaj>
    <derivirana_varijabla naziv="DomainObject.Predmet.OstaliListFormated_1">
      <item>Zoran Cikuša punomoćnik sudionika u postupku EL TORO jednostavno društvo s ograničenom odgovornošću za trgovinu i usluge</item>
    </derivirana_varijabla>
  </DomainObject.Predmet.OstaliListFormated>
  <DomainObject.Predmet.OstaliListFormatedOIB>
    <izvorni_sadrzaj>
      <item>Zoran Cikuša, OIB 12595639472 punomoćnik sudionika u postupku EL TORO jednostavno društvo s ograničenom odgovornošću za trgovinu i usluge</item>
    </izvorni_sadrzaj>
    <derivirana_varijabla naziv="DomainObject.Predmet.OstaliListFormatedOIB_1">
      <item>Zoran Cikuša, OIB 12595639472 punomoćnik sudionika u postupku EL TORO jednostavno društvo s ograničenom odgovornošću za trgovinu i usluge</item>
    </derivirana_varijabla>
  </DomainObject.Predmet.OstaliListFormatedOIB>
  <DomainObject.Predmet.OstaliListFormatedWithAdress>
    <izvorni_sadrzaj>
      <item>Zoran Cikuša, Marije Jurić Zagorke 44, 43000 Bjelovar punomoćnik sudionika u postupku EL TORO jednostavno društvo s ograničenom odgovornošću za trgovinu i usluge</item>
    </izvorni_sadrzaj>
    <derivirana_varijabla naziv="DomainObject.Predmet.OstaliListFormatedWithAdress_1">
      <item>Zoran Cikuša, Marije Jurić Zagorke 44, 43000 Bjelovar punomoćnik sudionika u postupku EL TORO jednostavno društvo s ograničenom odgovornošću za trgovinu i usluge</item>
    </derivirana_varijabla>
  </DomainObject.Predmet.OstaliListFormatedWithAdress>
  <DomainObject.Predmet.OstaliListFormatedWithAdressOIB>
    <izvorni_sadrzaj>
      <item>Zoran Cikuša, OIB 12595639472, Marije Jurić Zagorke 44, 43000 Bjelovar punomoćnik sudionika u postupku EL TORO jednostavno društvo s ograničenom odgovornošću za trgovinu i usluge</item>
    </izvorni_sadrzaj>
    <derivirana_varijabla naziv="DomainObject.Predmet.OstaliListFormatedWithAdressOIB_1">
      <item>Zoran Cikuša, OIB 12595639472, Marije Jurić Zagorke 44, 43000 Bjelovar punomoćnik sudionika u postupku EL TORO jednostavno društvo s ograničenom odgovornošću za trgovinu i usluge</item>
    </derivirana_varijabla>
  </DomainObject.Predmet.OstaliListFormatedWithAdressOIB>
  <DomainObject.Predmet.OstaliListNazivFormated>
    <izvorni_sadrzaj>
      <item>Zoran Cikuša</item>
    </izvorni_sadrzaj>
    <derivirana_varijabla naziv="DomainObject.Predmet.OstaliListNazivFormated_1">
      <item>Zoran Cikuša</item>
    </derivirana_varijabla>
  </DomainObject.Predmet.OstaliListNazivFormated>
  <DomainObject.Predmet.OstaliListNazivFormatedOIB>
    <izvorni_sadrzaj>
      <item>Zoran Cikuša, OIB 12595639472</item>
    </izvorni_sadrzaj>
    <derivirana_varijabla naziv="DomainObject.Predmet.OstaliListNazivFormatedOIB_1">
      <item>Zoran Cikuša, OIB 12595639472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St-748/2017-4</izvorni_sadrzaj>
    <derivirana_varijabla naziv="DomainObject.PoslovniBrojDokumenta_1">St-748/2017-4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EL TORO jednostavno društvo s ograničenom odgovornošću za trgovinu i usluge</izvorni_sadrzaj>
    <derivirana_varijabla naziv="DomainObject.Predmet.ProtustrankaIDrugi_1">EL TORO jednostavno društvo s ograničenom odgovornošću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EL TORO jednostavno društvo s ograničenom odgovornošću za trgovinu i usluge, OIB 09468216220, Marije Jurić Zagorke 44, 43000 Bjelovar</izvorni_sadrzaj>
    <derivirana_varijabla naziv="DomainObject.Predmet.ProtustrankaIDrugiAdressOIB_1">EL TORO jednostavno društvo s ograničenom odgovornošću za trgovinu i usluge, OIB 09468216220, Marije Jurić Zagorke 44,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EL TORO jednostavno društvo s ograničenom odgovornošću za trgovinu i usluge</item>
      <item>Zoran Cikuša</item>
    </izvorni_sadrzaj>
    <derivirana_varijabla naziv="DomainObject.Predmet.SudioniciListNaziv_1">
      <item>FINANCIJSKA AGENCIJA, RC ZAGREB, Podružnica BJELOVAR</item>
      <item>EL TORO jednostavno društvo s ograničenom odgovornošću za trgovinu i usluge</item>
      <item>Zoran Cikuša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EL TORO jednostavno društvo s ograničenom odgovornošću za trgovinu i usluge, OIB 09468216220, Marije Jurić Zagorke 44,43000 Bjelovar</item>
      <item>Zoran Cikuša, OIB 12595639472, Marije Jurić Zagorke 44,43000 Bjelovar</item>
    </izvorni_sadrzaj>
    <derivirana_varijabla naziv="DomainObject.Predmet.SudioniciListAdressOIB_1">
      <item>FINANCIJSKA AGENCIJA, RC ZAGREB, Podružnica BJELOVAR, OIB 85821130368, F. Supila 4,43000 Bjelovar</item>
      <item>EL TORO jednostavno društvo s ograničenom odgovornošću za trgovinu i usluge, OIB 09468216220, Marije Jurić Zagorke 44,43000 Bjelovar</item>
      <item>Zoran Cikuša, OIB 12595639472, Marije Jurić Zagorke 44,43000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862E82-DCCD-4828-9D31-4E5B4AC78C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3604</properties:Characters>
  <properties:Lines>93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2017-12-18T12:23:00Z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St-748/2017-4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