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85ac" w14:paraId="3bf85ac" w:rsidRDefault="00552AA5" w:rsidP="00552AA5" w:rsidR="00552AA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AA5" w:rsidP="00552AA5" w:rsidR="00552AA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52AA5" w:rsidP="00552AA5" w:rsidR="00552A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52AA5" w:rsidP="00552AA5" w:rsidR="00552A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52AA5" w:rsidP="00552AA5" w:rsidR="00552AA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52AA5" w:rsidP="00552AA5" w:rsidR="00552AA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52AA5" w:rsidP="00552AA5" w:rsidR="00552AA5" w:rsidRPr="005D578C">
      <w:pPr>
        <w:jc w:val="center"/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52AA5" w:rsidP="00552AA5" w:rsidR="00552AA5" w:rsidRPr="005D578C">
      <w:pPr>
        <w:rPr>
          <w:rFonts w:cs="Times New Roman" w:eastAsia="Times New Roman"/>
          <w:szCs w:val="24"/>
        </w:rPr>
      </w:pPr>
    </w:p>
    <w:p w:rsidRDefault="00552AA5" w:rsidP="00552AA5" w:rsidR="00552AA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844E51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DELICIJA ISTRA j. d. o. o. </w:t>
      </w:r>
      <w:proofErr w:type="spellStart"/>
      <w:r>
        <w:rPr>
          <w:rFonts w:cs="Times New Roman" w:eastAsia="Times New Roman"/>
          <w:szCs w:val="24"/>
        </w:rPr>
        <w:t>Vinež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Ladenci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552AA5">
        <w:rPr>
          <w:rFonts w:cs="Times New Roman" w:eastAsia="Times New Roman"/>
          <w:szCs w:val="24"/>
        </w:rPr>
        <w:t>88167682855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52AA5">
        <w:rPr>
          <w:rFonts w:cs="Times New Roman" w:eastAsia="Times New Roman"/>
          <w:szCs w:val="24"/>
        </w:rPr>
        <w:t>040302840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844E51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844E5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552AA5" w:rsidP="00552AA5" w:rsidR="00552AA5" w:rsidRPr="005D578C">
      <w:pPr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52AA5" w:rsidP="00552AA5" w:rsidR="00552AA5" w:rsidRPr="005D578C">
      <w:pPr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DELICIJA ISTRA j. d. o. o. </w:t>
      </w:r>
      <w:proofErr w:type="spellStart"/>
      <w:r>
        <w:rPr>
          <w:rFonts w:cs="Times New Roman" w:eastAsia="Times New Roman"/>
          <w:szCs w:val="24"/>
        </w:rPr>
        <w:t>Vinež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Ladenci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552AA5">
        <w:rPr>
          <w:rFonts w:cs="Times New Roman" w:eastAsia="Times New Roman"/>
          <w:szCs w:val="24"/>
        </w:rPr>
        <w:t>88167682855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52AA5">
        <w:rPr>
          <w:rFonts w:cs="Times New Roman" w:eastAsia="Times New Roman"/>
          <w:szCs w:val="24"/>
        </w:rPr>
        <w:t>040302840</w:t>
      </w:r>
      <w:r w:rsidR="00844E51">
        <w:rPr>
          <w:rFonts w:cs="Times New Roman" w:eastAsia="Times New Roman"/>
          <w:szCs w:val="24"/>
        </w:rPr>
        <w:t>.</w:t>
      </w:r>
    </w:p>
    <w:p w:rsidRDefault="00552AA5" w:rsidP="00552AA5" w:rsidR="00552AA5" w:rsidRPr="005D578C">
      <w:pPr>
        <w:rPr>
          <w:rFonts w:cs="Times New Roman" w:eastAsia="Times New Roman"/>
          <w:szCs w:val="24"/>
        </w:rPr>
      </w:pPr>
    </w:p>
    <w:p w:rsidRDefault="00552AA5" w:rsidP="00552AA5" w:rsidR="00552AA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552AA5" w:rsidP="00552AA5" w:rsidR="00552AA5">
      <w:pPr>
        <w:rPr>
          <w:rFonts w:cs="Times New Roman" w:eastAsia="Times New Roman"/>
          <w:szCs w:val="20"/>
        </w:rPr>
      </w:pPr>
    </w:p>
    <w:p w:rsidRDefault="00552AA5" w:rsidP="00552AA5" w:rsidR="00552A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DELICIJA ISTRA j. d. o. o. </w:t>
      </w:r>
      <w:proofErr w:type="spellStart"/>
      <w:r>
        <w:rPr>
          <w:rFonts w:cs="Times New Roman" w:eastAsia="Times New Roman"/>
          <w:szCs w:val="24"/>
        </w:rPr>
        <w:t>Vinež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Ladenci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552AA5">
        <w:rPr>
          <w:rFonts w:cs="Times New Roman" w:eastAsia="Times New Roman"/>
          <w:szCs w:val="24"/>
        </w:rPr>
        <w:t>88167682855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52AA5">
        <w:rPr>
          <w:rFonts w:cs="Times New Roman" w:eastAsia="Times New Roman"/>
          <w:szCs w:val="24"/>
        </w:rPr>
        <w:t>040302840</w:t>
      </w:r>
      <w:r>
        <w:rPr>
          <w:rFonts w:cs="Times New Roman" w:eastAsia="Times New Roman"/>
          <w:szCs w:val="24"/>
        </w:rPr>
        <w:t>.</w:t>
      </w:r>
    </w:p>
    <w:p w:rsidRDefault="00552AA5" w:rsidP="00552AA5" w:rsidR="00552AA5">
      <w:pPr>
        <w:ind w:firstLine="709"/>
        <w:rPr>
          <w:rFonts w:cs="Times New Roman" w:eastAsia="Times New Roman"/>
          <w:szCs w:val="24"/>
        </w:rPr>
      </w:pPr>
    </w:p>
    <w:p w:rsidRDefault="00552AA5" w:rsidP="00552AA5" w:rsidR="00552A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DELICIJA ISTRA j. d. o. o. </w:t>
      </w:r>
      <w:proofErr w:type="spellStart"/>
      <w:r>
        <w:rPr>
          <w:rFonts w:cs="Times New Roman" w:eastAsia="Times New Roman"/>
          <w:szCs w:val="24"/>
        </w:rPr>
        <w:t>Vinež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Ladenci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552AA5">
        <w:rPr>
          <w:rFonts w:cs="Times New Roman" w:eastAsia="Times New Roman"/>
          <w:szCs w:val="24"/>
        </w:rPr>
        <w:t>88167682855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52AA5">
        <w:rPr>
          <w:rFonts w:cs="Times New Roman" w:eastAsia="Times New Roman"/>
          <w:szCs w:val="24"/>
        </w:rPr>
        <w:t>040302840</w:t>
      </w:r>
      <w:r>
        <w:rPr>
          <w:rFonts w:cs="Times New Roman" w:eastAsia="Times New Roman"/>
          <w:szCs w:val="24"/>
        </w:rPr>
        <w:t>.</w:t>
      </w:r>
    </w:p>
    <w:p w:rsidRDefault="00552AA5" w:rsidP="00552AA5" w:rsidR="00552AA5">
      <w:pPr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52AA5" w:rsidP="00552AA5" w:rsidR="00552AA5">
      <w:pPr>
        <w:ind w:firstLine="708"/>
        <w:rPr>
          <w:rFonts w:cs="Times New Roman" w:eastAsia="Times New Roman"/>
          <w:szCs w:val="24"/>
        </w:rPr>
      </w:pPr>
    </w:p>
    <w:p w:rsidRDefault="00552AA5" w:rsidP="00552AA5" w:rsidR="00552A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DELICIJA ISTRA j. d. o. o. </w:t>
      </w:r>
      <w:proofErr w:type="spellStart"/>
      <w:r>
        <w:rPr>
          <w:rFonts w:cs="Times New Roman" w:eastAsia="Times New Roman"/>
          <w:szCs w:val="24"/>
        </w:rPr>
        <w:t>Vinež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St-1256/2015-3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52AA5" w:rsidP="00552AA5" w:rsidR="00552AA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52AA5" w:rsidP="00552AA5" w:rsidR="00552AA5" w:rsidRPr="005D578C">
      <w:pPr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44E51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844E5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52AA5" w:rsidP="00552AA5" w:rsidR="00552AA5">
      <w:pPr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52AA5" w:rsidP="00552AA5" w:rsidR="00552A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CF750B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CF750B">
        <w:rPr>
          <w:rFonts w:cs="Times New Roman" w:eastAsia="Times New Roman"/>
          <w:szCs w:val="24"/>
        </w:rPr>
        <w:t>r.</w:t>
      </w:r>
    </w:p>
    <w:p w:rsidRDefault="00552AA5" w:rsidP="00552AA5" w:rsidR="00552AA5">
      <w:pPr>
        <w:jc w:val="left"/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jc w:val="left"/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44E51" w:rsidP="00844E51" w:rsidR="00844E51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844E51" w:rsidP="00844E51" w:rsidR="00844E51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552AA5" w:rsidP="00552AA5" w:rsidR="00552AA5">
      <w:pPr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rPr>
          <w:rFonts w:cs="Times New Roman" w:eastAsia="Times New Roman"/>
          <w:szCs w:val="24"/>
        </w:rPr>
      </w:pPr>
    </w:p>
    <w:p w:rsidRDefault="00552AA5" w:rsidP="00552AA5" w:rsidR="00552A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52AA5" w:rsidP="00552AA5" w:rsidR="00552A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552AA5" w:rsidP="00552AA5" w:rsidR="00552A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DELICIJA ISTRA j. d. o. o. </w:t>
      </w:r>
      <w:proofErr w:type="spellStart"/>
      <w:r>
        <w:rPr>
          <w:rFonts w:cs="Times New Roman" w:eastAsia="Times New Roman"/>
          <w:szCs w:val="24"/>
        </w:rPr>
        <w:t>Vinež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Ladenci</w:t>
      </w:r>
      <w:proofErr w:type="spellEnd"/>
      <w:r>
        <w:rPr>
          <w:rFonts w:cs="Times New Roman" w:eastAsia="Times New Roman"/>
          <w:szCs w:val="24"/>
        </w:rPr>
        <w:t xml:space="preserve"> 9,</w:t>
      </w:r>
    </w:p>
    <w:p w:rsidRDefault="00844E51" w:rsidP="00552AA5" w:rsidR="00552AA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52AA5">
        <w:rPr>
          <w:rFonts w:cs="Times New Roman" w:eastAsia="Times New Roman"/>
          <w:szCs w:val="24"/>
        </w:rPr>
        <w:t xml:space="preserve">. RH, Ministarstvo financija, Porezna uprava, </w:t>
      </w:r>
      <w:r w:rsidR="00552AA5" w:rsidRPr="00386167">
        <w:rPr>
          <w:rFonts w:cs="Times New Roman" w:eastAsia="Times New Roman"/>
          <w:szCs w:val="20"/>
        </w:rPr>
        <w:t xml:space="preserve">Područni ured </w:t>
      </w:r>
      <w:r w:rsidR="00552AA5">
        <w:rPr>
          <w:rFonts w:cs="Times New Roman" w:eastAsia="Times New Roman"/>
          <w:szCs w:val="20"/>
        </w:rPr>
        <w:t>Istra, Primorje, Lika, Ispostava Pazin, Pazin, M. B. Rašana 2/4,</w:t>
      </w:r>
    </w:p>
    <w:p w:rsidRDefault="00844E51" w:rsidP="00552AA5" w:rsidR="00552A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52AA5">
        <w:rPr>
          <w:rFonts w:cs="Times New Roman" w:eastAsia="Times New Roman"/>
          <w:szCs w:val="24"/>
        </w:rPr>
        <w:t>.</w:t>
      </w:r>
      <w:r w:rsidR="00552AA5" w:rsidRPr="00386167">
        <w:rPr>
          <w:rFonts w:cs="Times New Roman" w:eastAsia="Times New Roman"/>
          <w:szCs w:val="24"/>
        </w:rPr>
        <w:t xml:space="preserve"> </w:t>
      </w:r>
      <w:r w:rsidR="00552AA5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552AA5">
        <w:rPr>
          <w:rFonts w:cs="Times New Roman" w:eastAsia="Times New Roman"/>
          <w:szCs w:val="24"/>
        </w:rPr>
        <w:t>Kranjčevićeva</w:t>
      </w:r>
      <w:proofErr w:type="spellEnd"/>
      <w:r w:rsidR="00552AA5">
        <w:rPr>
          <w:rFonts w:cs="Times New Roman" w:eastAsia="Times New Roman"/>
          <w:szCs w:val="24"/>
        </w:rPr>
        <w:t xml:space="preserve"> 8,</w:t>
      </w:r>
    </w:p>
    <w:p w:rsidRDefault="00844E51" w:rsidP="00552AA5" w:rsidR="00552AA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52AA5">
        <w:rPr>
          <w:rFonts w:cs="Times New Roman" w:eastAsia="Times New Roman"/>
          <w:szCs w:val="24"/>
        </w:rPr>
        <w:t xml:space="preserve">. stečajni upravitelj </w:t>
      </w:r>
      <w:r w:rsidR="00552AA5">
        <w:rPr>
          <w:rFonts w:cs="Times New Roman" w:eastAsia="Times New Roman"/>
          <w:szCs w:val="20"/>
        </w:rPr>
        <w:t xml:space="preserve">Ivan </w:t>
      </w:r>
      <w:proofErr w:type="spellStart"/>
      <w:r w:rsidR="00552AA5">
        <w:rPr>
          <w:rFonts w:cs="Times New Roman" w:eastAsia="Times New Roman"/>
          <w:szCs w:val="20"/>
        </w:rPr>
        <w:t>Gjurašić</w:t>
      </w:r>
      <w:proofErr w:type="spellEnd"/>
      <w:r w:rsidR="00552AA5">
        <w:rPr>
          <w:rFonts w:cs="Times New Roman" w:eastAsia="Times New Roman"/>
          <w:szCs w:val="20"/>
        </w:rPr>
        <w:t xml:space="preserve">, Zagreb, Petrinjska 28, </w:t>
      </w:r>
    </w:p>
    <w:p w:rsidRDefault="00844E51" w:rsidP="00552AA5" w:rsidR="00552AA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52AA5">
        <w:rPr>
          <w:rFonts w:cs="Times New Roman" w:eastAsia="Times New Roman"/>
          <w:szCs w:val="24"/>
        </w:rPr>
        <w:t xml:space="preserve">. mrežna stranica e-Oglasna ploča sudova, </w:t>
      </w:r>
    </w:p>
    <w:p w:rsidRDefault="00844E51" w:rsidP="00552AA5" w:rsidR="00552A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52AA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44E51" w:rsidP="00552AA5" w:rsidR="00552A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52AA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52AA5" w:rsidP="00552AA5" w:rsidR="00552AA5"/>
    <w:p w:rsidRDefault="00552AA5" w:rsidP="00552AA5" w:rsidR="00552AA5"/>
    <w:p w:rsidRDefault="00552AA5" w:rsidP="00552AA5" w:rsidR="00552AA5"/>
    <w:p w:rsidRDefault="00552AA5" w:rsidP="00552AA5" w:rsidR="00552AA5"/>
    <w:p w:rsidRDefault="00552AA5" w:rsidP="00552AA5" w:rsidR="00552AA5"/>
    <w:p w:rsidRDefault="00552AA5" w:rsidP="00552AA5" w:rsidR="00552AA5"/>
    <w:p w:rsidRDefault="00552AA5" w:rsidP="00552AA5" w:rsidR="00552AA5"/>
    <w:p w:rsidRDefault="00552AA5" w:rsidP="00552AA5" w:rsidR="00552AA5"/>
    <w:p w:rsidRDefault="002C0BBB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BBB" w:rsidP="00552AA5" w:rsidR="002C0BBB">
      <w:r>
        <w:separator/>
      </w:r>
    </w:p>
  </w:endnote>
  <w:endnote w:id="0" w:type="continuationSeparator">
    <w:p w:rsidRDefault="002C0BBB" w:rsidP="00552AA5" w:rsidR="002C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BBB" w:rsidP="00552AA5" w:rsidR="002C0BBB">
      <w:r>
        <w:separator/>
      </w:r>
    </w:p>
  </w:footnote>
  <w:footnote w:id="0" w:type="continuationSeparator">
    <w:p w:rsidRDefault="002C0BBB" w:rsidP="00552AA5" w:rsidR="002C0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AA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F750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St-1256/2015-5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AA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St-1256/2015-5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AC4"/>
    <w:rsid w:val="000E090A"/>
    <w:rsid w:val="002C0BBB"/>
    <w:rsid w:val="00552AA5"/>
    <w:rsid w:val="0075528E"/>
    <w:rsid w:val="0079403F"/>
    <w:rsid w:val="00844E51"/>
    <w:rsid w:val="00A65AC4"/>
    <w:rsid w:val="00C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A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2A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52AA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A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2A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2A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2A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E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4E5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4E5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4E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4E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A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2A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52AA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A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A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2A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2A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E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4E5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4E5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4E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4E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719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St-1256/2015</izvorni_sadrzaj>
    <derivirana_varijabla naziv="DomainObject.Predmet.OznakaBroj_1">St-1256/2015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ISTRA j.d.o.o. VINEŽ</izvorni_sadrzaj>
    <derivirana_varijabla naziv="DomainObject.Predmet.ProtustrankaFormated_1">  DELICIJA ISTRA j.d.o.o. VINEŽ</derivirana_varijabla>
  </DomainObject.Predmet.ProtustrankaFormated>
  <DomainObject.Predmet.ProtustrankaFormatedOIB>
    <izvorni_sadrzaj>  DELICIJA ISTRA j.d.o.o. VINEŽ, OIB 88167682855</izvorni_sadrzaj>
    <derivirana_varijabla naziv="DomainObject.Predmet.ProtustrankaFormatedOIB_1">  DELICIJA ISTRA j.d.o.o. VINEŽ, OIB 88167682855</derivirana_varijabla>
  </DomainObject.Predmet.ProtustrankaFormatedOIB>
  <DomainObject.Predmet.ProtustrankaFormatedWithAdress>
    <izvorni_sadrzaj> DELICIJA ISTRA j.d.o.o. VINEŽ, Ladenci 9, 52220 Vinež</izvorni_sadrzaj>
    <derivirana_varijabla naziv="DomainObject.Predmet.ProtustrankaFormatedWithAdress_1"> DELICIJA ISTRA j.d.o.o. VINEŽ, Ladenci 9, 52220 Vinež</derivirana_varijabla>
  </DomainObject.Predmet.ProtustrankaFormatedWithAdress>
  <DomainObject.Predmet.ProtustrankaFormatedWithAdressOIB>
    <izvorni_sadrzaj> DELICIJA ISTRA j.d.o.o. VINEŽ, OIB 88167682855, Ladenci 9, 52220 Vinež</izvorni_sadrzaj>
    <derivirana_varijabla naziv="DomainObject.Predmet.ProtustrankaFormatedWithAdressOIB_1"> DELICIJA ISTRA j.d.o.o. VINEŽ, OIB 88167682855, Ladenci 9, 52220 Vinež</derivirana_varijabla>
  </DomainObject.Predmet.ProtustrankaFormatedWithAdressOIB>
  <DomainObject.Predmet.ProtustrankaWithAdress>
    <izvorni_sadrzaj>DELICIJA ISTRA j.d.o.o. VINEŽ Ladenci 9, 52220 Vinež</izvorni_sadrzaj>
    <derivirana_varijabla naziv="DomainObject.Predmet.ProtustrankaWithAdress_1">DELICIJA ISTRA j.d.o.o. VINEŽ Ladenci 9, 52220 Vinež</derivirana_varijabla>
  </DomainObject.Predmet.ProtustrankaWithAdress>
  <DomainObject.Predmet.ProtustrankaWithAdressOIB>
    <izvorni_sadrzaj>DELICIJA ISTRA j.d.o.o. VINEŽ, OIB 88167682855, Ladenci 9, 52220 Vinež</izvorni_sadrzaj>
    <derivirana_varijabla naziv="DomainObject.Predmet.ProtustrankaWithAdressOIB_1">DELICIJA ISTRA j.d.o.o. VINEŽ, OIB 88167682855, Ladenci 9, 52220 Vinež</derivirana_varijabla>
  </DomainObject.Predmet.ProtustrankaWithAdressOIB>
  <DomainObject.Predmet.ProtustrankaNazivFormated>
    <izvorni_sadrzaj>DELICIJA ISTRA j.d.o.o. VINEŽ</izvorni_sadrzaj>
    <derivirana_varijabla naziv="DomainObject.Predmet.ProtustrankaNazivFormated_1">DELICIJA ISTRA j.d.o.o. VINEŽ</derivirana_varijabla>
  </DomainObject.Predmet.ProtustrankaNazivFormated>
  <DomainObject.Predmet.ProtustrankaNazivFormatedOIB>
    <izvorni_sadrzaj>DELICIJA ISTRA j.d.o.o. VINEŽ, OIB 88167682855</izvorni_sadrzaj>
    <derivirana_varijabla naziv="DomainObject.Predmet.ProtustrankaNazivFormatedOIB_1">DELICIJA ISTRA j.d.o.o. VINEŽ, OIB 88167682855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18620.53</izvorni_sadrzaj>
    <derivirana_varijabla naziv="DomainObject.Predmet.TrenutnaVrijednost_1">18620.53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DELICIJA ISTRA j.d.o.o. VINEŽ</item>
    </izvorni_sadrzaj>
    <derivirana_varijabla naziv="DomainObject.Predmet.ProtuStrankaListFormated_1">
      <item>DELICIJA ISTRA j.d.o.o. VINEŽ</item>
    </derivirana_varijabla>
  </DomainObject.Predmet.ProtuStrankaListFormated>
  <DomainObject.Predmet.ProtuStrankaListFormatedOIB>
    <izvorni_sadrzaj>
      <item>DELICIJA ISTRA j.d.o.o. VINEŽ, OIB 88167682855</item>
    </izvorni_sadrzaj>
    <derivirana_varijabla naziv="DomainObject.Predmet.ProtuStrankaListFormatedOIB_1">
      <item>DELICIJA ISTRA j.d.o.o. VINEŽ, OIB 88167682855</item>
    </derivirana_varijabla>
  </DomainObject.Predmet.ProtuStrankaListFormatedOIB>
  <DomainObject.Predmet.ProtuStrankaListFormatedWithAdress>
    <izvorni_sadrzaj>
      <item>DELICIJA ISTRA j.d.o.o. VINEŽ, Ladenci 9, 52220 Vinež</item>
    </izvorni_sadrzaj>
    <derivirana_varijabla naziv="DomainObject.Predmet.ProtuStrankaListFormatedWithAdress_1">
      <item>DELICIJA ISTRA j.d.o.o. VINEŽ, Ladenci 9, 52220 Vinež</item>
    </derivirana_varijabla>
  </DomainObject.Predmet.ProtuStrankaListFormatedWithAdress>
  <DomainObject.Predmet.ProtuStrankaListFormatedWithAdressOIB>
    <izvorni_sadrzaj>
      <item>DELICIJA ISTRA j.d.o.o. VINEŽ, OIB 88167682855, Ladenci 9, 52220 Vinež</item>
    </izvorni_sadrzaj>
    <derivirana_varijabla naziv="DomainObject.Predmet.ProtuStrankaListFormatedWithAdressOIB_1">
      <item>DELICIJA ISTRA j.d.o.o. VINEŽ, OIB 88167682855, Ladenci 9, 52220 Vinež</item>
    </derivirana_varijabla>
  </DomainObject.Predmet.ProtuStrankaListFormatedWithAdressOIB>
  <DomainObject.Predmet.ProtuStrankaListNazivFormated>
    <izvorni_sadrzaj>
      <item>DELICIJA ISTRA j.d.o.o. VINEŽ</item>
    </izvorni_sadrzaj>
    <derivirana_varijabla naziv="DomainObject.Predmet.ProtuStrankaListNazivFormated_1">
      <item>DELICIJA ISTRA j.d.o.o. VINEŽ</item>
    </derivirana_varijabla>
  </DomainObject.Predmet.ProtuStrankaListNazivFormated>
  <DomainObject.Predmet.ProtuStrankaListNazivFormatedOIB>
    <izvorni_sadrzaj>
      <item>DELICIJA ISTRA j.d.o.o. VINEŽ, OIB 88167682855</item>
    </izvorni_sadrzaj>
    <derivirana_varijabla naziv="DomainObject.Predmet.ProtuStrankaListNazivFormatedOIB_1">
      <item>DELICIJA ISTRA j.d.o.o. VINEŽ, OIB 88167682855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DELICIJA ISTRA j.d.o.o. VINEŽ</izvorni_sadrzaj>
    <derivirana_varijabla naziv="DomainObject.Predmet.ProtustrankaIDrugi_1">DELICIJA ISTRA j.d.o.o. VINEŽ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DELICIJA ISTRA j.d.o.o. VINEŽ, OIB 88167682855, Ladenci 9, 52220 Vinež</izvorni_sadrzaj>
    <derivirana_varijabla naziv="DomainObject.Predmet.ProtustrankaIDrugiAdressOIB_1">DELICIJA ISTRA j.d.o.o. VINEŽ, OIB 88167682855, Ladenci 9, 52220 Vinež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DELICIJA ISTRA j.d.o.o. VINEŽ</item>
    </izvorni_sadrzaj>
    <derivirana_varijabla naziv="DomainObject.Predmet.SudioniciListNaziv_1">
      <item>FINANCIJSKA AGENCIJA, RC RIJEKA, PODRUŽNICA PULA, PULA</item>
      <item>DELICIJA ISTRA j.d.o.o. VINEŽ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DELICIJA ISTRA j.d.o.o. VINEŽ, OIB 88167682855, Ladenci 9,52220 Vinež</item>
    </izvorni_sadrzaj>
    <derivirana_varijabla naziv="DomainObject.Predmet.SudioniciListAdressOIB_1">
      <item>FINANCIJSKA AGENCIJA, RC RIJEKA, PODRUŽNICA PULA, PULA, OIB 85821130368, Giardini 5,52100 Pula</item>
      <item>DELICIJA ISTRA j.d.o.o. VINEŽ, OIB 88167682855, Ladenci 9,52220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88167682855</item>
    </izvorni_sadrzaj>
    <derivirana_varijabla naziv="DomainObject.Predmet.SudioniciListNazivOIB_1">
      <item>, OIB 85821130368</item>
      <item>, OIB 88167682855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2984</properties:Characters>
  <properties:Lines>83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2016-03-22T12:24:00Z</dcterms:created>
  <dc:creator>Mihaela Kaligari</dc:creator>
  <dc:description/>
  <cp:keywords/>
  <cp:lastModifiedBy>Sanja Prodan</cp:lastModifiedBy>
  <cp:lastPrinted>2016-04-18T07:04:00Z</cp:lastPrinted>
  <dcterms:modified xmlns:xsi="http://www.w3.org/2001/XMLSchema-instance" xsi:type="dcterms:W3CDTF">2016-04-18T07:04:00Z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