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c985" w14:paraId="6c1c985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F41E8E" w:rsidP="004F3811" w:rsidR="003B3171">
      <w:pPr>
        <w:jc w:val="center"/>
        <w:rPr>
          <w:rFonts w:hAnsi="Times New Roman" w:ascii="Times New Roman"/>
          <w:b/>
        </w:rPr>
      </w:pPr>
      <w:r w:rsidRPr="00F41E8E">
        <w:rPr>
          <w:rFonts w:hAnsi="Times New Roman" w:ascii="Times New Roman"/>
          <w:b/>
        </w:rPr>
        <w:t>IMPULS j.d.o.o. Buje, Epulo 3, OIB: 75361098456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740F8">
        <w:rPr>
          <w:rFonts w:hAnsi="Times New Roman" w:ascii="Times New Roman"/>
        </w:rPr>
        <w:t>14,</w:t>
      </w:r>
      <w:r w:rsidR="00F41E8E">
        <w:rPr>
          <w:rFonts w:hAnsi="Times New Roman" w:ascii="Times New Roman"/>
        </w:rPr>
        <w:t>15</w:t>
      </w:r>
      <w:r w:rsidR="00E77E1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sati</w:t>
      </w:r>
    </w:p>
    <w:p w:rsidRDefault="004F3811" w:rsidP="003161E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1740F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1740F8">
        <w:rPr>
          <w:rFonts w:hAnsi="Times New Roman" w:ascii="Times New Roman"/>
        </w:rPr>
        <w:t>22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 xml:space="preserve">kolovoza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7B31F1">
        <w:rPr>
          <w:rFonts w:hAnsi="Times New Roman" w:ascii="Times New Roman"/>
        </w:rPr>
        <w:t>20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>kolovoza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7B31F1">
        <w:rPr>
          <w:rFonts w:hAnsi="Times New Roman" w:ascii="Times New Roman"/>
        </w:rPr>
        <w:t>120</w:t>
      </w:r>
      <w:r w:rsidRPr="00B8132E">
        <w:rPr>
          <w:rFonts w:hAnsi="Times New Roman" w:ascii="Times New Roman"/>
        </w:rPr>
        <w:t xml:space="preserve"> dana u ukupnom iznosu od </w:t>
      </w:r>
      <w:r w:rsidR="007B31F1">
        <w:rPr>
          <w:rFonts w:hAnsi="Times New Roman" w:ascii="Times New Roman"/>
        </w:rPr>
        <w:t>18.265,72</w:t>
      </w:r>
      <w:r w:rsidR="00D90727" w:rsidRP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4426">
        <w:rPr>
          <w:rFonts w:hAnsi="Times New Roman" w:ascii="Times New Roman"/>
        </w:rPr>
        <w:t xml:space="preserve">Iz radnja koje je poduzeo sud </w:t>
      </w:r>
      <w:r w:rsidR="00AF4426">
        <w:rPr>
          <w:rFonts w:hAnsi="Times New Roman" w:ascii="Times New Roman"/>
        </w:rPr>
        <w:t xml:space="preserve">nije utvrđeno da je dužnik vlasnik imovine. </w:t>
      </w:r>
    </w:p>
    <w:p w:rsidRDefault="004F3811" w:rsidP="003161E1" w:rsidR="004F3811">
      <w:pPr>
        <w:ind w:right="-288"/>
        <w:jc w:val="both"/>
        <w:rPr>
          <w:rFonts w:hAnsi="Times New Roman" w:ascii="Times New Roman"/>
        </w:rPr>
      </w:pPr>
    </w:p>
    <w:p w:rsidRDefault="004F3811" w:rsidP="003161E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3161E1" w:rsidP="004F3811" w:rsidR="003161E1">
      <w:pPr>
        <w:jc w:val="center"/>
        <w:rPr>
          <w:rFonts w:hAnsi="Times New Roman" w:ascii="Times New Roman"/>
        </w:rPr>
      </w:pPr>
    </w:p>
    <w:p w:rsidRDefault="003161E1" w:rsidP="004F3811" w:rsidR="003161E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6046A">
        <w:rPr>
          <w:rFonts w:hAnsi="Times New Roman" w:ascii="Times New Roman"/>
        </w:rPr>
        <w:t>14,</w:t>
      </w:r>
      <w:r w:rsidR="009432D9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</w:t>
      </w:r>
      <w:r w:rsidR="003161E1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1E8E" w:rsidP="00F41E8E" w:rsidR="00F41E8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St-314/2018-10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F41E8E">
      <w:rPr>
        <w:sz w:val="22"/>
        <w:szCs w:val="22"/>
      </w:rPr>
      <w:t>314/2018-10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0F8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161E1"/>
    <w:rsid w:val="003313E8"/>
    <w:rsid w:val="00346DB4"/>
    <w:rsid w:val="00382C76"/>
    <w:rsid w:val="00395085"/>
    <w:rsid w:val="003B3171"/>
    <w:rsid w:val="003E49B3"/>
    <w:rsid w:val="004156A2"/>
    <w:rsid w:val="0042375F"/>
    <w:rsid w:val="0046778E"/>
    <w:rsid w:val="00467ADF"/>
    <w:rsid w:val="00471E38"/>
    <w:rsid w:val="004D73AE"/>
    <w:rsid w:val="004E071D"/>
    <w:rsid w:val="004F3811"/>
    <w:rsid w:val="00576B3E"/>
    <w:rsid w:val="00577572"/>
    <w:rsid w:val="005A3F55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D396B"/>
    <w:rsid w:val="006F6B63"/>
    <w:rsid w:val="00731A0D"/>
    <w:rsid w:val="00753A24"/>
    <w:rsid w:val="00762F0D"/>
    <w:rsid w:val="007B31F1"/>
    <w:rsid w:val="008072B5"/>
    <w:rsid w:val="008145B5"/>
    <w:rsid w:val="0081659F"/>
    <w:rsid w:val="008357EF"/>
    <w:rsid w:val="008542EC"/>
    <w:rsid w:val="0086046A"/>
    <w:rsid w:val="00874813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432D9"/>
    <w:rsid w:val="009628D9"/>
    <w:rsid w:val="00963B1D"/>
    <w:rsid w:val="009732C9"/>
    <w:rsid w:val="0097467C"/>
    <w:rsid w:val="009C512A"/>
    <w:rsid w:val="009F687B"/>
    <w:rsid w:val="00A516CA"/>
    <w:rsid w:val="00A61E53"/>
    <w:rsid w:val="00A73FBB"/>
    <w:rsid w:val="00A830AE"/>
    <w:rsid w:val="00AB50C1"/>
    <w:rsid w:val="00AC33A7"/>
    <w:rsid w:val="00AE7D77"/>
    <w:rsid w:val="00AF4426"/>
    <w:rsid w:val="00B12902"/>
    <w:rsid w:val="00B200C4"/>
    <w:rsid w:val="00B45B26"/>
    <w:rsid w:val="00B46C27"/>
    <w:rsid w:val="00B8132E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21BFA"/>
    <w:rsid w:val="00D3740B"/>
    <w:rsid w:val="00D90727"/>
    <w:rsid w:val="00D90E12"/>
    <w:rsid w:val="00D96261"/>
    <w:rsid w:val="00DF0331"/>
    <w:rsid w:val="00DF5575"/>
    <w:rsid w:val="00E3781E"/>
    <w:rsid w:val="00E51C1E"/>
    <w:rsid w:val="00E77E1E"/>
    <w:rsid w:val="00F14CA3"/>
    <w:rsid w:val="00F41E8E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A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A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14:15</izvorni_sadrzaj>
    <derivirana_varijabla naziv="DomainObject.StvarniPocetakVrijeme_1">14:15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14:15</izvorni_sadrzaj>
    <derivirana_varijabla naziv="DomainObject.PlaniraniPocetakVrijeme_1">14:15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St-314/2018-10</izvorni_sadrzaj>
    <derivirana_varijabla naziv="DomainObject.Zapisnik.Oznaka_1">St-314/2018-10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j.d.o.o. BUJE zastupanog po punomoćniku Sonja Podgajski</izvorni_sadrzaj>
    <derivirana_varijabla naziv="DomainObject.Predmet.ProtustrankaFormated_1">  IMPULS j.d.o.o. BUJE zastupanog po punomoćniku Sonja Podgajski</derivirana_varijabla>
  </DomainObject.Predmet.ProtustrankaFormated>
  <DomainObject.Predmet.ProtustrankaFormatedOIB>
    <izvorni_sadrzaj>  IMPULS j.d.o.o. BUJE, OIB 75361098456 zastupanog po punomoćniku Sonja Podgajski</izvorni_sadrzaj>
    <derivirana_varijabla naziv="DomainObject.Predmet.ProtustrankaFormatedOIB_1">  IMPULS j.d.o.o. BUJE, OIB 75361098456 zastupanog po punomoćniku Sonja Podgajski</derivirana_varijabla>
  </DomainObject.Predmet.ProtustrankaFormatedOIB>
  <DomainObject.Predmet.ProtustrankaFormatedWithAdress>
    <izvorni_sadrzaj> IMPULS j.d.o.o. BUJE, Epulo 3, 52460 Buje zastupanog po punomoćniku Sonja Podgajski</izvorni_sadrzaj>
    <derivirana_varijabla naziv="DomainObject.Predmet.ProtustrankaFormatedWithAdress_1"> IMPULS j.d.o.o. BUJE, Epulo 3, 52460 Buje zastupanog po punomoćniku Sonja Podgajski</derivirana_varijabla>
  </DomainObject.Predmet.ProtustrankaFormatedWithAdress>
  <DomainObject.Predmet.ProtustrankaFormatedWithAdressOIB>
    <izvorni_sadrzaj> IMPULS j.d.o.o. BUJE, OIB 75361098456, Epulo 3, 52460 Buje zastupanog po punomoćniku Sonja Podgajski</izvorni_sadrzaj>
    <derivirana_varijabla naziv="DomainObject.Predmet.ProtustrankaFormatedWithAdressOIB_1"> IMPULS j.d.o.o. BUJE, OIB 75361098456, Epulo 3, 52460 Buje zastupanog po punomoćniku Sonja Podgajski</derivirana_varijabla>
  </DomainObject.Predmet.ProtustrankaFormatedWithAdressOIB>
  <DomainObject.Predmet.ProtustrankaWithAdress>
    <izvorni_sadrzaj>IMPULS j.d.o.o. BUJE Epulo 3, 52460 Buje</izvorni_sadrzaj>
    <derivirana_varijabla naziv="DomainObject.Predmet.ProtustrankaWithAdress_1">IMPULS j.d.o.o. BUJE Epulo 3, 52460 Buje</derivirana_varijabla>
  </DomainObject.Predmet.ProtustrankaWithAdress>
  <DomainObject.Predmet.ProtustrankaWithAdressOIB>
    <izvorni_sadrzaj>IMPULS j.d.o.o. BUJE, OIB 75361098456, Epulo 3, 52460 Buje</izvorni_sadrzaj>
    <derivirana_varijabla naziv="DomainObject.Predmet.ProtustrankaWithAdressOIB_1">IMPULS j.d.o.o. BUJE, OIB 75361098456, Epulo 3, 52460 Buje</derivirana_varijabla>
  </DomainObject.Predmet.ProtustrankaWithAdressOIB>
  <DomainObject.Predmet.ProtustrankaNazivFormated>
    <izvorni_sadrzaj>IMPULS j.d.o.o. BUJE</izvorni_sadrzaj>
    <derivirana_varijabla naziv="DomainObject.Predmet.ProtustrankaNazivFormated_1">IMPULS j.d.o.o. BUJE</derivirana_varijabla>
  </DomainObject.Predmet.ProtustrankaNazivFormated>
  <DomainObject.Predmet.ProtustrankaNazivFormatedOIB>
    <izvorni_sadrzaj>IMPULS j.d.o.o. BUJE, OIB 75361098456</izvorni_sadrzaj>
    <derivirana_varijabla naziv="DomainObject.Predmet.ProtustrankaNazivFormatedOIB_1">IMPULS j.d.o.o. BUJE, OIB 75361098456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18265.72</izvorni_sadrzaj>
    <derivirana_varijabla naziv="DomainObject.Predmet.TrenutnaVrijednost_1">18265.72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IMPULS j.d.o.o. BUJE zastupanog po punomoćniku Sonja Podgajski</item>
    </izvorni_sadrzaj>
    <derivirana_varijabla naziv="DomainObject.Predmet.ProtuStrankaListFormated_1">
      <item>IMPULS j.d.o.o. BUJE zastupanog po punomoćniku Sonja Podgajski</item>
    </derivirana_varijabla>
  </DomainObject.Predmet.ProtuStrankaListFormated>
  <DomainObject.Predmet.ProtuStrankaListFormatedOIB>
    <izvorni_sadrzaj>
      <item>IMPULS j.d.o.o. BUJE, OIB 75361098456 zastupanog po punomoćniku Sonja Podgajski</item>
    </izvorni_sadrzaj>
    <derivirana_varijabla naziv="DomainObject.Predmet.ProtuStrankaListFormatedOIB_1">
      <item>IMPULS j.d.o.o. BUJE, OIB 75361098456 zastupanog po punomoćniku Sonja Podgajski</item>
    </derivirana_varijabla>
  </DomainObject.Predmet.ProtuStrankaListFormatedOIB>
  <DomainObject.Predmet.ProtuStrankaListFormatedWithAdress>
    <izvorni_sadrzaj>
      <item>IMPULS j.d.o.o. BUJE, Epulo 3, 52460 Buje zastupanog po punomoćniku Sonja Podgajski</item>
    </izvorni_sadrzaj>
    <derivirana_varijabla naziv="DomainObject.Predmet.ProtuStrankaListFormatedWithAdress_1">
      <item>IMPULS j.d.o.o. BUJE, Epulo 3, 52460 Buje zastupanog po punomoćniku Sonja Podgajski</item>
    </derivirana_varijabla>
  </DomainObject.Predmet.ProtuStrankaListFormatedWithAdress>
  <DomainObject.Predmet.ProtuStrankaListFormatedWithAdressOIB>
    <izvorni_sadrzaj>
      <item>IMPULS j.d.o.o. BUJE, OIB 75361098456, Epulo 3, 52460 Buje zastupanog po punomoćniku Sonja Podgajski</item>
    </izvorni_sadrzaj>
    <derivirana_varijabla naziv="DomainObject.Predmet.ProtuStrankaListFormatedWithAdressOIB_1">
      <item>IMPULS j.d.o.o. BUJE, OIB 75361098456, Epulo 3, 52460 Buje zastupanog po punomoćniku Sonja Podgajski</item>
    </derivirana_varijabla>
  </DomainObject.Predmet.ProtuStrankaListFormatedWithAdressOIB>
  <DomainObject.Predmet.ProtuStrankaListNazivFormated>
    <izvorni_sadrzaj>
      <item>IMPULS j.d.o.o. BUJE</item>
    </izvorni_sadrzaj>
    <derivirana_varijabla naziv="DomainObject.Predmet.ProtuStrankaListNazivFormated_1">
      <item>IMPULS j.d.o.o. BUJE</item>
    </derivirana_varijabla>
  </DomainObject.Predmet.ProtuStrankaListNazivFormated>
  <DomainObject.Predmet.ProtuStrankaListNazivFormatedOIB>
    <izvorni_sadrzaj>
      <item>IMPULS j.d.o.o. BUJE, OIB 75361098456</item>
    </izvorni_sadrzaj>
    <derivirana_varijabla naziv="DomainObject.Predmet.ProtuStrankaListNazivFormatedOIB_1">
      <item>IMPULS j.d.o.o. BUJE, OIB 75361098456</item>
    </derivirana_varijabla>
  </DomainObject.Predmet.ProtuStrankaListNazivFormatedOIB>
  <DomainObject.Predmet.OstaliListFormated>
    <izvorni_sadrzaj>
      <item>Sonja Podgajski punomoćnica sudionika u postupku IMPULS j.d.o.o. BUJE</item>
    </izvorni_sadrzaj>
    <derivirana_varijabla naziv="DomainObject.Predmet.OstaliListFormated_1">
      <item>Sonja Podgajski punomoćnica sudionika u postupku IMPULS j.d.o.o. BUJE</item>
    </derivirana_varijabla>
  </DomainObject.Predmet.OstaliListFormated>
  <DomainObject.Predmet.OstaliListFormatedOIB>
    <izvorni_sadrzaj>
      <item>Sonja Podgajski, OIB 59577422864 punomoćnica sudionika u postupku IMPULS j.d.o.o. BUJE</item>
    </izvorni_sadrzaj>
    <derivirana_varijabla naziv="DomainObject.Predmet.OstaliListFormatedOIB_1">
      <item>Sonja Podgajski, OIB 59577422864 punomoćnica sudionika u postupku IMPULS j.d.o.o. BUJE</item>
    </derivirana_varijabla>
  </DomainObject.Predmet.OstaliListFormatedOIB>
  <DomainObject.Predmet.OstaliListFormatedWithAdress>
    <izvorni_sadrzaj>
      <item>Sonja Podgajski, Epulo 3, 52460 Buje punomoćnica sudionika u postupku IMPULS j.d.o.o. BUJE</item>
    </izvorni_sadrzaj>
    <derivirana_varijabla naziv="DomainObject.Predmet.OstaliListFormatedWithAdress_1">
      <item>Sonja Podgajski, Epulo 3, 52460 Buje punomoćnica sudionika u postupku IMPULS j.d.o.o. BUJE</item>
    </derivirana_varijabla>
  </DomainObject.Predmet.OstaliListFormatedWithAdress>
  <DomainObject.Predmet.OstaliListFormatedWithAdressOIB>
    <izvorni_sadrzaj>
      <item>Sonja Podgajski, OIB 59577422864, Epulo 3, 52460 Buje punomoćnica sudionika u postupku IMPULS j.d.o.o. BUJE</item>
    </izvorni_sadrzaj>
    <derivirana_varijabla naziv="DomainObject.Predmet.OstaliListFormatedWithAdressOIB_1">
      <item>Sonja Podgajski, OIB 59577422864, Epulo 3, 52460 Buje punomoćnica sudionika u postupku IMPULS j.d.o.o. BUJE</item>
    </derivirana_varijabla>
  </DomainObject.Predmet.OstaliListFormatedWithAdressOIB>
  <DomainObject.Predmet.OstaliListNazivFormated>
    <izvorni_sadrzaj>
      <item>Sonja Podgajski</item>
    </izvorni_sadrzaj>
    <derivirana_varijabla naziv="DomainObject.Predmet.OstaliListNazivFormated_1">
      <item>Sonja Podgajski</item>
    </derivirana_varijabla>
  </DomainObject.Predmet.OstaliListNazivFormated>
  <DomainObject.Predmet.OstaliListNazivFormatedOIB>
    <izvorni_sadrzaj>
      <item>Sonja Podgajski, OIB 59577422864</item>
    </izvorni_sadrzaj>
    <derivirana_varijabla naziv="DomainObject.Predmet.OstaliListNazivFormatedOIB_1">
      <item>Sonja Podgajski, OIB 59577422864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St-314/2018-10</izvorni_sadrzaj>
    <derivirana_varijabla naziv="DomainObject.PoslovniBrojDokumenta_1">St-314/2018-10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IMPULS j.d.o.o. BUJE</izvorni_sadrzaj>
    <derivirana_varijabla naziv="DomainObject.Predmet.ProtustrankaIDrugi_1">IMPULS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IMPULS j.d.o.o. BUJE, OIB 75361098456, Epulo 3, 52460 Buje</izvorni_sadrzaj>
    <derivirana_varijabla naziv="DomainObject.Predmet.ProtustrankaIDrugiAdressOIB_1">IMPULS j.d.o.o. BUJE, OIB 75361098456,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IMPULS j.d.o.o. BUJE</item>
      <item>Sonja Podgajski</item>
    </izvorni_sadrzaj>
    <derivirana_varijabla naziv="DomainObject.Predmet.SudioniciListNaziv_1">
      <item>FINANCIJSKA AGENCIJA, RC RIJEKA, PODRUŽNICA PULA, PULA</item>
      <item>IMPULS j.d.o.o. BUJE</item>
      <item>Sonja Podgajski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IMPULS j.d.o.o. BUJE, OIB 75361098456, Epulo 3,52460 Buje</item>
      <item>Sonja Podgajski, OIB 59577422864, Epulo 3,52460 Buje</item>
    </izvorni_sadrzaj>
    <derivirana_varijabla naziv="DomainObject.Predmet.SudioniciListAdressOIB_1">
      <item>FINANCIJSKA AGENCIJA, RC RIJEKA, PODRUŽNICA PULA, PULA, OIB 85821130368, F. Kurelca 8,51000 Rijeka</item>
      <item>IMPULS j.d.o.o. BUJE, OIB 75361098456, Epulo 3,52460 Buje</item>
      <item>Sonja Podgajski, OIB 59577422864,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75361098456</item>
      <item>, OIB 59577422864</item>
    </izvorni_sadrzaj>
    <derivirana_varijabla naziv="DomainObject.Predmet.SudioniciListNazivOIB_1">
      <item>, OIB 85821130368</item>
      <item>, OIB 75361098456</item>
      <item>, OIB 59577422864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E93AD-6C39-4AA6-A76B-B6CF1F5DC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1414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2018-10-10T13:07:00Z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2018-10-12T12:33:00Z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St-314/2018-10 / Zapisnik - Ročište radi rasprave o uvjetima za otvaranje steč. post. (St-314-2018-10-impuls j.d.o.o. 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