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3b037" w14:paraId="a93b037" w:rsidRDefault="00EB5BAC" w:rsidP="00EB5BAC" w:rsidR="00EB5BAC">
      <w:pPr>
        <w15:collapsed w:val="false"/>
      </w:pPr>
      <w:bookmarkStart w:name="_GoBack" w:id="0"/>
      <w:bookmarkEnd w:id="0"/>
      <w:r>
        <w:t xml:space="preserve"> </w:t>
      </w:r>
    </w:p>
    <w:p w:rsidRDefault="00EB5BAC" w:rsidP="00B542FA" w:rsidR="00EB5BAC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1842AB"/>
    <w:p w:rsidRDefault="00044A96" w:rsidP="00044A96" w:rsidR="00044A96" w:rsidRPr="001842AB">
      <w:r w:rsidRPr="001842AB">
        <w:t>Republika Hrvatska</w:t>
      </w:r>
    </w:p>
    <w:p w:rsidRDefault="00044A96" w:rsidP="00044A96" w:rsidR="00044A96" w:rsidRPr="001842AB">
      <w:r w:rsidRPr="001842AB">
        <w:t>Trgovački sud u Zagrebu</w:t>
      </w:r>
    </w:p>
    <w:p w:rsidRDefault="00044A96" w:rsidP="00044A96" w:rsidR="00044A96" w:rsidRPr="001842AB">
      <w:r w:rsidRPr="001842AB">
        <w:t xml:space="preserve">Zagreb, </w:t>
      </w:r>
      <w:proofErr w:type="spellStart"/>
      <w:r w:rsidRPr="001842AB">
        <w:t>Amruševa</w:t>
      </w:r>
      <w:proofErr w:type="spellEnd"/>
      <w:r w:rsidRPr="001842AB">
        <w:t xml:space="preserve"> 2/II                                                                          </w:t>
      </w:r>
      <w:r w:rsidR="00A72D99">
        <w:t xml:space="preserve">    </w:t>
      </w:r>
      <w:r w:rsidR="00A72D99">
        <w:tab/>
        <w:t>67. St-6438/16</w:t>
      </w:r>
      <w:r w:rsidRPr="001842AB">
        <w:t xml:space="preserve">                                                              </w:t>
      </w:r>
    </w:p>
    <w:p w:rsidRDefault="00044A96" w:rsidP="00044A96" w:rsidR="00044A96" w:rsidRPr="001842AB">
      <w:pPr>
        <w:jc w:val="center"/>
      </w:pPr>
    </w:p>
    <w:p w:rsidRDefault="009B7657" w:rsidP="00044A96" w:rsidR="00044A96" w:rsidRPr="001842AB">
      <w:pPr>
        <w:jc w:val="center"/>
      </w:pPr>
      <w:r>
        <w:t xml:space="preserve">R E P U B L I K A   H R V A T S K A </w:t>
      </w:r>
    </w:p>
    <w:p w:rsidRDefault="009B7657" w:rsidP="00044A96" w:rsidR="009B7657">
      <w:pPr>
        <w:jc w:val="center"/>
      </w:pPr>
    </w:p>
    <w:p w:rsidRDefault="00044A96" w:rsidP="00044A96" w:rsidR="00044A96" w:rsidRPr="009B7657">
      <w:pPr>
        <w:jc w:val="center"/>
      </w:pPr>
      <w:r w:rsidRPr="009B7657">
        <w:t>R J E Š E NJ E</w:t>
      </w:r>
    </w:p>
    <w:p w:rsidRDefault="00044A96" w:rsidP="00044A96" w:rsidR="00044A96" w:rsidRPr="001842AB">
      <w:pPr>
        <w:jc w:val="center"/>
      </w:pPr>
    </w:p>
    <w:p w:rsidRDefault="001842AB" w:rsidP="001842AB" w:rsidR="001842AB" w:rsidRPr="001842AB">
      <w:pPr>
        <w:ind w:firstLine="720"/>
        <w:jc w:val="both"/>
      </w:pPr>
      <w:r w:rsidRPr="001842AB">
        <w:rPr>
          <w:lang w:val="pt-BR"/>
        </w:rPr>
        <w:t>Trgovački sud u Zagrebu, po suc</w:t>
      </w:r>
      <w:r w:rsidR="00EC25D9">
        <w:rPr>
          <w:lang w:val="pt-BR"/>
        </w:rPr>
        <w:t>u Gordanu Zubaku, u stečajnom postupku</w:t>
      </w:r>
      <w:r w:rsidRPr="001842AB">
        <w:rPr>
          <w:lang w:val="pt-BR"/>
        </w:rPr>
        <w:t xml:space="preserve"> nad dužnikom </w:t>
      </w:r>
      <w:r w:rsidR="0006696E" w:rsidRPr="0006696E">
        <w:rPr>
          <w:bCs/>
        </w:rPr>
        <w:t>Stečajna masa iza KERAMETAL-STIL d.o.o. u stečaju, Zagreb, Tina Ujevića 13, OIB: 77519882758</w:t>
      </w:r>
      <w:r w:rsidRPr="001842AB">
        <w:t xml:space="preserve">, </w:t>
      </w:r>
      <w:r w:rsidR="00977E78">
        <w:t>9</w:t>
      </w:r>
      <w:r w:rsidR="0006696E">
        <w:t>. ožujka 2017</w:t>
      </w:r>
      <w:r w:rsidRPr="001842AB">
        <w:t xml:space="preserve">.,  </w:t>
      </w:r>
    </w:p>
    <w:p w:rsidRDefault="007F4354" w:rsidP="000C4A2B" w:rsidR="007F4354" w:rsidRPr="001842AB">
      <w:pPr>
        <w:jc w:val="both"/>
      </w:pPr>
    </w:p>
    <w:p w:rsidRDefault="007F4354" w:rsidP="009B7657" w:rsidR="007F4354" w:rsidRPr="001842AB">
      <w:pPr>
        <w:jc w:val="center"/>
      </w:pPr>
      <w:r w:rsidRPr="001842AB">
        <w:t>r i j e š i o    j e</w:t>
      </w:r>
    </w:p>
    <w:p w:rsidRDefault="007F4354" w:rsidP="000C4A2B" w:rsidR="007F4354" w:rsidRPr="001842AB">
      <w:pPr>
        <w:jc w:val="both"/>
      </w:pPr>
    </w:p>
    <w:p w:rsidRDefault="007F4354" w:rsidP="001842AB" w:rsidR="007F4354" w:rsidRPr="001842AB">
      <w:pPr>
        <w:ind w:firstLine="708"/>
        <w:jc w:val="both"/>
      </w:pPr>
      <w:r w:rsidRPr="001842AB">
        <w:t xml:space="preserve">Daje se suglasnost za </w:t>
      </w:r>
      <w:r w:rsidR="00044A96" w:rsidRPr="001842AB">
        <w:t>djelomičnu</w:t>
      </w:r>
      <w:r w:rsidR="00957E1D" w:rsidRPr="001842AB">
        <w:t xml:space="preserve"> diobu radi</w:t>
      </w:r>
      <w:r w:rsidR="00044A96" w:rsidRPr="001842AB">
        <w:t xml:space="preserve"> </w:t>
      </w:r>
      <w:r w:rsidRPr="001842AB">
        <w:t>n</w:t>
      </w:r>
      <w:r w:rsidR="00957E1D" w:rsidRPr="001842AB">
        <w:t>amirenja</w:t>
      </w:r>
      <w:r w:rsidRPr="001842AB">
        <w:t xml:space="preserve"> stečajnih vjerovnika</w:t>
      </w:r>
      <w:r w:rsidR="00044A96" w:rsidRPr="001842AB">
        <w:t xml:space="preserve"> prvog višeg isplatnog reda u stečajno</w:t>
      </w:r>
      <w:r w:rsidR="0085051D">
        <w:t xml:space="preserve">m </w:t>
      </w:r>
      <w:r w:rsidR="009B7657">
        <w:t>postupku</w:t>
      </w:r>
      <w:r w:rsidR="0006696E">
        <w:t xml:space="preserve"> poslovni broj St-6438/16</w:t>
      </w:r>
      <w:r w:rsidR="001842AB">
        <w:t xml:space="preserve">, </w:t>
      </w:r>
      <w:r w:rsidR="00044A96" w:rsidRPr="001842AB">
        <w:t xml:space="preserve"> koji se vodi nad stečajnim dužnikom </w:t>
      </w:r>
      <w:r w:rsidR="0006696E" w:rsidRPr="0006696E">
        <w:rPr>
          <w:bCs/>
        </w:rPr>
        <w:t>Stečajna masa iza KERAMETAL-STIL d.o.o. u stečaju, Zagreb, Tina Ujevića 13, OIB: 77519882758</w:t>
      </w:r>
      <w:r w:rsidR="001842AB">
        <w:t>.</w:t>
      </w:r>
    </w:p>
    <w:p w:rsidRDefault="007F4354" w:rsidP="009B7657" w:rsidR="009B7657">
      <w:pPr>
        <w:ind w:left="708"/>
        <w:jc w:val="both"/>
      </w:pPr>
      <w:r w:rsidRPr="001842AB">
        <w:tab/>
      </w:r>
      <w:r w:rsidRPr="001842AB">
        <w:tab/>
      </w:r>
      <w:r w:rsidRPr="001842AB">
        <w:tab/>
      </w:r>
      <w:r w:rsidRPr="001842AB">
        <w:tab/>
      </w:r>
    </w:p>
    <w:p w:rsidRDefault="007F4354" w:rsidP="009B7657" w:rsidR="007F4354" w:rsidRPr="001842AB">
      <w:pPr>
        <w:jc w:val="center"/>
      </w:pPr>
      <w:r w:rsidRPr="001842AB">
        <w:t>Obrazloženje</w:t>
      </w:r>
    </w:p>
    <w:p w:rsidRDefault="007F4354" w:rsidP="007F4354" w:rsidR="007F4354" w:rsidRPr="001842AB">
      <w:pPr>
        <w:jc w:val="both"/>
      </w:pPr>
    </w:p>
    <w:p w:rsidRDefault="00380CD6" w:rsidP="00957E1D" w:rsidR="007F4354" w:rsidRPr="001842AB">
      <w:pPr>
        <w:ind w:firstLine="708"/>
        <w:jc w:val="both"/>
      </w:pPr>
      <w:r>
        <w:t>Stečajna</w:t>
      </w:r>
      <w:r w:rsidR="00CC222A" w:rsidRPr="001842AB">
        <w:t xml:space="preserve"> upravitelj</w:t>
      </w:r>
      <w:r>
        <w:t>ica</w:t>
      </w:r>
      <w:r w:rsidR="00957E1D" w:rsidRPr="001842AB">
        <w:t xml:space="preserve"> </w:t>
      </w:r>
      <w:r>
        <w:t>Branka Malbašić podnijela</w:t>
      </w:r>
      <w:r w:rsidR="00957E1D" w:rsidRPr="001842AB">
        <w:t xml:space="preserve"> je sudu</w:t>
      </w:r>
      <w:r w:rsidR="00C53395" w:rsidRPr="001842AB">
        <w:t>,</w:t>
      </w:r>
      <w:r w:rsidR="00957E1D" w:rsidRPr="001842AB">
        <w:t xml:space="preserve"> na temelju odredbe čl. </w:t>
      </w:r>
      <w:smartTag w:element="metricconverter" w:uri="urn:schemas-microsoft-com:office:smarttags">
        <w:smartTagPr>
          <w:attr w:val="183. st" w:name="ProductID"/>
        </w:smartTagPr>
        <w:r w:rsidR="00957E1D" w:rsidRPr="001842AB">
          <w:t>183. st</w:t>
        </w:r>
      </w:smartTag>
      <w:r w:rsidR="00957E1D" w:rsidRPr="001842AB">
        <w:t>. 3. Stečajnog zakona</w:t>
      </w:r>
      <w:r w:rsidR="00C53395" w:rsidRPr="001842AB">
        <w:t>,</w:t>
      </w:r>
      <w:r w:rsidR="009B7657" w:rsidRPr="009B7657">
        <w:rPr>
          <w:rFonts w:cstheme="minorBidi" w:eastAsiaTheme="minorHAnsi"/>
          <w:szCs w:val="22"/>
          <w:lang w:eastAsia="en-US"/>
        </w:rPr>
        <w:t xml:space="preserve"> </w:t>
      </w:r>
      <w:r w:rsidR="009B7657" w:rsidRPr="009B7657">
        <w:t xml:space="preserve">(„Narodne novine“ br. 44/96, 29/99, 129/00, 123/03, 197/03, 187/04, 82/06, 116/10, 25/12 i 133/12, dalje: SZ) </w:t>
      </w:r>
      <w:r w:rsidR="009B7657">
        <w:t>, koji se primjenjuje na temelju odredbe čl. 441. Stečajnog zakona („Narodne novine“ broj 71/15),</w:t>
      </w:r>
      <w:r w:rsidR="00957E1D" w:rsidRPr="001842AB">
        <w:t xml:space="preserve"> </w:t>
      </w:r>
      <w:r w:rsidR="007F4354" w:rsidRPr="001842AB">
        <w:t xml:space="preserve">pisani prijedlog za </w:t>
      </w:r>
      <w:r w:rsidR="00957E1D" w:rsidRPr="001842AB">
        <w:t xml:space="preserve">djelomičnu diobu radi namirenja stečajnih vjerovnika prvog višeg isplatnog reda u iznosu od </w:t>
      </w:r>
      <w:r>
        <w:t>143.111,98</w:t>
      </w:r>
      <w:r w:rsidR="00957E1D" w:rsidRPr="001842AB">
        <w:t xml:space="preserve"> kn. Stečajni upravitelj dužan je popis tražbina koje se uzimaju u obzir prilikom djelomične diobe javno objaviti, na način da je razvidan zbroj tražbina isplatnog reda i raspoloživi iznos iz stečajne mase određen za diobu</w:t>
      </w:r>
      <w:r w:rsidR="00A62F4B" w:rsidRPr="001842AB">
        <w:t xml:space="preserve">. </w:t>
      </w:r>
      <w:r w:rsidR="007C0282" w:rsidRPr="001842AB">
        <w:t xml:space="preserve">Slijedom navedenog, sud je </w:t>
      </w:r>
      <w:r w:rsidR="00A62F4B" w:rsidRPr="001842AB">
        <w:t>riješ</w:t>
      </w:r>
      <w:r w:rsidR="007C0282" w:rsidRPr="001842AB">
        <w:t>io</w:t>
      </w:r>
      <w:r w:rsidR="00A62F4B" w:rsidRPr="001842AB">
        <w:t xml:space="preserve"> je kao u izreci.</w:t>
      </w:r>
    </w:p>
    <w:p w:rsidRDefault="0090700A" w:rsidP="0090700A" w:rsidR="0090700A" w:rsidRPr="001842AB">
      <w:pPr>
        <w:jc w:val="center"/>
      </w:pPr>
    </w:p>
    <w:p w:rsidRDefault="007C0282" w:rsidP="0090700A" w:rsidR="0090700A" w:rsidRPr="001842AB">
      <w:pPr>
        <w:jc w:val="center"/>
      </w:pPr>
      <w:r w:rsidRPr="001842AB">
        <w:t xml:space="preserve">U Zagrebu </w:t>
      </w:r>
      <w:r w:rsidR="00977E78">
        <w:t>9</w:t>
      </w:r>
      <w:r w:rsidR="00380CD6">
        <w:t>. ožujka 2017</w:t>
      </w:r>
      <w:r w:rsidRPr="001842AB">
        <w:t>.</w:t>
      </w:r>
      <w:r w:rsidR="0090700A" w:rsidRPr="001842AB">
        <w:t xml:space="preserve"> </w:t>
      </w:r>
    </w:p>
    <w:p w:rsidRDefault="005078C7" w:rsidP="005078C7" w:rsidR="005078C7" w:rsidRPr="001842AB"/>
    <w:p w:rsidRDefault="005078C7" w:rsidP="00727700" w:rsidR="005078C7" w:rsidRPr="001842AB">
      <w:pPr>
        <w:ind w:left="6372"/>
        <w:jc w:val="right"/>
      </w:pPr>
      <w:r w:rsidRPr="001842AB">
        <w:t>SUDAC</w:t>
      </w:r>
      <w:r w:rsidR="00727700" w:rsidRPr="001842AB">
        <w:t>:</w:t>
      </w:r>
      <w:r w:rsidRPr="001842AB">
        <w:t xml:space="preserve"> </w:t>
      </w:r>
    </w:p>
    <w:p w:rsidRDefault="00A77317" w:rsidP="00727700" w:rsidR="005078C7" w:rsidRPr="001842AB">
      <w:pPr>
        <w:ind w:firstLine="708" w:left="5664"/>
        <w:jc w:val="right"/>
      </w:pPr>
      <w:r w:rsidRPr="001842AB">
        <w:t xml:space="preserve"> </w:t>
      </w:r>
      <w:r w:rsidRPr="001842AB">
        <w:tab/>
        <w:t xml:space="preserve"> </w:t>
      </w:r>
      <w:r w:rsidR="007C0282" w:rsidRPr="001842AB">
        <w:t>Gordan Zubak</w:t>
      </w:r>
      <w:r w:rsidR="004D36BF">
        <w:t>,v.r.</w:t>
      </w:r>
    </w:p>
    <w:p w:rsidRDefault="00A62F4B" w:rsidP="00A62F4B" w:rsidR="00A62F4B" w:rsidRPr="009B7657">
      <w:pPr>
        <w:jc w:val="both"/>
      </w:pPr>
    </w:p>
    <w:p w:rsidRDefault="00A62F4B" w:rsidP="00A62F4B" w:rsidR="00A62F4B" w:rsidRPr="009B7657">
      <w:pPr>
        <w:jc w:val="both"/>
      </w:pPr>
      <w:r w:rsidRPr="009B7657">
        <w:t>UPUTA O PRAVNOM LIJEKU:</w:t>
      </w:r>
    </w:p>
    <w:p w:rsidRDefault="00A62F4B" w:rsidP="00A62F4B" w:rsidR="00A62F4B" w:rsidRPr="001842AB">
      <w:pPr>
        <w:jc w:val="both"/>
      </w:pPr>
      <w:r w:rsidRPr="001842AB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1842AB">
          <w:t>Visoki trgovački sud</w:t>
        </w:r>
      </w:smartTag>
      <w:r w:rsidRPr="001842AB">
        <w:t xml:space="preserve"> RH u roku od 8 dana od dana dostave rješenja.  </w:t>
      </w:r>
    </w:p>
    <w:p w:rsidRDefault="005078C7" w:rsidP="005078C7" w:rsidR="005078C7"/>
    <w:p w:rsidRDefault="00977E78" w:rsidP="005078C7" w:rsidR="00977E78" w:rsidRPr="001842AB"/>
    <w:p w:rsidRDefault="004D36BF" w:rsidP="00F832F4" w:rsidR="004D36BF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4D36BF" w:rsidP="00F832F4" w:rsidR="004D36BF" w:rsidRPr="00F832F4">
      <w:pPr>
        <w:tabs>
          <w:tab w:pos="6507" w:val="left"/>
        </w:tabs>
      </w:pPr>
      <w:r>
        <w:tab/>
        <w:t xml:space="preserve">   Katica Franjić</w:t>
      </w:r>
    </w:p>
    <w:p w:rsidRDefault="007C0014" w:rsidP="004D36BF" w:rsidR="005078C7" w:rsidRPr="001842AB">
      <w:pPr>
        <w:ind w:left="720"/>
      </w:pPr>
      <w:r w:rsidRPr="001842AB">
        <w:t xml:space="preserve"> </w:t>
      </w:r>
    </w:p>
    <w:sectPr w:rsidR="005078C7" w:rsidRPr="00184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A96"/>
    <w:rsid w:val="0006696E"/>
    <w:rsid w:val="000C4A2B"/>
    <w:rsid w:val="00107B00"/>
    <w:rsid w:val="00176073"/>
    <w:rsid w:val="001842AB"/>
    <w:rsid w:val="00380CD6"/>
    <w:rsid w:val="0046020C"/>
    <w:rsid w:val="004D36BF"/>
    <w:rsid w:val="005078C7"/>
    <w:rsid w:val="005447B3"/>
    <w:rsid w:val="00581DF1"/>
    <w:rsid w:val="00642B6B"/>
    <w:rsid w:val="006644E0"/>
    <w:rsid w:val="00727700"/>
    <w:rsid w:val="007C0014"/>
    <w:rsid w:val="007C0282"/>
    <w:rsid w:val="007F4354"/>
    <w:rsid w:val="0085051D"/>
    <w:rsid w:val="0090700A"/>
    <w:rsid w:val="009151C4"/>
    <w:rsid w:val="00957E1D"/>
    <w:rsid w:val="00977E78"/>
    <w:rsid w:val="009B7657"/>
    <w:rsid w:val="00A62F4B"/>
    <w:rsid w:val="00A66BD2"/>
    <w:rsid w:val="00A72D99"/>
    <w:rsid w:val="00A77317"/>
    <w:rsid w:val="00B04AE3"/>
    <w:rsid w:val="00BB4D3C"/>
    <w:rsid w:val="00C53395"/>
    <w:rsid w:val="00CB2690"/>
    <w:rsid w:val="00CC222A"/>
    <w:rsid w:val="00D17CA3"/>
    <w:rsid w:val="00D92B24"/>
    <w:rsid w:val="00D966A3"/>
    <w:rsid w:val="00E75EA5"/>
    <w:rsid w:val="00EB5BAC"/>
    <w:rsid w:val="00EC25D9"/>
    <w:rsid w:val="00F0601C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5B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5B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3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6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6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6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6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5B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5B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3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6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6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6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6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na djelomičnu diobu</izvorni_sadrzaj>
    <derivirana_varijabla naziv="DomainObject.Primjedba_1">suglasnost na djelomičnu diobu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6438</izvorni_sadrzaj>
    <derivirana_varijabla naziv="DomainObject.Predmet.Broj_1">6438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St-6438/2016</izvorni_sadrzaj>
    <derivirana_varijabla naziv="DomainObject.Predmet.OznakaBroj_1">St-6438/2016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KERAMETAL - STIL d.o.o. u stečaju zastupanog po punomoćniku ZZ Mladen Visković</izvorni_sadrzaj>
    <derivirana_varijabla naziv="DomainObject.Predmet.ProtustrankaFormated_1">  Stečajna masa iza KERAMETAL - STIL d.o.o. u stečaju zastupanog po punomoćniku ZZ Mladen Visković</derivirana_varijabla>
  </DomainObject.Predmet.ProtustrankaFormated>
  <DomainObject.Predmet.ProtustrankaFormatedOIB>
    <izvorni_sadrzaj>  Stečajna masa iza KERAMETAL - STIL d.o.o. u stečaju, OIB 77519882758 zastupanog po punomoćniku ZZ Mladen Visković</izvorni_sadrzaj>
    <derivirana_varijabla naziv="DomainObject.Predmet.ProtustrankaFormatedOIB_1">  Stečajna masa iza KERAMETAL - STIL d.o.o. u stečaju, OIB 77519882758 zastupanog po punomoćniku ZZ Mladen Visković</derivirana_varijabla>
  </DomainObject.Predmet.ProtustrankaFormatedOIB>
  <DomainObject.Predmet.ProtustrankaFormatedWithAdress>
    <izvorni_sadrzaj> Stečajna masa iza KERAMETAL - STIL d.o.o. u stečaju, DUBRAVICA 3, 10000 Zagreb zastupanog po punomoćniku ZZ Mladen Visković</izvorni_sadrzaj>
    <derivirana_varijabla naziv="DomainObject.Predmet.ProtustrankaFormatedWithAdress_1"> Stečajna masa iza KERAMETAL - STIL d.o.o. u stečaju, DUBRAVICA 3, 10000 Zagreb zastupanog po punomoćniku ZZ Mladen Visković</derivirana_varijabla>
  </DomainObject.Predmet.ProtustrankaFormatedWithAdress>
  <DomainObject.Predmet.ProtustrankaFormatedWithAdressOIB>
    <izvorni_sadrzaj> Stečajna masa iza KERAMETAL - STIL d.o.o. u stečaju, OIB 77519882758, DUBRAVICA 3, 10000 Zagreb zastupanog po punomoćniku ZZ Mladen Visković</izvorni_sadrzaj>
    <derivirana_varijabla naziv="DomainObject.Predmet.ProtustrankaFormatedWithAdressOIB_1"> Stečajna masa iza KERAMETAL - STIL d.o.o. u stečaju, OIB 77519882758, DUBRAVICA 3, 10000 Zagreb zastupanog po punomoćniku ZZ Mladen Visković</derivirana_varijabla>
  </DomainObject.Predmet.ProtustrankaFormatedWithAdressOIB>
  <DomainObject.Predmet.ProtustrankaWithAdress>
    <izvorni_sadrzaj>Stečajna masa iza KERAMETAL - STIL d.o.o. u stečaju DUBRAVICA 3, 10000 Zagreb</izvorni_sadrzaj>
    <derivirana_varijabla naziv="DomainObject.Predmet.ProtustrankaWithAdress_1">Stečajna masa iza KERAMETAL - STIL d.o.o. u stečaju DUBRAVICA 3, 10000 Zagreb</derivirana_varijabla>
  </DomainObject.Predmet.ProtustrankaWithAdress>
  <DomainObject.Predmet.ProtustrankaWithAdressOIB>
    <izvorni_sadrzaj>Stečajna masa iza KERAMETAL - STIL d.o.o. u stečaju, OIB 77519882758, DUBRAVICA 3, 10000 Zagreb</izvorni_sadrzaj>
    <derivirana_varijabla naziv="DomainObject.Predmet.ProtustrankaWithAdressOIB_1">Stečajna masa iza KERAMETAL - STIL d.o.o. u stečaju, OIB 77519882758, DUBRAVICA 3, 10000 Zagreb</derivirana_varijabla>
  </DomainObject.Predmet.ProtustrankaWithAdressOIB>
  <DomainObject.Predmet.ProtustrankaNazivFormated>
    <izvorni_sadrzaj>Stečajna masa iza KERAMETAL - STIL d.o.o. u stečaju</izvorni_sadrzaj>
    <derivirana_varijabla naziv="DomainObject.Predmet.ProtustrankaNazivFormated_1">Stečajna masa iza KERAMETAL - STIL d.o.o. u stečaju</derivirana_varijabla>
  </DomainObject.Predmet.ProtustrankaNazivFormated>
  <DomainObject.Predmet.ProtustrankaNazivFormatedOIB>
    <izvorni_sadrzaj>Stečajna masa iza KERAMETAL - STIL d.o.o. u stečaju, OIB 77519882758</izvorni_sadrzaj>
    <derivirana_varijabla naziv="DomainObject.Predmet.ProtustrankaNazivFormatedOIB_1">Stečajna masa iza KERAMETAL - STIL d.o.o. u stečaju, OIB 77519882758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 POREZNA UPRAVA, PODRUČNI URED ZAGREB zastupanog po punomoćniku ŽUPANIJSKO DRŽAVNO ODVJETNIŠTVO U ZAGREBU</izvorni_sadrzaj>
    <derivirana_varijabla naziv="DomainObject.Predmet.StrankaFormated_1">  REPUBLIKA HRVATSKA,MINISTARSTVO FINANCIJA, POREZNA UPRAVA, PODRUČNI URED ZAGREB zastupanog po punomoćniku ŽUPANIJSKO DRŽAVNO ODVJETNIŠTVO U ZAGREBU</derivirana_varijabla>
  </DomainObject.Predmet.StrankaFormated>
  <DomainObject.Predmet.StrankaFormatedOIB>
    <izvorni_sadrzaj>  REPUBLIKA HRVATSKA,MINISTARSTVO FINANCIJA, POREZNA UPRAVA, PODRUČNI URED ZAGREB, OIB 18683136487 zastupanog po punomoćniku ŽUPANIJSKO DRŽAVNO ODVJETNIŠTVO U ZAGREBU</izvorni_sadrzaj>
    <derivirana_varijabla naziv="DomainObject.Predmet.StrankaFormatedOIB_1">  REPUBLIKA HRVATSKA,MINISTARSTVO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REPUBLIKA HRVATSKA,MINISTARSTVO FINANCIJA, POREZNA UPRAVA, PODRUČNI URED ZAGREB zastupanog po punomoćniku ŽUPANIJSKO DRŽAVNO ODVJETNIŠTVO U ZAGREBU</izvorni_sadrzaj>
    <derivirana_varijabla naziv="DomainObject.Predmet.StrankaFormatedWithAdress_1"> REPUBLIKA HRVATSKA,MINISTARSTVO FINANCIJA, POREZNA UPRAVA, PODRUČNI URED ZAGREB zastupanog po punomoćniku ŽUPANIJSKO DRŽAVNO ODVJETNIŠTVO U ZAGREBU</derivirana_varijabla>
  </DomainObject.Predmet.StrankaFormatedWithAdress>
  <DomainObject.Predmet.StrankaFormatedWithAdressOIB>
    <izvorni_sadrzaj> REPUBLIKA HRVATSKA,MINISTARSTVO FINANCIJA, POREZNA UPRAVA, PODRUČNI URED ZAGREB, OIB 18683136487 zastupanog po punomoćniku ŽUPANIJSKO DRŽAVNO ODVJETNIŠTVO U ZAGREBU</izvorni_sadrzaj>
    <derivirana_varijabla naziv="DomainObject.Predmet.StrankaFormatedWithAdressOIB_1"> REPUBLIKA HRVATSKA,MINISTARSTVO FINANCIJA, POREZNA UPRAVA, PODRUČNI URED ZAGREB, OIB 18683136487 zastupanog po punomoćniku ŽUPANIJSKO DRŽAVNO ODVJETNIŠTVO U ZAGREBU</derivirana_varijabla>
  </DomainObject.Predmet.StrankaFormatedWithAdressOIB>
  <DomainObject.Predmet.StrankaWithAdress>
    <izvorni_sadrzaj>REPUBLIKA HRVATSKA,MINISTARSTVO FINANCIJA, POREZNA UPRAVA, PODRUČNI URED ZAGREB </izvorni_sadrzaj>
    <derivirana_varijabla naziv="DomainObject.Predmet.StrankaWithAdress_1">REPUBLIKA HRVATSKA,MINISTARSTVO FINANCIJA, POREZNA UPRAVA, PODRUČNI URED ZAGREB </derivirana_varijabla>
  </DomainObject.Predmet.StrankaWithAdress>
  <DomainObject.Predmet.StrankaWithAdressOIB>
    <izvorni_sadrzaj>REPUBLIKA HRVATSKA,MINISTARSTVO FINANCIJA, POREZNA UPRAVA, PODRUČNI URED ZAGREB, OIB 18683136487</izvorni_sadrzaj>
    <derivirana_varijabla naziv="DomainObject.Predmet.StrankaWithAdressOIB_1">REPUBLIKA HRVATSKA,MINISTARSTVO FINANCIJA, POREZNA UPRAVA, PODRUČNI URED ZAGREB, OIB 18683136487</derivirana_varijabla>
  </DomainObject.Predmet.StrankaWithAdressOIB>
  <DomainObject.Predmet.StrankaNazivFormated>
    <izvorni_sadrzaj>REPUBLIKA HRVATSKA,MINISTARSTVO FINANCIJA, POREZNA UPRAVA, PODRUČNI URED ZAGREB</izvorni_sadrzaj>
    <derivirana_varijabla naziv="DomainObject.Predmet.StrankaNazivFormated_1">REPUBLIKA HRVATSKA,MINISTARSTVO FINANCIJA, POREZNA UPRAVA, PODRUČNI URED ZAGREB</derivirana_varijabla>
  </DomainObject.Predmet.StrankaNazivFormated>
  <DomainObject.Predmet.StrankaNazivFormatedOIB>
    <izvorni_sadrzaj>REPUBLIKA HRVATSKA,MINISTARSTVO FINANCIJA, POREZNA UPRAVA, PODRUČNI URED ZAGREB, OIB 18683136487</izvorni_sadrzaj>
    <derivirana_varijabla naziv="DomainObject.Predmet.StrankaNazivFormatedOIB_1">REPUBLIKA HRVATSKA,MINISTARSTVO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REPUBLIKA HRVATSKA,MINISTARSTVO FINANCIJA, POREZNA UPRAVA, PODRUČNI URED ZAGREB zastupanog po punomoćniku ŽUPANIJSKO DRŽAVNO ODVJETNIŠTVO U ZAGREBU</item>
    </izvorni_sadrzaj>
    <derivirana_varijabla naziv="DomainObject.Predmet.StrankaListFormated_1">
      <item>REPUBLIKA HRVATSKA,MINISTARSTVO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REPUBLIKA HRVATSKA,MINISTARSTVO FINANCIJA, POREZNA UPRAVA, PODRUČNI URED ZAGREB, OIB 18683136487 zastupanog po punomoćniku ŽUPANIJSKO DRŽAVNO ODVJETNIŠTVO U ZAGREBU</item>
    </izvorni_sadrzaj>
    <derivirana_varijabla naziv="DomainObject.Predmet.StrankaListFormatedOIB_1">
      <item>REPUBLIKA HRVATSKA,MINISTARSTVO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HRVATSKA,MINISTARSTVO FINANCIJA, POREZNA UPRAVA, PODRUČNI URED ZAGREB zastupanog po punomoćniku ŽUPANIJSKO DRŽAVNO ODVJETNIŠTVO U ZAGREBU</item>
    </izvorni_sadrzaj>
    <derivirana_varijabla naziv="DomainObject.Predmet.StrankaListFormatedWithAdress_1">
      <item>REPUBLIKA HRVATSKA,MINISTARSTVO FINANCIJA, POREZNA UPRAVA, PODRUČNI URED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HRVATSKA,MINISTARSTVO FINANCIJA, POREZNA UPRAVA, PODRUČNI URED ZAGREB, OIB 18683136487 zastupanog po punomoćniku ŽUPANIJSKO DRŽAVNO ODVJETNIŠTVO U ZAGREBU</item>
    </izvorni_sadrzaj>
    <derivirana_varijabla naziv="DomainObject.Predmet.StrankaListFormatedWithAdressOIB_1">
      <item>REPUBLIKA HRVATSKA,MINISTARSTVO FINANCIJA, POREZNA UPRAVA,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REPUBLIKA HRVATSKA,MINISTARSTVO FINANCIJA, POREZNA UPRAVA, PODRUČNI URED ZAGREB</item>
    </izvorni_sadrzaj>
    <derivirana_varijabla naziv="DomainObject.Predmet.StrankaListNazivFormated_1">
      <item>REPUBLIKA HRVATSKA,MINISTARSTVO FINANCIJA, POREZNA UPRAVA, PODRUČNI URED ZAGREB</item>
    </derivirana_varijabla>
  </DomainObject.Predmet.StrankaListNazivFormated>
  <DomainObject.Predmet.StrankaListNazivFormatedOIB>
    <izvorni_sadrzaj>
      <item>REPUBLIKA HRVATSKA,MINISTARSTVO FINANCIJA, POREZNA UPRAVA, PODRUČNI URED ZAGREB, OIB 18683136487</item>
    </izvorni_sadrzaj>
    <derivirana_varijabla naziv="DomainObject.Predmet.StrankaListNazivFormatedOIB_1">
      <item>REPUBLIKA HRVATSKA,MINISTARSTVO FINANCIJA, POREZNA UPRAVA, PODRUČNI URED ZAGREB, OIB 18683136487</item>
    </derivirana_varijabla>
  </DomainObject.Predmet.StrankaListNazivFormatedOIB>
  <DomainObject.Predmet.ProtuStrankaListFormated>
    <izvorni_sadrzaj>
      <item>Stečajna masa iza KERAMETAL - STIL d.o.o. u stečaju zastupanog po punomoćniku ZZ Mladen Visković</item>
    </izvorni_sadrzaj>
    <derivirana_varijabla naziv="DomainObject.Predmet.ProtuStrankaListFormated_1">
      <item>Stečajna masa iza KERAMETAL - STIL d.o.o. u stečaju zastupanog po punomoćniku ZZ Mladen Visković</item>
    </derivirana_varijabla>
  </DomainObject.Predmet.ProtuStrankaListFormated>
  <DomainObject.Predmet.ProtuStrankaListFormatedOIB>
    <izvorni_sadrzaj>
      <item>Stečajna masa iza KERAMETAL - STIL d.o.o. u stečaju, OIB 77519882758 zastupanog po punomoćniku ZZ Mladen Visković</item>
    </izvorni_sadrzaj>
    <derivirana_varijabla naziv="DomainObject.Predmet.ProtuStrankaListFormatedOIB_1">
      <item>Stečajna masa iza KERAMETAL - STIL d.o.o. u stečaju, OIB 77519882758 zastupanog po punomoćniku ZZ Mladen Visković</item>
    </derivirana_varijabla>
  </DomainObject.Predmet.ProtuStrankaListFormatedOIB>
  <DomainObject.Predmet.ProtuStrankaListFormatedWithAdress>
    <izvorni_sadrzaj>
      <item>Stečajna masa iza KERAMETAL - STIL d.o.o. u stečaju, DUBRAVICA 3, 10000 Zagreb zastupanog po punomoćniku ZZ Mladen Visković</item>
    </izvorni_sadrzaj>
    <derivirana_varijabla naziv="DomainObject.Predmet.ProtuStrankaListFormatedWithAdress_1">
      <item>Stečajna masa iza KERAMETAL - STIL d.o.o. u stečaju, DUBRAVICA 3, 10000 Zagreb zastupanog po punomoćniku ZZ Mladen Visković</item>
    </derivirana_varijabla>
  </DomainObject.Predmet.ProtuStrankaListFormatedWithAdress>
  <DomainObject.Predmet.ProtuStrankaListFormatedWithAdressOIB>
    <izvorni_sadrzaj>
      <item>Stečajna masa iza KERAMETAL - STIL d.o.o. u stečaju, OIB 77519882758, DUBRAVICA 3, 10000 Zagreb zastupanog po punomoćniku ZZ Mladen Visković</item>
    </izvorni_sadrzaj>
    <derivirana_varijabla naziv="DomainObject.Predmet.ProtuStrankaListFormatedWithAdressOIB_1">
      <item>Stečajna masa iza KERAMETAL - STIL d.o.o. u stečaju, OIB 77519882758, DUBRAVICA 3, 10000 Zagreb zastupanog po punomoćniku ZZ Mladen Visković</item>
    </derivirana_varijabla>
  </DomainObject.Predmet.ProtuStrankaListFormatedWithAdressOIB>
  <DomainObject.Predmet.ProtuStrankaListNazivFormated>
    <izvorni_sadrzaj>
      <item>Stečajna masa iza KERAMETAL - STIL d.o.o. u stečaju</item>
    </izvorni_sadrzaj>
    <derivirana_varijabla naziv="DomainObject.Predmet.ProtuStrankaListNazivFormated_1">
      <item>Stečajna masa iza KERAMETAL - STIL d.o.o. u stečaju</item>
    </derivirana_varijabla>
  </DomainObject.Predmet.ProtuStrankaListNazivFormated>
  <DomainObject.Predmet.ProtuStrankaListNazivFormatedOIB>
    <izvorni_sadrzaj>
      <item>Stečajna masa iza KERAMETAL - STIL d.o.o. u stečaju, OIB 77519882758</item>
    </izvorni_sadrzaj>
    <derivirana_varijabla naziv="DomainObject.Predmet.ProtuStrankaListNazivFormatedOIB_1">
      <item>Stečajna masa iza KERAMETAL - STIL d.o.o. u stečaju, OIB 77519882758</item>
    </derivirana_varijabla>
  </DomainObject.Predmet.ProtuStrankaListNazivFormatedOIB>
  <DomainObject.Predmet.OstaliListFormated>
    <izvorni_sadrzaj>
      <item>ZZ Mladen Visković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izvorni_sadrzaj>
    <derivirana_varijabla naziv="DomainObject.Predmet.OstaliListFormated_1">
      <item>ZZ Mladen Visković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derivirana_varijabla>
  </DomainObject.Predmet.OstaliListFormated>
  <DomainObject.Predmet.OstaliListFormatedOIB>
    <izvorni_sadrzaj>
      <item>ZZ Mladen Visković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izvorni_sadrzaj>
    <derivirana_varijabla naziv="DomainObject.Predmet.OstaliListFormatedOIB_1">
      <item>ZZ Mladen Visković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derivirana_varijabla>
  </DomainObject.Predmet.OstaliListFormatedOIB>
  <DomainObject.Predmet.OstaliListFormatedWithAdress>
    <izvorni_sadrzaj>
      <item>ZZ Mladen Visković, Kupljenska 83, 10 290 Zaprešić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izvorni_sadrzaj>
    <derivirana_varijabla naziv="DomainObject.Predmet.OstaliListFormatedWithAdress_1">
      <item>ZZ Mladen Visković, Kupljenska 83, 10 290 Zaprešić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derivirana_varijabla>
  </DomainObject.Predmet.OstaliListFormatedWithAdress>
  <DomainObject.Predmet.OstaliListFormatedWithAdressOIB>
    <izvorni_sadrzaj>
      <item>ZZ Mladen Visković, Kupljenska 83, 10 290 Zaprešić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izvorni_sadrzaj>
    <derivirana_varijabla naziv="DomainObject.Predmet.OstaliListFormatedWithAdressOIB_1">
      <item>ZZ Mladen Visković, Kupljenska 83, 10 290 Zaprešić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derivirana_varijabla>
  </DomainObject.Predmet.OstaliListFormatedWithAdressOIB>
  <DomainObject.Predmet.OstaliListNazivFormated>
    <izvorni_sadrzaj>
      <item>ZZ Mladen Visković</item>
      <item>ŽUPANIJSKO DRŽAVNO ODVJETNIŠTVO U ZAGREBU</item>
    </izvorni_sadrzaj>
    <derivirana_varijabla naziv="DomainObject.Predmet.OstaliListNazivFormated_1">
      <item>ZZ Mladen Visković</item>
      <item>ŽUPANIJSKO DRŽAVNO ODVJETNIŠTVO U ZAGREBU</item>
    </derivirana_varijabla>
  </DomainObject.Predmet.OstaliListNazivFormated>
  <DomainObject.Predmet.OstaliListNazivFormatedOIB>
    <izvorni_sadrzaj>
      <item>ZZ Mladen Visković</item>
      <item>ŽUPANIJSKO DRŽAVNO ODVJETNIŠTVO U ZAGREBU</item>
    </izvorni_sadrzaj>
    <derivirana_varijabla naziv="DomainObject.Predmet.OstaliListNazivFormatedOIB_1">
      <item>ZZ Mladen Visković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 POREZNA UPRAVA, PODRUČNI URED ZAGREB</izvorni_sadrzaj>
    <derivirana_varijabla naziv="DomainObject.Predmet.StrankaIDrugi_1">REPUBLIKA HRVATSKA,MINISTARSTVO FINANCIJA, POREZNA UPRAVA, PODRUČNI URED ZAGREB</derivirana_varijabla>
  </DomainObject.Predmet.StrankaIDrugi>
  <DomainObject.Predmet.ProtustrankaIDrugi>
    <izvorni_sadrzaj>Stečajna masa iza KERAMETAL - STIL d.o.o. u stečaju</izvorni_sadrzaj>
    <derivirana_varijabla naziv="DomainObject.Predmet.ProtustrankaIDrugi_1">Stečajna masa iza KERAMETAL - STIL d.o.o. u stečaju</derivirana_varijabla>
  </DomainObject.Predmet.ProtustrankaIDrugi>
  <DomainObject.Predmet.StrankaIDrugiAdressOIB>
    <izvorni_sadrzaj>REPUBLIKA HRVATSKA,MINISTARSTVO FINANCIJA, POREZNA UPRAVA, PODRUČNI URED ZAGREB, OIB 18683136487</izvorni_sadrzaj>
    <derivirana_varijabla naziv="DomainObject.Predmet.StrankaIDrugiAdressOIB_1">REPUBLIKA HRVATSKA,MINISTARSTVO FINANCIJA, POREZNA UPRAVA, PODRUČNI URED ZAGREB, OIB 18683136487</derivirana_varijabla>
  </DomainObject.Predmet.StrankaIDrugiAdressOIB>
  <DomainObject.Predmet.ProtustrankaIDrugiAdressOIB>
    <izvorni_sadrzaj>Stečajna masa iza KERAMETAL - STIL d.o.o. u stečaju, OIB 77519882758, DUBRAVICA 3, 10000 Zagreb</izvorni_sadrzaj>
    <derivirana_varijabla naziv="DomainObject.Predmet.ProtustrankaIDrugiAdressOIB_1">Stečajna masa iza KERAMETAL - STIL d.o.o. u stečaju, OIB 77519882758, DUBRAVICA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ZZ Mladen Visković</item>
      <item>Stečajna masa iza KERAMETAL - STIL d.o.o. u stečaju</item>
      <item>REPUBLIKA HRVATSKA,MINISTARSTVO FINANCIJA, POREZNA UPRAVA, PODRUČNI URED ZAGREB</item>
      <item>ŽUPANIJSKO DRŽAVNO ODVJETNIŠTVO U ZAGREBU</item>
    </izvorni_sadrzaj>
    <derivirana_varijabla naziv="DomainObject.Predmet.SudioniciListNaziv_1">
      <item>ZZ Mladen Visković</item>
      <item>Stečajna masa iza KERAMETAL - STIL d.o.o. u stečaju</item>
      <item>REPUBLIKA HRVATSKA,MINISTARSTVO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ZZ Mladen Visković, Kupljenska 83,10 290 Zaprešić</item>
      <item>Stečajna masa iza KERAMETAL - STIL d.o.o. u stečaju, OIB 77519882758, DUBRAVICA 3,10000 Zagreb</item>
      <item>REPUBLIKA HRVATSKA,MINISTARSTVO FINANCIJA, POREZNA UPRAVA, PODRUČNI URED ZAGREB, OIB 18683136487</item>
      <item>ŽUPANIJSKO DRŽAVNO ODVJETNIŠTVO U ZAGREBU</item>
    </izvorni_sadrzaj>
    <derivirana_varijabla naziv="DomainObject.Predmet.SudioniciListAdressOIB_1">
      <item>ZZ Mladen Visković, Kupljenska 83,10 290 Zaprešić</item>
      <item>Stečajna masa iza KERAMETAL - STIL d.o.o. u stečaju, OIB 77519882758, DUBRAVICA 3,10000 Zagreb</item>
      <item>REPUBLIKA HRVATSKA,MINISTARSTVO FINANCIJA, POREZNA UPRAVA, PODRUČNI URED ZAGREB, OIB 18683136487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77519882758</item>
      <item>, OIB 18683136487</item>
      <item>, OIB null</item>
    </izvorni_sadrzaj>
    <derivirana_varijabla naziv="DomainObject.Predmet.SudioniciListNazivOIB_1">
      <item>, OIB null</item>
      <item>, OIB 77519882758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268</properties:Words>
  <properties:Characters>1366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2017-03-08T13:23:00Z</dcterms:created>
  <dc:creator>nribaric</dc:creator>
  <cp:lastModifiedBy>Katica Franjić</cp:lastModifiedBy>
  <cp:lastPrinted>2017-03-09T07:53:00Z</cp:lastPrinted>
  <dcterms:modified xmlns:xsi="http://www.w3.org/2001/XMLSchema-instance" xsi:type="dcterms:W3CDTF">2017-03-09T07:53:00Z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