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4cd2" w14:paraId="ee54cd2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B63494">
        <w:t>6665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7262B0">
        <w:rPr>
          <w:lang w:val="pt-BR"/>
        </w:rPr>
        <w:t xml:space="preserve">GOOD GHOST j.d.o.o., Zagreb, Kaljska 14, OIB: </w:t>
      </w:r>
      <w:r w:rsidR="007262B0">
        <w:t>38013858101</w:t>
      </w:r>
      <w:r w:rsidR="003C198B" w:rsidRPr="00F5405D">
        <w:rPr>
          <w:lang w:val="pt-BR"/>
        </w:rPr>
        <w:t xml:space="preserve">, </w:t>
      </w:r>
      <w:r w:rsidR="002F51C1">
        <w:rPr>
          <w:lang w:val="pt-BR"/>
        </w:rPr>
        <w:t>19</w:t>
      </w:r>
      <w:r w:rsidR="004D4EA0">
        <w:rPr>
          <w:lang w:val="pt-BR"/>
        </w:rPr>
        <w:t>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4D4EA0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7262B0">
        <w:t>Kristiana Križić</w:t>
      </w:r>
      <w:r w:rsidR="003E6DD7" w:rsidRPr="006603F8">
        <w:t xml:space="preserve">, </w:t>
      </w:r>
      <w:r w:rsidR="00012330">
        <w:t xml:space="preserve">Zagreb, </w:t>
      </w:r>
      <w:r w:rsidR="007262B0">
        <w:t>Zagrebačka cesta 156/E</w:t>
      </w:r>
      <w:r w:rsidR="00012330">
        <w:t xml:space="preserve">, OIB: </w:t>
      </w:r>
      <w:r w:rsidR="007262B0" w:rsidRPr="007262B0">
        <w:t>57953098706</w:t>
      </w:r>
      <w:r w:rsidR="00F5405D" w:rsidRPr="00F5405D">
        <w:t>,</w:t>
      </w:r>
      <w:r w:rsidR="00F246E2">
        <w:t xml:space="preserve"> 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012330">
        <w:t>1382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5708AE">
        <w:t>13</w:t>
      </w:r>
      <w:r w:rsidR="008D4E48">
        <w:t xml:space="preserve">. </w:t>
      </w:r>
      <w:r w:rsidR="005708AE">
        <w:t>ožujka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4D4EA0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5708AE">
        <w:t>Kristian Križić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666BA3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666BA3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4D4EA0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5708AE">
        <w:t>6665</w:t>
      </w:r>
      <w:r w:rsidR="009178E4">
        <w:t>-1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St-6665</w:t>
      </w:r>
      <w:r w:rsidR="00666BA3">
        <w:t xml:space="preserve">/16 od </w:t>
      </w:r>
      <w:r w:rsidR="005708AE">
        <w:t>13. ožujka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5708AE">
        <w:t>6665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4D4EA0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2F51C1">
        <w:t>19</w:t>
      </w:r>
      <w:r w:rsidR="004D4EA0">
        <w:t>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2A1018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2A1018" w:rsidP="002A1018" w:rsidR="002A1018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2A1018" w:rsidP="002A1018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A1018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B63494">
      <w:t>6665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52D76"/>
    <w:rsid w:val="000C0D14"/>
    <w:rsid w:val="000E19ED"/>
    <w:rsid w:val="001767BF"/>
    <w:rsid w:val="001D4F7B"/>
    <w:rsid w:val="00207C77"/>
    <w:rsid w:val="0021087C"/>
    <w:rsid w:val="00264157"/>
    <w:rsid w:val="00264933"/>
    <w:rsid w:val="00271D13"/>
    <w:rsid w:val="0027741C"/>
    <w:rsid w:val="002A1018"/>
    <w:rsid w:val="002B6952"/>
    <w:rsid w:val="002D219A"/>
    <w:rsid w:val="002D2245"/>
    <w:rsid w:val="002D23E3"/>
    <w:rsid w:val="002E3679"/>
    <w:rsid w:val="002F51C1"/>
    <w:rsid w:val="00347BB4"/>
    <w:rsid w:val="0039751D"/>
    <w:rsid w:val="003C198B"/>
    <w:rsid w:val="003E6DD7"/>
    <w:rsid w:val="00403E25"/>
    <w:rsid w:val="0045199A"/>
    <w:rsid w:val="004A7355"/>
    <w:rsid w:val="004B1113"/>
    <w:rsid w:val="004B7F3F"/>
    <w:rsid w:val="004D4EA0"/>
    <w:rsid w:val="004E5469"/>
    <w:rsid w:val="004E6735"/>
    <w:rsid w:val="004F022B"/>
    <w:rsid w:val="005071FA"/>
    <w:rsid w:val="00541F44"/>
    <w:rsid w:val="00555310"/>
    <w:rsid w:val="005640F5"/>
    <w:rsid w:val="005708AE"/>
    <w:rsid w:val="00575C7A"/>
    <w:rsid w:val="005E4DC8"/>
    <w:rsid w:val="005F5721"/>
    <w:rsid w:val="00615C84"/>
    <w:rsid w:val="0063051F"/>
    <w:rsid w:val="00660259"/>
    <w:rsid w:val="00666BA3"/>
    <w:rsid w:val="00685A5E"/>
    <w:rsid w:val="006A079E"/>
    <w:rsid w:val="006A22C0"/>
    <w:rsid w:val="006B708C"/>
    <w:rsid w:val="006E4475"/>
    <w:rsid w:val="007141AF"/>
    <w:rsid w:val="007262B0"/>
    <w:rsid w:val="00756F8A"/>
    <w:rsid w:val="00766F7B"/>
    <w:rsid w:val="007A6843"/>
    <w:rsid w:val="007B3F07"/>
    <w:rsid w:val="007D2792"/>
    <w:rsid w:val="00820565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A56C5"/>
    <w:rsid w:val="009B1899"/>
    <w:rsid w:val="00A34C9C"/>
    <w:rsid w:val="00A34F8C"/>
    <w:rsid w:val="00A45CFF"/>
    <w:rsid w:val="00A57A16"/>
    <w:rsid w:val="00A6657A"/>
    <w:rsid w:val="00A91331"/>
    <w:rsid w:val="00AE690B"/>
    <w:rsid w:val="00AF5E16"/>
    <w:rsid w:val="00B47261"/>
    <w:rsid w:val="00B63494"/>
    <w:rsid w:val="00B639DE"/>
    <w:rsid w:val="00B9670D"/>
    <w:rsid w:val="00BA7AA8"/>
    <w:rsid w:val="00C20295"/>
    <w:rsid w:val="00C515C3"/>
    <w:rsid w:val="00CE1064"/>
    <w:rsid w:val="00D345C9"/>
    <w:rsid w:val="00D47D35"/>
    <w:rsid w:val="00D52D3B"/>
    <w:rsid w:val="00D74489"/>
    <w:rsid w:val="00DB06B8"/>
    <w:rsid w:val="00E07559"/>
    <w:rsid w:val="00E47343"/>
    <w:rsid w:val="00E76B86"/>
    <w:rsid w:val="00F246E2"/>
    <w:rsid w:val="00F24D5A"/>
    <w:rsid w:val="00F378C1"/>
    <w:rsid w:val="00F4108B"/>
    <w:rsid w:val="00F5405D"/>
    <w:rsid w:val="00F550E2"/>
    <w:rsid w:val="00F836DA"/>
    <w:rsid w:val="00F86546"/>
    <w:rsid w:val="00FA16DF"/>
    <w:rsid w:val="00F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1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0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01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01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01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1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0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01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0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0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6665</izvorni_sadrzaj>
    <derivirana_varijabla naziv="DomainObject.Predmet.Broj_1">6665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St-6665/2016</izvorni_sadrzaj>
    <derivirana_varijabla naziv="DomainObject.Predmet.OznakaBroj_1">St-6665/2016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GOOD GHOST j.d.o.o.</izvorni_sadrzaj>
    <derivirana_varijabla naziv="DomainObject.Predmet.ProtustrankaFormated_1">  GOOD GHOST j.d.o.o.</derivirana_varijabla>
  </DomainObject.Predmet.ProtustrankaFormated>
  <DomainObject.Predmet.ProtustrankaFormatedOIB>
    <izvorni_sadrzaj>  GOOD GHOST j.d.o.o., OIB 38013858101</izvorni_sadrzaj>
    <derivirana_varijabla naziv="DomainObject.Predmet.ProtustrankaFormatedOIB_1">  GOOD GHOST j.d.o.o., OIB 38013858101</derivirana_varijabla>
  </DomainObject.Predmet.ProtustrankaFormatedOIB>
  <DomainObject.Predmet.ProtustrankaFormatedWithAdress>
    <izvorni_sadrzaj> GOOD GHOST j.d.o.o., Kaljska 14, 10000 Zagreb</izvorni_sadrzaj>
    <derivirana_varijabla naziv="DomainObject.Predmet.ProtustrankaFormatedWithAdress_1"> GOOD GHOST j.d.o.o., Kaljska 14, 10000 Zagreb</derivirana_varijabla>
  </DomainObject.Predmet.ProtustrankaFormatedWithAdress>
  <DomainObject.Predmet.ProtustrankaFormatedWithAdressOIB>
    <izvorni_sadrzaj> GOOD GHOST j.d.o.o., OIB 38013858101, Kaljska 14, 10000 Zagreb</izvorni_sadrzaj>
    <derivirana_varijabla naziv="DomainObject.Predmet.ProtustrankaFormatedWithAdressOIB_1"> GOOD GHOST j.d.o.o., OIB 38013858101, Kaljska 14, 10000 Zagreb</derivirana_varijabla>
  </DomainObject.Predmet.ProtustrankaFormatedWithAdressOIB>
  <DomainObject.Predmet.ProtustrankaWithAdress>
    <izvorni_sadrzaj>GOOD GHOST j.d.o.o. Kaljska 14, 10000 Zagreb</izvorni_sadrzaj>
    <derivirana_varijabla naziv="DomainObject.Predmet.ProtustrankaWithAdress_1">GOOD GHOST j.d.o.o. Kaljska 14, 10000 Zagreb</derivirana_varijabla>
  </DomainObject.Predmet.ProtustrankaWithAdress>
  <DomainObject.Predmet.ProtustrankaWithAdressOIB>
    <izvorni_sadrzaj>GOOD GHOST j.d.o.o., OIB 38013858101, Kaljska 14, 10000 Zagreb</izvorni_sadrzaj>
    <derivirana_varijabla naziv="DomainObject.Predmet.ProtustrankaWithAdressOIB_1">GOOD GHOST j.d.o.o., OIB 38013858101, Kaljska 14, 10000 Zagreb</derivirana_varijabla>
  </DomainObject.Predmet.ProtustrankaWithAdressOIB>
  <DomainObject.Predmet.ProtustrankaNazivFormated>
    <izvorni_sadrzaj>GOOD GHOST j.d.o.o.</izvorni_sadrzaj>
    <derivirana_varijabla naziv="DomainObject.Predmet.ProtustrankaNazivFormated_1">GOOD GHOST j.d.o.o.</derivirana_varijabla>
  </DomainObject.Predmet.ProtustrankaNazivFormated>
  <DomainObject.Predmet.ProtustrankaNazivFormatedOIB>
    <izvorni_sadrzaj>GOOD GHOST j.d.o.o., OIB 38013858101</izvorni_sadrzaj>
    <derivirana_varijabla naziv="DomainObject.Predmet.ProtustrankaNazivFormatedOIB_1">GOOD GHOST j.d.o.o., OIB 38013858101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Kristian Križić</izvorni_sadrzaj>
    <derivirana_varijabla naziv="DomainObject.Predmet.StrankaFormated_1">  FINA Regionalni centar Zagreb; Kristian Križić</derivirana_varijabla>
  </DomainObject.Predmet.StrankaFormated>
  <DomainObject.Predmet.StrankaFormatedOIB>
    <izvorni_sadrzaj>  FINA Regionalni centar Zagreb, OIB 85821130368; Kristian Križić, OIB 57953098706</izvorni_sadrzaj>
    <derivirana_varijabla naziv="DomainObject.Predmet.StrankaFormatedOIB_1">  FINA Regionalni centar Zagreb, OIB 85821130368; Kristian Križić, OIB 57953098706</derivirana_varijabla>
  </DomainObject.Predmet.StrankaFormatedOIB>
  <DomainObject.Predmet.StrankaFormatedWithAdress>
    <izvorni_sadrzaj> FINA Regionalni centar Zagreb, Trg svibanjskih žrtava 1995. 1, 10000 Zagreb; Kristian Križić, Zagrebačka Cesta 156e, 10000 Zagreb</izvorni_sadrzaj>
    <derivirana_varijabla naziv="DomainObject.Predmet.StrankaFormatedWithAdress_1"> FINA Regionalni centar Zagreb, Trg svibanjskih žrtava 1995. 1, 10000 Zagreb; Kristian Križić, Zagrebačka Cesta 156e, 10000 Zagreb</derivirana_varijabla>
  </DomainObject.Predmet.StrankaFormatedWithAdress>
  <DomainObject.Predmet.StrankaFormatedWithAdressOIB>
    <izvorni_sadrzaj> FINA Regionalni centar Zagreb, OIB 85821130368, Trg svibanjskih žrtava 1995. 1, 10000 Zagreb; Kristian Križić, OIB 57953098706, Zagrebačka Cesta 156e, 10000 Zagreb</izvorni_sadrzaj>
    <derivirana_varijabla naziv="DomainObject.Predmet.StrankaFormatedWithAdressOIB_1"> FINA Regionalni centar Zagreb, OIB 85821130368, Trg svibanjskih žrtava 1995. 1, 10000 Zagreb; Kristian Križić, OIB 57953098706, Zagrebačka Cesta 156e, 10000 Zagreb</derivirana_varijabla>
  </DomainObject.Predmet.StrankaFormatedWithAdressOIB>
  <DomainObject.Predmet.StrankaWithAdress>
    <izvorni_sadrzaj>FINA Regionalni centar Zagreb Trg svibanjskih žrtava 1995. 1,10000 Zagreb,Kristian Križić Zagrebačka Cesta 156e,10000 Zagreb</izvorni_sadrzaj>
    <derivirana_varijabla naziv="DomainObject.Predmet.StrankaWithAdress_1">FINA Regionalni centar Zagreb Trg svibanjskih žrtava 1995. 1,10000 Zagreb,Kristian Križić Zagrebačka Cesta 156e,10000 Zagreb</derivirana_varijabla>
  </DomainObject.Predmet.StrankaWithAdress>
  <DomainObject.Predmet.StrankaWithAdressOIB>
    <izvorni_sadrzaj>FINA Regionalni centar Zagreb, OIB 85821130368, Trg svibanjskih žrtava 1995. 1,10000 Zagreb,Kristian Križić, OIB 57953098706, Zagrebačka Cesta 156e,10000 Zagreb</izvorni_sadrzaj>
    <derivirana_varijabla naziv="DomainObject.Predmet.StrankaWithAdressOIB_1">FINA Regionalni centar Zagreb, OIB 85821130368, Trg svibanjskih žrtava 1995. 1,10000 Zagreb,Kristian Križić, OIB 57953098706, Zagrebačka Cesta 156e,10000 Zagreb</derivirana_varijabla>
  </DomainObject.Predmet.StrankaWithAdressOIB>
  <DomainObject.Predmet.StrankaNazivFormated>
    <izvorni_sadrzaj>FINA Regionalni centar Zagreb,Kristian Križić</izvorni_sadrzaj>
    <derivirana_varijabla naziv="DomainObject.Predmet.StrankaNazivFormated_1">FINA Regionalni centar Zagreb,Kristian Križić</derivirana_varijabla>
  </DomainObject.Predmet.StrankaNazivFormated>
  <DomainObject.Predmet.StrankaNazivFormatedOIB>
    <izvorni_sadrzaj>FINA Regionalni centar Zagreb, OIB 85821130368,Kristian Križić, OIB 57953098706</izvorni_sadrzaj>
    <derivirana_varijabla naziv="DomainObject.Predmet.StrankaNazivFormatedOIB_1">FINA Regionalni centar Zagreb, OIB 85821130368,Kristian Križić, OIB 57953098706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Kristian Križić</item>
    </izvorni_sadrzaj>
    <derivirana_varijabla naziv="DomainObject.Predmet.StrankaListFormated_1">
      <item>FINA Regionalni centar Zagreb</item>
      <item>Kristian Križić</item>
    </derivirana_varijabla>
  </DomainObject.Predmet.StrankaListFormated>
  <DomainObject.Predmet.StrankaListFormatedOIB>
    <izvorni_sadrzaj>
      <item>FINA Regionalni centar Zagreb, OIB 85821130368</item>
      <item>Kristian Križić, OIB 57953098706</item>
    </izvorni_sadrzaj>
    <derivirana_varijabla naziv="DomainObject.Predmet.StrankaListFormatedOIB_1">
      <item>FINA Regionalni centar Zagreb, OIB 85821130368</item>
      <item>Kristian Križić, OIB 57953098706</item>
    </derivirana_varijabla>
  </DomainObject.Predmet.StrankaListFormatedOIB>
  <DomainObject.Predmet.StrankaListFormatedWithAdress>
    <izvorni_sadrzaj>
      <item>FINA Regionalni centar Zagreb, Trg svibanjskih žrtava 1995. 1, 10000 Zagreb</item>
      <item>Kristian Križić, Zagrebačka Cesta 156e, 10000 Zagreb</item>
    </izvorni_sadrzaj>
    <derivirana_varijabla naziv="DomainObject.Predmet.StrankaListFormatedWithAdress_1">
      <item>FINA Regionalni centar Zagreb, Trg svibanjskih žrtava 1995. 1, 10000 Zagreb</item>
      <item>Kristian Križić, Zagrebačka Cesta 156e,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Kristian Križić, OIB 57953098706, Zagrebačka Cesta 156e, 10000 Zagreb</item>
    </izvorni_sadrzaj>
    <derivirana_varijabla naziv="DomainObject.Predmet.StrankaListFormatedWithAdressOIB_1">
      <item>FINA Regionalni centar Zagreb, OIB 85821130368, Trg svibanjskih žrtava 1995. 1, 10000 Zagreb</item>
      <item>Kristian Križić, OIB 57953098706, Zagrebačka Cesta 156e, 10000 Zagreb</item>
    </derivirana_varijabla>
  </DomainObject.Predmet.StrankaListFormatedWithAdressOIB>
  <DomainObject.Predmet.StrankaListNazivFormated>
    <izvorni_sadrzaj>
      <item>FINA Regionalni centar Zagreb</item>
      <item>Kristian Križić</item>
    </izvorni_sadrzaj>
    <derivirana_varijabla naziv="DomainObject.Predmet.StrankaListNazivFormated_1">
      <item>FINA Regionalni centar Zagreb</item>
      <item>Kristian Križić</item>
    </derivirana_varijabla>
  </DomainObject.Predmet.StrankaListNazivFormated>
  <DomainObject.Predmet.StrankaListNazivFormatedOIB>
    <izvorni_sadrzaj>
      <item>FINA Regionalni centar Zagreb, OIB 85821130368</item>
      <item>Kristian Križić, OIB 57953098706</item>
    </izvorni_sadrzaj>
    <derivirana_varijabla naziv="DomainObject.Predmet.StrankaListNazivFormatedOIB_1">
      <item>FINA Regionalni centar Zagreb, OIB 85821130368</item>
      <item>Kristian Križić, OIB 57953098706</item>
    </derivirana_varijabla>
  </DomainObject.Predmet.StrankaListNazivFormatedOIB>
  <DomainObject.Predmet.ProtuStrankaListFormated>
    <izvorni_sadrzaj>
      <item>GOOD GHOST j.d.o.o.</item>
    </izvorni_sadrzaj>
    <derivirana_varijabla naziv="DomainObject.Predmet.ProtuStrankaListFormated_1">
      <item>GOOD GHOST j.d.o.o.</item>
    </derivirana_varijabla>
  </DomainObject.Predmet.ProtuStrankaListFormated>
  <DomainObject.Predmet.ProtuStrankaListFormatedOIB>
    <izvorni_sadrzaj>
      <item>GOOD GHOST j.d.o.o., OIB 38013858101</item>
    </izvorni_sadrzaj>
    <derivirana_varijabla naziv="DomainObject.Predmet.ProtuStrankaListFormatedOIB_1">
      <item>GOOD GHOST j.d.o.o., OIB 38013858101</item>
    </derivirana_varijabla>
  </DomainObject.Predmet.ProtuStrankaListFormatedOIB>
  <DomainObject.Predmet.ProtuStrankaListFormatedWithAdress>
    <izvorni_sadrzaj>
      <item>GOOD GHOST j.d.o.o., Kaljska 14, 10000 Zagreb</item>
    </izvorni_sadrzaj>
    <derivirana_varijabla naziv="DomainObject.Predmet.ProtuStrankaListFormatedWithAdress_1">
      <item>GOOD GHOST j.d.o.o., Kaljska 14, 10000 Zagreb</item>
    </derivirana_varijabla>
  </DomainObject.Predmet.ProtuStrankaListFormatedWithAdress>
  <DomainObject.Predmet.ProtuStrankaListFormatedWithAdressOIB>
    <izvorni_sadrzaj>
      <item>GOOD GHOST j.d.o.o., OIB 38013858101, Kaljska 14, 10000 Zagreb</item>
    </izvorni_sadrzaj>
    <derivirana_varijabla naziv="DomainObject.Predmet.ProtuStrankaListFormatedWithAdressOIB_1">
      <item>GOOD GHOST j.d.o.o., OIB 38013858101, Kaljska 14, 10000 Zagreb</item>
    </derivirana_varijabla>
  </DomainObject.Predmet.ProtuStrankaListFormatedWithAdressOIB>
  <DomainObject.Predmet.ProtuStrankaListNazivFormated>
    <izvorni_sadrzaj>
      <item>GOOD GHOST j.d.o.o.</item>
    </izvorni_sadrzaj>
    <derivirana_varijabla naziv="DomainObject.Predmet.ProtuStrankaListNazivFormated_1">
      <item>GOOD GHOST j.d.o.o.</item>
    </derivirana_varijabla>
  </DomainObject.Predmet.ProtuStrankaListNazivFormated>
  <DomainObject.Predmet.ProtuStrankaListNazivFormatedOIB>
    <izvorni_sadrzaj>
      <item>GOOD GHOST j.d.o.o., OIB 38013858101</item>
    </izvorni_sadrzaj>
    <derivirana_varijabla naziv="DomainObject.Predmet.ProtuStrankaListNazivFormatedOIB_1">
      <item>GOOD GHOST j.d.o.o., OIB 38013858101</item>
    </derivirana_varijabla>
  </DomainObject.Predmet.ProtuStrankaListNazivFormatedOIB>
  <DomainObject.Predmet.OstaliListFormated>
    <izvorni_sadrzaj>
      <item>OTP banka Hrvatska dioničko društvo</item>
      <item>Kristian Križić</item>
    </izvorni_sadrzaj>
    <derivirana_varijabla naziv="DomainObject.Predmet.OstaliListFormated_1">
      <item>OTP banka Hrvatska dioničko društvo</item>
      <item>Kristian Križić</item>
    </derivirana_varijabla>
  </DomainObject.Predmet.OstaliListFormated>
  <DomainObject.Predmet.OstaliListFormatedOIB>
    <izvorni_sadrzaj>
      <item>OTP banka Hrvatska dioničko društvo, OIB 52508873833</item>
      <item>Kristian Križić, OIB 57953098706</item>
    </izvorni_sadrzaj>
    <derivirana_varijabla naziv="DomainObject.Predmet.OstaliListFormatedOIB_1">
      <item>OTP banka Hrvatska dioničko društvo, OIB 52508873833</item>
      <item>Kristian Križić, OIB 57953098706</item>
    </derivirana_varijabla>
  </DomainObject.Predmet.OstaliListFormatedOIB>
  <DomainObject.Predmet.OstaliListFormatedWithAdress>
    <izvorni_sadrzaj>
      <item>OTP banka Hrvatska dioničko društvo, Ulica Domovinskog rata 3, 23000 Zadar</item>
      <item>Kristian Križić, Zagrebačka Cesta 156 E, 10000 Zagreb</item>
    </izvorni_sadrzaj>
    <derivirana_varijabla naziv="DomainObject.Predmet.OstaliListFormatedWithAdress_1">
      <item>OTP banka Hrvatska dioničko društvo, Ulica Domovinskog rata 3, 23000 Zadar</item>
      <item>Kristian Križić, Zagrebačka Cesta 156 E, 10000 Zagreb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Kristian Križić, OIB 57953098706, Zagrebačka Cesta 156 E, 10000 Zagreb</item>
    </izvorni_sadrzaj>
    <derivirana_varijabla naziv="DomainObject.Predmet.OstaliListFormatedWithAdressOIB_1">
      <item>OTP banka Hrvatska dioničko društvo, OIB 52508873833, Ulica Domovinskog rata 3, 23000 Zadar</item>
      <item>Kristian Križić, OIB 57953098706, Zagrebačka Cesta 156 E, 10000 Zagreb</item>
    </derivirana_varijabla>
  </DomainObject.Predmet.OstaliListFormatedWithAdressOIB>
  <DomainObject.Predmet.OstaliListNazivFormated>
    <izvorni_sadrzaj>
      <item>OTP banka Hrvatska dioničko društvo</item>
      <item>Kristian Križić</item>
    </izvorni_sadrzaj>
    <derivirana_varijabla naziv="DomainObject.Predmet.OstaliListNazivFormated_1">
      <item>OTP banka Hrvatska dioničko društvo</item>
      <item>Kristian Križić</item>
    </derivirana_varijabla>
  </DomainObject.Predmet.OstaliListNazivFormated>
  <DomainObject.Predmet.OstaliListNazivFormatedOIB>
    <izvorni_sadrzaj>
      <item>OTP banka Hrvatska dioničko društvo, OIB 52508873833</item>
      <item>Kristian Križić, OIB 57953098706</item>
    </izvorni_sadrzaj>
    <derivirana_varijabla naziv="DomainObject.Predmet.OstaliListNazivFormatedOIB_1">
      <item>OTP banka Hrvatska dioničko društvo, OIB 52508873833</item>
      <item>Kristian Križić, OIB 57953098706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GOOD GHOST j.d.o.o.</izvorni_sadrzaj>
    <derivirana_varijabla naziv="DomainObject.Predmet.ProtustrankaIDrugi_1">GOOD GHOST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GOOD GHOST j.d.o.o., OIB 38013858101, Kaljska 14, 10000 Zagreb</izvorni_sadrzaj>
    <derivirana_varijabla naziv="DomainObject.Predmet.ProtustrankaIDrugiAdressOIB_1">GOOD GHOST j.d.o.o., OIB 38013858101, Kaljska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listopada 2017.</izvorni_sadrzaj>
    <derivirana_varijabla naziv="DomainObject.Predmet.OdlukaRjesenje.DatumDonosenjaOdluke_1">30. listopada 2017.</derivirana_varijabla>
  </DomainObject.Predmet.OdlukaRjesenje.DatumDonosenjaOdluke>
  <DomainObject.Predmet.OdlukaRjesenje.DatumPravomocnosti>
    <izvorni_sadrzaj>16. studenog 2017.</izvorni_sadrzaj>
    <derivirana_varijabla naziv="DomainObject.Predmet.OdlukaRjesenje.DatumPravomocnosti_1">16. studenog 2017.</derivirana_varijabla>
  </DomainObject.Predmet.OdlukaRjesenje.DatumPravomocnosti>
  <DomainObject.Predmet.OdlukaRjesenje.Oznaka>
    <izvorni_sadrzaj>St-6665/2016-28</izvorni_sadrzaj>
    <derivirana_varijabla naziv="DomainObject.Predmet.OdlukaRjesenje.Oznaka_1">St-6665/2016-28</derivirana_varijabla>
  </DomainObject.Predmet.OdlukaRjesenje.Oznaka>
  <DomainObject.Predmet.SudioniciListNaziv>
    <izvorni_sadrzaj>
      <item>FINA Regionalni centar Zagreb</item>
      <item>GOOD GHOST j.d.o.o.</item>
      <item>OTP banka Hrvatska dioničko društvo</item>
      <item>Kristian Križić</item>
      <item>Kristian Križić</item>
    </izvorni_sadrzaj>
    <derivirana_varijabla naziv="DomainObject.Predmet.SudioniciListNaziv_1">
      <item>FINA Regionalni centar Zagreb</item>
      <item>GOOD GHOST j.d.o.o.</item>
      <item>OTP banka Hrvatska dioničko društvo</item>
      <item>Kristian Križić</item>
      <item>Kristian Križić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GOOD GHOST j.d.o.o., OIB 38013858101, Kaljska 14,10000 Zagreb</item>
      <item>OTP banka Hrvatska dioničko društvo, OIB 52508873833, Ulica Domovinskog rata 3,23000 Zadar</item>
      <item>Kristian Križić, OIB 57953098706, Zagrebačka Cesta 156 E,10000 Zagreb</item>
      <item>Kristian Križić, OIB 57953098706, Zagrebačka Cesta 156e,10000 Zagreb</item>
    </izvorni_sadrzaj>
    <derivirana_varijabla naziv="DomainObject.Predmet.SudioniciListAdressOIB_1">
      <item>FINA Regionalni centar Zagreb, OIB 85821130368, Trg svibanjskih žrtava 1995. 1,10000 Zagreb</item>
      <item>GOOD GHOST j.d.o.o., OIB 38013858101, Kaljska 14,10000 Zagreb</item>
      <item>OTP banka Hrvatska dioničko društvo, OIB 52508873833, Ulica Domovinskog rata 3,23000 Zadar</item>
      <item>Kristian Križić, OIB 57953098706, Zagrebačka Cesta 156 E,10000 Zagreb</item>
      <item>Kristian Križić, OIB 57953098706, Zagrebačka Cesta 156e,10000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38013858101</item>
      <item>, OIB 52508873833</item>
      <item>, OIB 57953098706</item>
      <item>, OIB 57953098706</item>
    </izvorni_sadrzaj>
    <derivirana_varijabla naziv="DomainObject.Predmet.SudioniciListNazivOIB_1">
      <item>, OIB 85821130368</item>
      <item>, OIB 38013858101</item>
      <item>, OIB 52508873833</item>
      <item>, OIB 57953098706</item>
      <item>, OIB 57953098706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30. listopada 2017.</izvorni_sadrzaj>
    <derivirana_varijabla naziv="DomainObject.PredzadnjaOdlukaIzPredmeta.DatumDonosenjaOdluke_1">30. listopada 2017.</derivirana_varijabla>
  </DomainObject.PredzadnjaOdlukaIzPredmeta.DatumDonosenjaOdluke>
  <DomainObject.PredzadnjaOdlukaIzPredmeta.Oznaka>
    <izvorni_sadrzaj>St-6665/2016-28</izvorni_sadrzaj>
    <derivirana_varijabla naziv="DomainObject.PredzadnjaOdlukaIzPredmeta.Oznaka_1">St-6665/2016-28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2077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2018-04-13T08:07:00Z</dcterms:created>
  <dc:creator>nmarkovic</dc:creator>
  <cp:lastModifiedBy>Katarina Drndelić</cp:lastModifiedBy>
  <cp:lastPrinted>2018-10-19T11:42:00Z</cp:lastPrinted>
  <dcterms:modified xmlns:xsi="http://www.w3.org/2001/XMLSchema-instance" xsi:type="dcterms:W3CDTF">2018-10-19T11:42:00Z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(6665-16.docx)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