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1fb5" w14:paraId="8531fb5" w:rsidRDefault="004F27A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F27A4" w:rsidP="004F27A4" w:rsidR="00AE649C">
      <w:pPr>
        <w:pStyle w:val="NormaleSPIS"/>
        <w:spacing w:after="0"/>
      </w:pPr>
      <w:r>
        <w:t xml:space="preserve">        Republika Hrvatska</w:t>
      </w:r>
    </w:p>
    <w:p w:rsidRDefault="004F27A4" w:rsidP="004F27A4" w:rsidR="004F27A4">
      <w:pPr>
        <w:pStyle w:val="NormaleSPIS"/>
        <w:spacing w:after="0"/>
      </w:pPr>
      <w:r>
        <w:t xml:space="preserve">     Trgovački sud u Bjelovaru</w:t>
      </w:r>
    </w:p>
    <w:p w:rsidRDefault="004F27A4" w:rsidP="004F27A4" w:rsidR="004F27A4">
      <w:pPr>
        <w:pStyle w:val="NormaleSPIS"/>
        <w:spacing w:after="0"/>
      </w:pPr>
      <w:r>
        <w:t>Bjelovar, Šetalište dr.I.Lebovića 42.</w:t>
      </w:r>
    </w:p>
    <w:p w:rsidRDefault="004F27A4" w:rsidP="004F27A4" w:rsidR="004F27A4">
      <w:pPr>
        <w:pStyle w:val="NormaleSPIS"/>
        <w:spacing w:after="0"/>
        <w:jc w:val="right"/>
        <w:rPr>
          <w:noProof/>
        </w:rPr>
      </w:pPr>
      <w:r>
        <w:rPr>
          <w:noProof/>
        </w:rPr>
        <w:t>Poslovni broj:7 St-23/2018-15</w:t>
      </w:r>
    </w:p>
    <w:p w:rsidRDefault="004F27A4" w:rsidP="004F27A4" w:rsidR="004F27A4">
      <w:pPr>
        <w:jc w:val="center"/>
        <w:outlineLvl w:val="0"/>
        <w:rPr>
          <w:rFonts w:cs="Arial" w:hAnsi="Arial" w:ascii="Arial"/>
          <w:b/>
          <w:noProof/>
        </w:rPr>
      </w:pPr>
    </w:p>
    <w:p w:rsidRDefault="004F27A4" w:rsidP="004F27A4" w:rsidR="004F27A4">
      <w:pPr>
        <w:overflowPunct w:val="false"/>
        <w:autoSpaceDE w:val="false"/>
        <w:autoSpaceDN w:val="false"/>
        <w:jc w:val="center"/>
        <w:rPr>
          <w:lang w:eastAsia="hr-HR"/>
        </w:rPr>
      </w:pPr>
      <w:r>
        <w:rPr>
          <w:lang w:eastAsia="hr-HR"/>
        </w:rPr>
        <w:t>R E P U B L I K A   H R V A T S K A</w:t>
      </w:r>
    </w:p>
    <w:p w:rsidRDefault="004F27A4" w:rsidP="004F27A4" w:rsidR="004F27A4">
      <w:pPr>
        <w:overflowPunct w:val="false"/>
        <w:autoSpaceDE w:val="false"/>
        <w:autoSpaceDN w:val="false"/>
        <w:jc w:val="center"/>
        <w:rPr>
          <w:lang w:eastAsia="hr-HR"/>
        </w:rPr>
      </w:pPr>
      <w:r>
        <w:rPr>
          <w:lang w:eastAsia="hr-HR"/>
        </w:rPr>
        <w:t>R J E Š E N J E</w:t>
      </w:r>
    </w:p>
    <w:p w:rsidRDefault="004F27A4" w:rsidP="004F27A4" w:rsidR="004F27A4">
      <w:pPr>
        <w:overflowPunct w:val="false"/>
        <w:autoSpaceDE w:val="false"/>
        <w:autoSpaceDN w:val="false"/>
        <w:jc w:val="center"/>
        <w:rPr>
          <w:lang w:eastAsia="hr-HR"/>
        </w:rPr>
      </w:pPr>
    </w:p>
    <w:p w:rsidRDefault="004F27A4" w:rsidP="004F27A4" w:rsidR="004F27A4">
      <w:pPr>
        <w:overflowPunct w:val="false"/>
        <w:autoSpaceDE w:val="false"/>
        <w:autoSpaceDN w:val="false"/>
        <w:jc w:val="both"/>
        <w:rPr>
          <w:lang w:eastAsia="hr-HR"/>
        </w:rPr>
      </w:pPr>
      <w:r>
        <w:rPr>
          <w:lang w:eastAsia="hr-HR"/>
        </w:rPr>
        <w:t xml:space="preserve">          Trgovački sud u Bjelovaru, po sucu Tomislavu </w:t>
      </w:r>
      <w:proofErr w:type="spellStart"/>
      <w:r>
        <w:rPr>
          <w:lang w:eastAsia="hr-HR"/>
        </w:rPr>
        <w:t>Mrazoviću</w:t>
      </w:r>
      <w:proofErr w:type="spellEnd"/>
      <w:r>
        <w:rPr>
          <w:lang w:eastAsia="hr-HR"/>
        </w:rPr>
        <w:t xml:space="preserve">, povodom prijedloga predlagatelja REPUBLIKE HRVATSKE, Ministarstva financija, Porezne uprave, Područni ured Sjeverna Hrvatska, OIB 18683136487, zastupane po zastupniku po zakonu Županijskom državnom odvjetništvu u Bjelovaru, za otvaranje stečajnog postupka nad dužnikom  DETEX j.d.o.o. za transport, trgovinu i usluge iz </w:t>
      </w:r>
      <w:proofErr w:type="spellStart"/>
      <w:r>
        <w:rPr>
          <w:lang w:eastAsia="hr-HR"/>
        </w:rPr>
        <w:t>Kućan</w:t>
      </w:r>
      <w:proofErr w:type="spellEnd"/>
      <w:r>
        <w:rPr>
          <w:lang w:eastAsia="hr-HR"/>
        </w:rPr>
        <w:t xml:space="preserve"> Marofa, Zelena 1, MBS 070109619, OIB 77398040018, 9. srpnja 2018.    </w:t>
      </w:r>
    </w:p>
    <w:p w:rsidRDefault="004F27A4" w:rsidP="004F27A4" w:rsidR="004F27A4">
      <w:pPr>
        <w:jc w:val="center"/>
        <w:outlineLvl w:val="0"/>
        <w:rPr>
          <w:noProof/>
        </w:rPr>
      </w:pPr>
      <w:r>
        <w:rPr>
          <w:noProof/>
        </w:rPr>
        <w:t>r i j e š i o   j e</w:t>
      </w:r>
    </w:p>
    <w:p w:rsidRDefault="004F27A4" w:rsidP="004F27A4" w:rsidR="004F27A4">
      <w:pPr>
        <w:ind w:firstLine="720"/>
        <w:jc w:val="both"/>
      </w:pPr>
      <w:r>
        <w:t>1.Pozivaju se osobe koje imaju pravni interes za provedbom stečajnog postupka nad dužnikom</w:t>
      </w:r>
      <w:r>
        <w:rPr>
          <w:lang w:eastAsia="hr-HR"/>
        </w:rPr>
        <w:t xml:space="preserve"> DETEX j.d.o.o. za transport, trgovinu i usluge iz </w:t>
      </w:r>
      <w:proofErr w:type="spellStart"/>
      <w:r>
        <w:rPr>
          <w:lang w:eastAsia="hr-HR"/>
        </w:rPr>
        <w:t>Kućan</w:t>
      </w:r>
      <w:proofErr w:type="spellEnd"/>
      <w:r>
        <w:rPr>
          <w:lang w:eastAsia="hr-HR"/>
        </w:rPr>
        <w:t xml:space="preserve"> Marofa, Zelena 1, MBS 070109619, OIB 77398040018,</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05 540-23-18. </w:t>
      </w:r>
    </w:p>
    <w:p w:rsidRDefault="004F27A4" w:rsidP="004F27A4" w:rsidR="004F27A4">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DETEX j.d.o.o. za transport, trgovinu i usluge iz </w:t>
      </w:r>
      <w:proofErr w:type="spellStart"/>
      <w:r>
        <w:rPr>
          <w:lang w:eastAsia="hr-HR"/>
        </w:rPr>
        <w:t>Kućan</w:t>
      </w:r>
      <w:proofErr w:type="spellEnd"/>
      <w:r>
        <w:rPr>
          <w:lang w:eastAsia="hr-HR"/>
        </w:rPr>
        <w:t xml:space="preserve"> Marofa, Zelena 1, MBS 070109619, OIB 77398040018.</w:t>
      </w:r>
    </w:p>
    <w:p w:rsidRDefault="004F27A4" w:rsidP="004F27A4" w:rsidR="004F27A4">
      <w:pPr>
        <w:jc w:val="center"/>
        <w:rPr>
          <w:b/>
        </w:rPr>
      </w:pPr>
      <w:r>
        <w:t>Obrazloženje</w:t>
      </w:r>
    </w:p>
    <w:p w:rsidRDefault="004F27A4" w:rsidP="004F27A4" w:rsidR="004F27A4">
      <w:pPr>
        <w:jc w:val="both"/>
      </w:pPr>
      <w:r>
        <w:tab/>
        <w:t>Predlagatelj</w:t>
      </w:r>
      <w:r>
        <w:rPr>
          <w:lang w:eastAsia="hr-HR"/>
        </w:rPr>
        <w:t xml:space="preserve"> REPUBLIKA HRVATSKA, Ministarstvo financija, Porezna uprava, Područni ured Sjeverna Hrvatska,</w:t>
      </w:r>
      <w:r>
        <w:t xml:space="preserve"> podnio je prijedlog za otvaranje stečajnog postupka nad dužnikom DETEX j.d.o.o. iz </w:t>
      </w:r>
      <w:proofErr w:type="spellStart"/>
      <w:r>
        <w:t>Kućan</w:t>
      </w:r>
      <w:proofErr w:type="spellEnd"/>
      <w:r>
        <w:t xml:space="preserve"> Marofa, temeljem članka 16. i članka 109. Stečajnog zakona (Narodne novine broj 71/15 i 104/17, dalje SZ-a). U svom prijedlogu ističe da ima potraživanje prema dužniku u iznosu od 48.902,34 kuna uvećan za zakonske zatezne kamate temeljem stanja računa poreznog-obveznika dužnika, dok iz zahtjeva za provedbu skraćenog stečajnog postupka FINE od 10.03.2017. godine proizlazi da dužnik na dan 9.03.2017. godine u Očevidniku redoslijeda osnova za plaćanje ima evidentirane neizvršene osnove za plaćanje u neprekinutom razdoblju od 120 dana u ukupnom iznosu od 37.856,37 kuna, te da FINA ne raspolaže o drugim podacima o imovini dužnika kao i da na ime predujma za namirenje troškova stečajnog postupka nije zaplijenila nikakva novčana sredstva sa računa dužnika, a </w:t>
      </w:r>
    </w:p>
    <w:p w:rsidRDefault="004F27A4" w:rsidP="004F27A4" w:rsidR="004F27A4">
      <w:pPr>
        <w:spacing w:after="0"/>
        <w:jc w:val="center"/>
      </w:pPr>
      <w:r>
        <w:lastRenderedPageBreak/>
        <w:t>2</w:t>
      </w:r>
    </w:p>
    <w:p w:rsidRDefault="004F27A4" w:rsidP="004F27A4" w:rsidR="004F27A4">
      <w:pPr>
        <w:jc w:val="right"/>
      </w:pPr>
      <w:r>
        <w:t>Poslovni broj:7 St-23/2018-14</w:t>
      </w:r>
    </w:p>
    <w:p w:rsidRDefault="004F27A4" w:rsidP="004F27A4" w:rsidR="004F27A4">
      <w:pPr>
        <w:jc w:val="both"/>
      </w:pPr>
      <w:r>
        <w:t xml:space="preserve">niti je FINA zakonskom zastupniku  dužnika zaplijenila novčana sredstva na ime predujma za namirenje troškova stečajnog postupka. </w:t>
      </w:r>
    </w:p>
    <w:p w:rsidRDefault="004F27A4" w:rsidP="004F27A4" w:rsidR="004F27A4">
      <w:pPr>
        <w:ind w:firstLine="720"/>
        <w:jc w:val="both"/>
      </w:pPr>
      <w:r>
        <w:t>Pored toga tijekom postupka radi utvrđenja uvjeta za otvaranje stečajnog postupka na ročištu održanom dana 6. srpnja 2018. godine zastupnik po zakonu predlagatelja istakao je da iz godišnjeg financijskog izvještaja za 2015. godinu koju je dužnik predao FINI proizlazi da na dan 31.12.2015. godine dužnika ima dugotrajne imovine u vrijednosti od 44.245,00 kuna i kratkotrajne imovine u vrijednost</w:t>
      </w:r>
      <w:r>
        <w:t>i</w:t>
      </w:r>
      <w:r>
        <w:t xml:space="preserve"> od 666.497,00 kuna, pa ostaje kod prijedloga za otvaranje steča</w:t>
      </w:r>
      <w:r>
        <w:t>j</w:t>
      </w:r>
      <w:r>
        <w:t xml:space="preserve">nog postupka nad dužnikom, te predlaže da sud nakon što izvrši uvid u priloženu dokumentaciju uz prijedlog otvori stečajni postupak.   </w:t>
      </w:r>
    </w:p>
    <w:p w:rsidRDefault="004F27A4" w:rsidP="004F27A4" w:rsidR="004F27A4">
      <w:pPr>
        <w:ind w:firstLine="720"/>
        <w:jc w:val="both"/>
      </w:pPr>
      <w:r>
        <w:t>Zakonski zastupnik dužnika uredno pozvan nije pristupio na zakazano ročište radi utvrđivanja uvjeta za otvaranje stečajnog postupka, te nije sudu dostavio pisano izvješće o financijsko gospodarskom stanju dužnika, ne osporava činjenicu da je račun dužnika i sada trenutno u neprekidnoj blokadi više od 60 dana, odnosno da je dužnik DETEX j.d.o.o. nesposoban za plaćanje.</w:t>
      </w:r>
    </w:p>
    <w:p w:rsidRDefault="004F27A4" w:rsidP="004F27A4" w:rsidR="004F27A4">
      <w:pPr>
        <w:ind w:firstLine="720"/>
        <w:jc w:val="both"/>
        <w:rPr>
          <w:lang w:val="en-GB"/>
        </w:rPr>
      </w:pPr>
      <w:r>
        <w:t xml:space="preserve">Sud je svojim rješenjem pod poslovnim brojem 7 St-23/2018-11 dana 4.06.2018. godine, pokrenuo prethodni postupak, radi utvrđivanja uvjeta za otvaranje stečajnog postupka nad dužnikom DETEX j.d.o.o. iz </w:t>
      </w:r>
      <w:proofErr w:type="spellStart"/>
      <w:r>
        <w:t>Kućan</w:t>
      </w:r>
      <w:proofErr w:type="spellEnd"/>
      <w:r>
        <w:t xml:space="preserve"> Marofa, zakazao ročište radi rasprave o uvjetima, te je tijekom tog postupka na ročištu održanom dana 6. srpnja 2018. godine izveo dokaze uvidom u sadržaj Uvjerenja Stanice za tehnički pregled vozila </w:t>
      </w:r>
      <w:proofErr w:type="spellStart"/>
      <w:r>
        <w:t>autoservisni</w:t>
      </w:r>
      <w:proofErr w:type="spellEnd"/>
      <w:r>
        <w:t xml:space="preserve"> centar d.d. Varaždin od 29.05.2018. godine iz kojeg uvjerenja proizlazi da dužnik nije evidentiran kao vlasnik vozila, uvidom u Uvjerenje Državne geodetske uprave od 22. svibnja 2018. godine iz kojeg uvjerenja proizlazi da dužnik nije upisan u Katastarski </w:t>
      </w:r>
      <w:proofErr w:type="spellStart"/>
      <w:r>
        <w:t>operat</w:t>
      </w:r>
      <w:proofErr w:type="spellEnd"/>
      <w:r>
        <w:t xml:space="preserve">, uvidom u dopis Općinskog suda u Varaždinu, ZK odjel, iz kojeg proizlazi da dužnik ne dolazi upisan kao vlasnik nekretnina na području tog zemljišnoknjižnog odjela, uvidom u prijedlog FINE za otvaranje skraćenog stečajnog postupka iz kojeg proizlazi da FINA nije ništa zaplijenila na ime predujma za namirenje troškova stečajnog postupka, te da je dužnik u neprekidnoj blokadi računa preko kojeg posluje duže od 60 dana, odnosno nesposoban za plaćanje, dok FINA isto tako ništa nije zaplijenila na ime predujma za namirenje troškova stečajnog postupka niti od zakonskog zastupnika dužnika, a po rješenju ovog suda.   </w:t>
      </w:r>
    </w:p>
    <w:p w:rsidRDefault="004F27A4" w:rsidP="004F27A4" w:rsidR="004F27A4">
      <w:pPr>
        <w:ind w:firstLine="720"/>
        <w:jc w:val="both"/>
      </w:pPr>
      <w:r>
        <w:t>Sud je u tijeku dokaznog postupka izvršio uvid u stanje računa poreznog obveznika-dužnika na dan 11.4.2017. godine i uvid u godišnji financijski izvještaj za dužnika sa stanjem na dan 31.12.2015. godine, jer predlagatelj nema drugih dokaza, pa je iz uvida u stanje računa porez</w:t>
      </w:r>
      <w:r>
        <w:t>n</w:t>
      </w:r>
      <w:r>
        <w:t xml:space="preserve">og obveznika utvrdio da postoji dugovanje dužnika DETEX j.d.o.o. prema predlagatelju na dan 11.4.2017. godine u iznosu od 48.902,34 kuna, a temeljem poreza i drugih davanja. </w:t>
      </w:r>
    </w:p>
    <w:p w:rsidRDefault="004F27A4" w:rsidP="004F27A4" w:rsidR="004F27A4">
      <w:pPr>
        <w:ind w:firstLine="720"/>
        <w:jc w:val="both"/>
      </w:pPr>
      <w:r>
        <w:t>Nadalje sud iz uvida sadržaj godišnjeg financijskog izvještaja za dužnika sa stanjem na dan 31.12.2015.godine, a kojeg je dužnik inače u obvezi predavati upravo predlagatelju svake godine, osim navedenih iznosa pod opisom dugotrajna imovina u vrijednosti od 44.245,00 kuna i kra</w:t>
      </w:r>
      <w:r>
        <w:t>t</w:t>
      </w:r>
      <w:r>
        <w:t xml:space="preserve">kotrajna imovina u vrijednosti od 666.497,00 kuna nije mogao utvrditi o kakvoj se to dugotrajnoj i kratkotrajnoj imovini radi i da li ista uopće postoji, obzirom da predlagatelj nije sudu predočio u svrhu dokaza </w:t>
      </w:r>
      <w:proofErr w:type="spellStart"/>
      <w:r>
        <w:t>brutto</w:t>
      </w:r>
      <w:proofErr w:type="spellEnd"/>
      <w:r>
        <w:t xml:space="preserve"> bilancu za dužnika iz koje bi se </w:t>
      </w:r>
    </w:p>
    <w:p w:rsidRDefault="004F27A4" w:rsidP="004F27A4" w:rsidR="004F27A4">
      <w:pPr>
        <w:spacing w:after="0"/>
        <w:ind w:firstLine="720"/>
        <w:jc w:val="center"/>
      </w:pPr>
      <w:r>
        <w:lastRenderedPageBreak/>
        <w:t>3</w:t>
      </w:r>
    </w:p>
    <w:p w:rsidRDefault="004F27A4" w:rsidP="004F27A4" w:rsidR="004F27A4">
      <w:pPr>
        <w:ind w:firstLine="720"/>
        <w:jc w:val="right"/>
      </w:pPr>
      <w:r>
        <w:t>Poslovni broj:7 St-23/2018-14</w:t>
      </w:r>
    </w:p>
    <w:p w:rsidRDefault="004F27A4" w:rsidP="004F27A4" w:rsidR="004F27A4">
      <w:pPr>
        <w:jc w:val="both"/>
      </w:pPr>
      <w:r>
        <w:t>e</w:t>
      </w:r>
      <w:r>
        <w:t xml:space="preserve">ventualno moglo utvrditi o kakvoj se točno imovini radi, da li je pravilno knjižena, te s obzirom na protek vremena da li ona uopće sada još postoji.   </w:t>
      </w:r>
    </w:p>
    <w:p w:rsidRDefault="004F27A4" w:rsidP="004F27A4" w:rsidR="004F27A4">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4F27A4" w:rsidP="004F27A4" w:rsidR="004F27A4">
      <w:pPr>
        <w:ind w:firstLine="720"/>
        <w:jc w:val="both"/>
      </w:pPr>
      <w:r>
        <w:t>Nadalje sud je iz tako provedenih dokaza utvrdio da dužnik uopće nema imovine koja bi bila dostatna za pokriće troškova prethodnog i otvorenog stečajnog postupka, te da FINA nije zaplijenila novčana sredstva na ime predujma za troškove stečajnog postupka sa računa dužnika, a niti sa računa zakonskog zastupnika dužnika.</w:t>
      </w:r>
    </w:p>
    <w:p w:rsidRDefault="004F27A4" w:rsidP="004F27A4" w:rsidR="004F27A4">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w:t>
      </w:r>
      <w:proofErr w:type="spellStart"/>
      <w:r>
        <w:t>poreban</w:t>
      </w:r>
      <w:proofErr w:type="spellEnd"/>
      <w:r>
        <w:t xml:space="preserve">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4F27A4" w:rsidP="004F27A4" w:rsidR="004F27A4">
      <w:pPr>
        <w:ind w:firstLine="720"/>
        <w:jc w:val="center"/>
      </w:pPr>
      <w:r>
        <w:t xml:space="preserve">Bjelovar 9. srpnja 2018. </w:t>
      </w:r>
    </w:p>
    <w:p w:rsidRDefault="004F27A4" w:rsidP="004F27A4" w:rsidR="004F27A4">
      <w:pPr>
        <w:spacing w:after="0"/>
        <w:ind w:firstLine="720"/>
        <w:jc w:val="both"/>
      </w:pPr>
      <w:r>
        <w:tab/>
      </w:r>
      <w:r>
        <w:tab/>
      </w:r>
      <w:r>
        <w:tab/>
      </w:r>
      <w:r>
        <w:tab/>
      </w:r>
      <w:r>
        <w:tab/>
      </w:r>
      <w:r>
        <w:tab/>
        <w:t xml:space="preserve">                Sudac</w:t>
      </w:r>
    </w:p>
    <w:p w:rsidRDefault="004F27A4" w:rsidP="004F27A4" w:rsidR="004F27A4">
      <w:pPr>
        <w:ind w:firstLine="720"/>
        <w:jc w:val="both"/>
      </w:pPr>
      <w:r>
        <w:tab/>
      </w:r>
      <w:r>
        <w:tab/>
      </w:r>
      <w:r>
        <w:tab/>
      </w:r>
      <w:r>
        <w:tab/>
      </w:r>
      <w:r>
        <w:tab/>
      </w:r>
      <w:r>
        <w:tab/>
        <w:t xml:space="preserve">      Tomislav Mrazović,v.r.</w:t>
      </w:r>
    </w:p>
    <w:p w:rsidRDefault="004F27A4" w:rsidP="004F27A4" w:rsidR="004F27A4">
      <w:pPr>
        <w:spacing w:after="0"/>
        <w:ind w:firstLine="720"/>
        <w:jc w:val="both"/>
      </w:pPr>
      <w:r>
        <w:t xml:space="preserve">                                                              Za točnost </w:t>
      </w:r>
      <w:proofErr w:type="spellStart"/>
      <w:r>
        <w:t>otpravka</w:t>
      </w:r>
      <w:proofErr w:type="spellEnd"/>
      <w:r>
        <w:t xml:space="preserve">-ovlašteni službenik   </w:t>
      </w:r>
    </w:p>
    <w:p w:rsidRDefault="004F27A4" w:rsidP="004F27A4" w:rsidR="004F27A4">
      <w:pPr>
        <w:ind w:firstLine="720"/>
        <w:jc w:val="both"/>
      </w:pPr>
      <w:r>
        <w:t xml:space="preserve">                                                                        </w:t>
      </w:r>
      <w:r>
        <w:t xml:space="preserve">   </w:t>
      </w:r>
      <w:r>
        <w:t xml:space="preserve">    Jasmin</w:t>
      </w:r>
      <w:r>
        <w:t>a</w:t>
      </w:r>
      <w:r>
        <w:t xml:space="preserve"> </w:t>
      </w:r>
      <w:proofErr w:type="spellStart"/>
      <w:r>
        <w:t>Tubić</w:t>
      </w:r>
      <w:proofErr w:type="spellEnd"/>
      <w:r>
        <w:t xml:space="preserve">                                                                   </w:t>
      </w:r>
    </w:p>
    <w:p w:rsidRDefault="004F27A4" w:rsidP="004F27A4" w:rsidR="004F27A4">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F27A4" w:rsidP="004F27A4" w:rsidR="004F27A4">
      <w:pPr>
        <w:jc w:val="both"/>
      </w:pPr>
    </w:p>
    <w:p w:rsidRDefault="004F27A4" w:rsidP="004F27A4" w:rsidR="004F27A4">
      <w:pPr>
        <w:jc w:val="both"/>
      </w:pPr>
      <w:bookmarkStart w:name="_GoBack" w:id="0"/>
      <w:bookmarkEnd w:id="0"/>
    </w:p>
    <w:sectPr w:rsidSect="0032366B" w:rsidR="004F27A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4"/>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7601122">
      <w:bodyDiv w:val="true"/>
      <w:marLeft w:val="0"/>
      <w:marRight w:val="0"/>
      <w:marTop w:val="0"/>
      <w:marBottom w:val="0"/>
      <w:divBdr>
        <w:top w:space="0" w:sz="0" w:color="auto" w:val="none"/>
        <w:left w:space="0" w:sz="0" w:color="auto" w:val="none"/>
        <w:bottom w:space="0" w:sz="0" w:color="auto" w:val="none"/>
        <w:right w:space="0" w:sz="0" w:color="auto" w:val="none"/>
      </w:divBdr>
    </w:div>
    <w:div w:id="1406414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St-23/2018-14</izvorni_sadrzaj>
    <derivirana_varijabla naziv="DomainObject.Oznaka_1">St-23/2018-14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DETEX jednostavno društvo s ograničenom odgovornošću za transport, trgovinu i usluge zastupanog po punomoćniku Denis Šestak</izvorni_sadrzaj>
    <derivirana_varijabla naziv="DomainObject.Predmet.ProtustrankaFormated_1">  DETEX jednostavno društvo s ograničenom odgovornošću za transport, trgovinu i usluge zastupanog po punomoćniku Denis Šestak</derivirana_varijabla>
  </DomainObject.Predmet.ProtustrankaFormated>
  <DomainObject.Predmet.ProtustrankaFormatedOIB>
    <izvorni_sadrzaj>  DETEX jednostavno društvo s ograničenom odgovornošću za transport, trgovinu i usluge, OIB 77398040018 zastupanog po punomoćniku Denis Šestak</izvorni_sadrzaj>
    <derivirana_varijabla naziv="DomainObject.Predmet.ProtustrankaFormatedOIB_1">  DETEX jednostavno društvo s ograničenom odgovornošću za transport, trgovinu i usluge, OIB 77398040018 zastupanog po punomoćniku Denis Šestak</derivirana_varijabla>
  </DomainObject.Predmet.ProtustrankaFormatedOIB>
  <DomainObject.Predmet.ProtustrankaFormatedWithAdress>
    <izvorni_sadrzaj> DETEX jednostavno društvo s ograničenom odgovornošću za transport, trgovinu i usluge, Zelena 1, 42000 Kućan Marof zastupanog po punomoćniku Denis Šestak</izvorni_sadrzaj>
    <derivirana_varijabla naziv="DomainObject.Predmet.ProtustrankaFormatedWithAdress_1"> DETEX jednostavno društvo s ograničenom odgovornošću za transport, trgovinu i usluge, Zelena 1, 42000 Kućan Marof zastupanog po punomoćniku Denis Šestak</derivirana_varijabla>
  </DomainObject.Predmet.ProtustrankaFormatedWithAdress>
  <DomainObject.Predmet.ProtustrankaFormatedWithAdressOIB>
    <izvorni_sadrzaj> DETEX jednostavno društvo s ograničenom odgovornošću za transport, trgovinu i usluge, OIB 77398040018, Zelena 1, 42000 Kućan Marof zastupanog po punomoćniku Denis Šestak</izvorni_sadrzaj>
    <derivirana_varijabla naziv="DomainObject.Predmet.ProtustrankaFormatedWithAdressOIB_1"> DETEX jednostavno društvo s ograničenom odgovornošću za transport, trgovinu i usluge, OIB 77398040018, Zelena 1, 42000 Kućan Marof zastupanog po punomoćniku Denis Šestak</derivirana_varijabla>
  </DomainObject.Predmet.ProtustrankaFormatedWithAdressOIB>
  <DomainObject.Predmet.ProtustrankaWithAdress>
    <izvorni_sadrzaj>DETEX jednostavno društvo s ograničenom odgovornošću za transport, trgovinu i usluge Zelena 1, 42000 Kućan Marof</izvorni_sadrzaj>
    <derivirana_varijabla naziv="DomainObject.Predmet.ProtustrankaWithAdress_1">DETEX jednostavno društvo s ograničenom odgovornošću za transport, trgovinu i usluge Zelena 1, 42000 Kućan Marof</derivirana_varijabla>
  </DomainObject.Predmet.ProtustrankaWithAdress>
  <DomainObject.Predmet.ProtustrankaWithAdressOIB>
    <izvorni_sadrzaj>DETEX jednostavno društvo s ograničenom odgovornošću za transport, trgovinu i usluge, OIB 77398040018, Zelena 1, 42000 Kućan Marof</izvorni_sadrzaj>
    <derivirana_varijabla naziv="DomainObject.Predmet.ProtustrankaWithAdressOIB_1">DETEX jednostavno društvo s ograničenom odgovornošću za transport, trgovinu i usluge, OIB 77398040018, Zelena 1, 42000 Kućan Marof</derivirana_varijabla>
  </DomainObject.Predmet.ProtustrankaWithAdressOIB>
  <DomainObject.Predmet.ProtustrankaNazivFormated>
    <izvorni_sadrzaj>DETEX jednostavno društvo s ograničenom odgovornošću za transport, trgovinu i usluge</izvorni_sadrzaj>
    <derivirana_varijabla naziv="DomainObject.Predmet.ProtustrankaNazivFormated_1">DETEX jednostavno društvo s ograničenom odgovornošću za transport, trgovinu i usluge</derivirana_varijabla>
  </DomainObject.Predmet.ProtustrankaNazivFormated>
  <DomainObject.Predmet.ProtustrankaNazivFormatedOIB>
    <izvorni_sadrzaj>DETEX jednostavno društvo s ograničenom odgovornošću za transport, trgovinu i usluge, OIB 77398040018</izvorni_sadrzaj>
    <derivirana_varijabla naziv="DomainObject.Predmet.ProtustrankaNazivFormatedOIB_1">DETEX jednostavno društvo s ograničenom odgovornošću za transport, trgovinu i usluge, OIB 77398040018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Katančićeva 5, 10000 Zagreb</izvorni_sadrzaj>
    <derivirana_varijabla naziv="DomainObject.Predmet.StrankaFormatedWithAdress_1"> RH Ministarstvo financija - Porezna uprava, Područni ured sjeverna Hrvatska, Katančićeva 5, 10000 Zagreb</derivirana_varijabla>
  </DomainObject.Predmet.StrankaFormatedWithAdress>
  <DomainObject.Predmet.StrankaFormatedWithAdressOIB>
    <izvorni_sadrzaj> RH Ministarstvo financija - Porezna uprava, Područni ured sjeverna Hrvatska, OIB 18683136487, Katančićeva 5, 10000 Zagreb</izvorni_sadrzaj>
    <derivirana_varijabla naziv="DomainObject.Predmet.StrankaFormatedWithAdressOIB_1"> RH Ministarstvo financija - Porezna uprava, Područni ured sjeverna Hrvatska, OIB 18683136487, Katančićeva 5, 10000 Zagreb</derivirana_varijabla>
  </DomainObject.Predmet.StrankaFormatedWithAdressOIB>
  <DomainObject.Predmet.StrankaWithAdress>
    <izvorni_sadrzaj>RH Ministarstvo financija - Porezna uprava, Područni ured sjeverna Hrvatska Katančićeva 5,10000 Zagreb</izvorni_sadrzaj>
    <derivirana_varijabla naziv="DomainObject.Predmet.StrankaWithAdress_1">RH Ministarstvo financija - Porezna uprava, Područni ured sjeverna Hrvatska Katančićeva 5,10000 Zagreb</derivirana_varijabla>
  </DomainObject.Predmet.StrankaWithAdress>
  <DomainObject.Predmet.StrankaWithAdressOIB>
    <izvorni_sadrzaj>RH Ministarstvo financija - Porezna uprava, Područni ured sjeverna Hrvatska, OIB 18683136487, Katančićeva 5,10000 Zagreb</izvorni_sadrzaj>
    <derivirana_varijabla naziv="DomainObject.Predmet.StrankaWithAdressOIB_1">RH Ministarstvo financija - Porezna uprava, Područni ured sjeverna Hrvatska, OIB 18683136487, Katančićeva 5,10000 Zagreb</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Katančićeva 5, 10000 Zagreb</item>
    </izvorni_sadrzaj>
    <derivirana_varijabla naziv="DomainObject.Predmet.StrankaListFormatedWithAdress_1">
      <item>RH Ministarstvo financija - Porezna uprava, Područni ured sjeverna Hrvatska, Katančićeva 5, 10000 Zagreb</item>
    </derivirana_varijabla>
  </DomainObject.Predmet.StrankaListFormatedWithAdress>
  <DomainObject.Predmet.StrankaListFormatedWithAdressOIB>
    <izvorni_sadrzaj>
      <item>RH Ministarstvo financija - Porezna uprava, Područni ured sjeverna Hrvatska, OIB 18683136487, Katančićeva 5, 10000 Zagreb</item>
    </izvorni_sadrzaj>
    <derivirana_varijabla naziv="DomainObject.Predmet.StrankaListFormatedWithAdressOIB_1">
      <item>RH Ministarstvo financija - Porezna uprava, Područni ured sjeverna Hrvatska, OIB 18683136487, Katančićeva 5, 10000 Zagreb</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DETEX jednostavno društvo s ograničenom odgovornošću za transport, trgovinu i usluge zastupanog po punomoćniku Denis Šestak</item>
    </izvorni_sadrzaj>
    <derivirana_varijabla naziv="DomainObject.Predmet.ProtuStrankaListFormated_1">
      <item>DETEX jednostavno društvo s ograničenom odgovornošću za transport, trgovinu i usluge zastupanog po punomoćniku Denis Šestak</item>
    </derivirana_varijabla>
  </DomainObject.Predmet.ProtuStrankaListFormated>
  <DomainObject.Predmet.ProtuStrankaListFormatedOIB>
    <izvorni_sadrzaj>
      <item>DETEX jednostavno društvo s ograničenom odgovornošću za transport, trgovinu i usluge, OIB 77398040018 zastupanog po punomoćniku Denis Šestak</item>
    </izvorni_sadrzaj>
    <derivirana_varijabla naziv="DomainObject.Predmet.ProtuStrankaListFormatedOIB_1">
      <item>DETEX jednostavno društvo s ograničenom odgovornošću za transport, trgovinu i usluge, OIB 77398040018 zastupanog po punomoćniku Denis Šestak</item>
    </derivirana_varijabla>
  </DomainObject.Predmet.ProtuStrankaListFormatedOIB>
  <DomainObject.Predmet.ProtuStrankaListFormatedWithAdress>
    <izvorni_sadrzaj>
      <item>DETEX jednostavno društvo s ograničenom odgovornošću za transport, trgovinu i usluge, Zelena 1, 42000 Kućan Marof zastupanog po punomoćniku Denis Šestak</item>
    </izvorni_sadrzaj>
    <derivirana_varijabla naziv="DomainObject.Predmet.ProtuStrankaListFormatedWithAdress_1">
      <item>DETEX jednostavno društvo s ograničenom odgovornošću za transport, trgovinu i usluge, Zelena 1, 42000 Kućan Marof zastupanog po punomoćniku Denis Šestak</item>
    </derivirana_varijabla>
  </DomainObject.Predmet.ProtuStrankaListFormatedWithAdress>
  <DomainObject.Predmet.ProtuStrankaListFormatedWithAdressOIB>
    <izvorni_sadrzaj>
      <item>DETEX jednostavno društvo s ograničenom odgovornošću za transport, trgovinu i usluge, OIB 77398040018, Zelena 1, 42000 Kućan Marof zastupanog po punomoćniku Denis Šestak</item>
    </izvorni_sadrzaj>
    <derivirana_varijabla naziv="DomainObject.Predmet.ProtuStrankaListFormatedWithAdressOIB_1">
      <item>DETEX jednostavno društvo s ograničenom odgovornošću za transport, trgovinu i usluge, OIB 77398040018, Zelena 1, 42000 Kućan Marof zastupanog po punomoćniku Denis Šestak</item>
    </derivirana_varijabla>
  </DomainObject.Predmet.ProtuStrankaListFormatedWithAdressOIB>
  <DomainObject.Predmet.ProtuStrankaListNazivFormated>
    <izvorni_sadrzaj>
      <item>DETEX jednostavno društvo s ograničenom odgovornošću za transport, trgovinu i usluge</item>
    </izvorni_sadrzaj>
    <derivirana_varijabla naziv="DomainObject.Predmet.ProtuStrankaListNazivFormated_1">
      <item>DETEX jednostavno društvo s ograničenom odgovornošću za transport, trgovinu i usluge</item>
    </derivirana_varijabla>
  </DomainObject.Predmet.ProtuStrankaListNazivFormated>
  <DomainObject.Predmet.ProtuStrankaListNazivFormatedOIB>
    <izvorni_sadrzaj>
      <item>DETEX jednostavno društvo s ograničenom odgovornošću za transport, trgovinu i usluge, OIB 77398040018</item>
    </izvorni_sadrzaj>
    <derivirana_varijabla naziv="DomainObject.Predmet.ProtuStrankaListNazivFormatedOIB_1">
      <item>DETEX jednostavno društvo s ograničenom odgovornošću za transport, trgovinu i usluge, OIB 77398040018</item>
    </derivirana_varijabla>
  </DomainObject.Predmet.ProtuStrankaListNazivFormatedOIB>
  <DomainObject.Predmet.OstaliListFormated>
    <izvorni_sadrzaj>
      <item>Denis Šestak punomoćnik sudionika u postupku DETEX jednostavno društvo s ograničenom odgovornošću za transport, trgovinu i usluge</item>
    </izvorni_sadrzaj>
    <derivirana_varijabla naziv="DomainObject.Predmet.OstaliListFormated_1">
      <item>Denis Šestak punomoćnik sudionika u postupku DETEX jednostavno društvo s ograničenom odgovornošću za transport, trgovinu i usluge</item>
    </derivirana_varijabla>
  </DomainObject.Predmet.OstaliListFormated>
  <DomainObject.Predmet.OstaliListFormatedOIB>
    <izvorni_sadrzaj>
      <item>Denis Šestak, OIB 17803492733 punomoćnik sudionika u postupku DETEX jednostavno društvo s ograničenom odgovornošću za transport, trgovinu i usluge</item>
    </izvorni_sadrzaj>
    <derivirana_varijabla naziv="DomainObject.Predmet.OstaliListFormatedOIB_1">
      <item>Denis Šestak, OIB 17803492733 punomoćnik sudionika u postupku DETEX jednostavno društvo s ograničenom odgovornošću za transport, trgovinu i usluge</item>
    </derivirana_varijabla>
  </DomainObject.Predmet.OstaliListFormatedOIB>
  <DomainObject.Predmet.OstaliListFormatedWithAdress>
    <izvorni_sadrzaj>
      <item>Denis Šestak, Fabijanska 6, 42000 Varaždin punomoćnik sudionika u postupku DETEX jednostavno društvo s ograničenom odgovornošću za transport, trgovinu i usluge</item>
    </izvorni_sadrzaj>
    <derivirana_varijabla naziv="DomainObject.Predmet.OstaliListFormatedWithAdress_1">
      <item>Denis Šestak, Fabijanska 6, 42000 Varaždin punomoćnik sudionika u postupku DETEX jednostavno društvo s ograničenom odgovornošću za transport, trgovinu i usluge</item>
    </derivirana_varijabla>
  </DomainObject.Predmet.OstaliListFormatedWithAdress>
  <DomainObject.Predmet.OstaliListFormatedWithAdressOIB>
    <izvorni_sadrzaj>
      <item>Denis Šestak, OIB 17803492733, Fabijanska 6, 42000 Varaždin punomoćnik sudionika u postupku DETEX jednostavno društvo s ograničenom odgovornošću za transport, trgovinu i usluge</item>
    </izvorni_sadrzaj>
    <derivirana_varijabla naziv="DomainObject.Predmet.OstaliListFormatedWithAdressOIB_1">
      <item>Denis Šestak, OIB 17803492733, Fabijanska 6, 42000 Varaždin punomoćnik sudionika u postupku DETEX jednostavno društvo s ograničenom odgovornošću za transport, trgovinu i usluge</item>
    </derivirana_varijabla>
  </DomainObject.Predmet.OstaliListFormatedWithAdressOIB>
  <DomainObject.Predmet.OstaliListNazivFormated>
    <izvorni_sadrzaj>
      <item>Denis Šestak</item>
    </izvorni_sadrzaj>
    <derivirana_varijabla naziv="DomainObject.Predmet.OstaliListNazivFormated_1">
      <item>Denis Šestak</item>
    </derivirana_varijabla>
  </DomainObject.Predmet.OstaliListNazivFormated>
  <DomainObject.Predmet.OstaliListNazivFormatedOIB>
    <izvorni_sadrzaj>
      <item>Denis Šestak, OIB 17803492733</item>
    </izvorni_sadrzaj>
    <derivirana_varijabla naziv="DomainObject.Predmet.OstaliListNazivFormatedOIB_1">
      <item>Denis Šestak, OIB 17803492733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St-23/2018-14</izvorni_sadrzaj>
    <derivirana_varijabla naziv="DomainObject.PoslovniBrojDokumenta_1">St-23/2018-14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DETEX jednostavno društvo s ograničenom odgovornošću za transport, trgovinu i usluge</izvorni_sadrzaj>
    <derivirana_varijabla naziv="DomainObject.Predmet.ProtustrankaIDrugi_1">DETEX jednostavno društvo s ograničenom odgovornošću za transport, trgovinu i usluge</derivirana_varijabla>
  </DomainObject.Predmet.ProtustrankaIDrugi>
  <DomainObject.Predmet.StrankaIDrugiAdressOIB>
    <izvorni_sadrzaj>RH Ministarstvo financija - Porezna uprava, Područni ured sjeverna Hrvatska, OIB 18683136487, Katančićeva 5, 10000 Zagreb</izvorni_sadrzaj>
    <derivirana_varijabla naziv="DomainObject.Predmet.StrankaIDrugiAdressOIB_1">RH Ministarstvo financija - Porezna uprava, Područni ured sjeverna Hrvatska, OIB 18683136487, Katančićeva 5, 10000 Zagreb</derivirana_varijabla>
  </DomainObject.Predmet.StrankaIDrugiAdressOIB>
  <DomainObject.Predmet.ProtustrankaIDrugiAdressOIB>
    <izvorni_sadrzaj>DETEX jednostavno društvo s ograničenom odgovornošću za transport, trgovinu i usluge, OIB 77398040018, Zelena 1, 42000 Kućan Marof</izvorni_sadrzaj>
    <derivirana_varijabla naziv="DomainObject.Predmet.ProtustrankaIDrugiAdressOIB_1">DETEX jednostavno društvo s ograničenom odgovornošću za transport, trgovinu i usluge, OIB 77398040018, Zelena 1, 42000 Kućan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DETEX jednostavno društvo s ograničenom odgovornošću za transport, trgovinu i usluge</item>
      <item>RH Ministarstvo financija - Porezna uprava, Područni ured sjeverna Hrvatska</item>
      <item>Denis Šestak</item>
    </izvorni_sadrzaj>
    <derivirana_varijabla naziv="DomainObject.Predmet.SudioniciListNaziv_1">
      <item>DETEX jednostavno društvo s ograničenom odgovornošću za transport, trgovinu i usluge</item>
      <item>RH Ministarstvo financija - Porezna uprava, Područni ured sjeverna Hrvatska</item>
      <item>Denis Šestak</item>
    </derivirana_varijabla>
  </DomainObject.Predmet.SudioniciListNaziv>
  <DomainObject.Predmet.SudioniciListAdressOIB>
    <izvorni_sadrzaj>
      <item>DETEX jednostavno društvo s ograničenom odgovornošću za transport, trgovinu i usluge, OIB 77398040018, Zelena 1,42000 Kućan Marof</item>
      <item>RH Ministarstvo financija - Porezna uprava, Područni ured sjeverna Hrvatska, OIB 18683136487, Katančićeva 5,10000 Zagreb</item>
      <item>Denis Šestak, OIB 17803492733, Fabijanska 6,42000 Varaždin</item>
    </izvorni_sadrzaj>
    <derivirana_varijabla naziv="DomainObject.Predmet.SudioniciListAdressOIB_1">
      <item>DETEX jednostavno društvo s ograničenom odgovornošću za transport, trgovinu i usluge, OIB 77398040018, Zelena 1,42000 Kućan Marof</item>
      <item>RH Ministarstvo financija - Porezna uprava, Područni ured sjeverna Hrvatska, OIB 18683136487, Katančićeva 5,10000 Zagreb</item>
      <item>Denis Šestak, OIB 17803492733, Fabijanska 6,42000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E56FE-3E87-4B30-A047-D953DEE1B3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1256</properties:Words>
  <properties:Characters>7086</properties:Characters>
  <properties:Lines>118</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2018-07-09T05:55:00Z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