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e8df" w14:paraId="140e8df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533C7F">
        <w:t>766</w:t>
      </w:r>
      <w:r>
        <w:t>/201</w:t>
      </w:r>
      <w:r w:rsidR="00C10549">
        <w:t>8</w:t>
      </w:r>
      <w:r w:rsidR="00503E78">
        <w:t>-</w:t>
      </w:r>
      <w:r w:rsidR="00CB7899">
        <w:t>8</w:t>
      </w:r>
    </w:p>
    <w:p w:rsidRDefault="00533C7F" w:rsidP="00533C7F" w:rsidR="00047C0E">
      <w:pPr>
        <w:pStyle w:val="Bezproreda"/>
        <w:tabs>
          <w:tab w:pos="7596" w:val="left"/>
        </w:tabs>
      </w:pPr>
      <w:r>
        <w:tab/>
      </w: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800E7C">
        <w:t xml:space="preserve">ostupku pokrenutim nad dužnikom </w:t>
      </w:r>
      <w:r w:rsidR="00A26E80">
        <w:t>IM-DESIGN d.o.o. iz Draganića, Budrovci 62, OIB: 08580483615</w:t>
      </w:r>
      <w:r w:rsidR="004C6607">
        <w:t xml:space="preserve">, dana </w:t>
      </w:r>
      <w:r w:rsidR="008A601E">
        <w:t>8. kolovoza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26E80">
        <w:t>IM-DESIGN d.o.o. iz Draganića, Budrovci 62, OIB: 08580483615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8A601E">
        <w:t>8. kolovoza</w:t>
      </w:r>
      <w:r w:rsidR="00A1716A">
        <w:t xml:space="preserve">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A26E80">
        <w:t>LOVRO BADŽIM, iz Zagreba, Hebrangova 9, OIB:81431059298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26E80">
        <w:t>IM-DESIGN d.o.o. iz Draganića, Budrovci 62, OIB: 08580483615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9B0966">
        <w:t>8. kolovoza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B7899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CB7899" w:rsidP="00DF1FFF" w:rsidR="00CB7899">
      <w:pPr>
        <w:pStyle w:val="Bezproreda"/>
      </w:pPr>
    </w:p>
    <w:p w:rsidRDefault="00CB7899" w:rsidP="00CB7899" w:rsidR="001B22F8">
      <w:pPr>
        <w:spacing w:after="0"/>
        <w:jc w:val="right"/>
      </w:pPr>
      <w:r>
        <w:t xml:space="preserve">Za točnost otpravka-ovlašteni službenik: </w:t>
      </w:r>
    </w:p>
    <w:p w:rsidRDefault="00CB7899" w:rsidP="00CB7899" w:rsidR="00CB7899" w:rsidRPr="00CB7899">
      <w:pPr>
        <w:spacing w:after="0"/>
        <w:jc w:val="right"/>
      </w:pPr>
      <w:r>
        <w:t>Maja Šipek</w:t>
      </w:r>
    </w:p>
    <w:sectPr w:rsidSect="00EF1FD3" w:rsidR="00CB7899" w:rsidRPr="00CB789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899">
          <w:rPr>
            <w:noProof/>
          </w:rPr>
          <w:t>2</w:t>
        </w:r>
        <w:r>
          <w:fldChar w:fldCharType="end"/>
        </w:r>
      </w:p>
      <w:p w:rsidRDefault="00A1716A" w:rsidP="00047C0E" w:rsidR="00EF1FD3">
        <w:pPr>
          <w:pStyle w:val="Zaglavlje"/>
          <w:jc w:val="right"/>
        </w:pPr>
        <w:r>
          <w:t>86.St-</w:t>
        </w:r>
        <w:r w:rsidR="00533C7F">
          <w:t>766</w:t>
        </w:r>
        <w:r>
          <w:t>/201</w:t>
        </w:r>
        <w:r w:rsidR="00C10549">
          <w:t>8</w:t>
        </w:r>
        <w:r w:rsidR="007700A2">
          <w:t>-</w:t>
        </w:r>
        <w:r w:rsidR="00CB7899">
          <w:t>8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19B8"/>
    <w:rsid w:val="00023CE8"/>
    <w:rsid w:val="00047C0E"/>
    <w:rsid w:val="00050231"/>
    <w:rsid w:val="00060D3D"/>
    <w:rsid w:val="00060DE0"/>
    <w:rsid w:val="000B516E"/>
    <w:rsid w:val="001256E8"/>
    <w:rsid w:val="00131FCD"/>
    <w:rsid w:val="00136294"/>
    <w:rsid w:val="001371FB"/>
    <w:rsid w:val="00140CC4"/>
    <w:rsid w:val="0016546D"/>
    <w:rsid w:val="001901D5"/>
    <w:rsid w:val="001B22F8"/>
    <w:rsid w:val="001D79C4"/>
    <w:rsid w:val="00227768"/>
    <w:rsid w:val="0024571E"/>
    <w:rsid w:val="00247445"/>
    <w:rsid w:val="00272AFC"/>
    <w:rsid w:val="002B00A7"/>
    <w:rsid w:val="002E6337"/>
    <w:rsid w:val="002F6712"/>
    <w:rsid w:val="00326435"/>
    <w:rsid w:val="00347A0B"/>
    <w:rsid w:val="00373227"/>
    <w:rsid w:val="00375728"/>
    <w:rsid w:val="00386DAD"/>
    <w:rsid w:val="003A3366"/>
    <w:rsid w:val="003C03CE"/>
    <w:rsid w:val="003C4308"/>
    <w:rsid w:val="00453E80"/>
    <w:rsid w:val="00453E9D"/>
    <w:rsid w:val="004732BB"/>
    <w:rsid w:val="004C6607"/>
    <w:rsid w:val="004D6507"/>
    <w:rsid w:val="004E266D"/>
    <w:rsid w:val="00503E78"/>
    <w:rsid w:val="00533C7F"/>
    <w:rsid w:val="00560218"/>
    <w:rsid w:val="00610C35"/>
    <w:rsid w:val="006316EF"/>
    <w:rsid w:val="00661915"/>
    <w:rsid w:val="00677951"/>
    <w:rsid w:val="0068011C"/>
    <w:rsid w:val="00682681"/>
    <w:rsid w:val="006E747E"/>
    <w:rsid w:val="007700A2"/>
    <w:rsid w:val="00776E83"/>
    <w:rsid w:val="007C12CC"/>
    <w:rsid w:val="00800E7C"/>
    <w:rsid w:val="00814226"/>
    <w:rsid w:val="00841485"/>
    <w:rsid w:val="00847C6F"/>
    <w:rsid w:val="00872C91"/>
    <w:rsid w:val="008A601E"/>
    <w:rsid w:val="008F363E"/>
    <w:rsid w:val="00916048"/>
    <w:rsid w:val="00922636"/>
    <w:rsid w:val="00935469"/>
    <w:rsid w:val="009447BB"/>
    <w:rsid w:val="0095531C"/>
    <w:rsid w:val="00965147"/>
    <w:rsid w:val="009B0966"/>
    <w:rsid w:val="00A1716A"/>
    <w:rsid w:val="00A26E80"/>
    <w:rsid w:val="00A3085D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A01C4"/>
    <w:rsid w:val="00BA2A5A"/>
    <w:rsid w:val="00BB5A62"/>
    <w:rsid w:val="00BC1874"/>
    <w:rsid w:val="00C10549"/>
    <w:rsid w:val="00C136F3"/>
    <w:rsid w:val="00C47D0B"/>
    <w:rsid w:val="00CB7899"/>
    <w:rsid w:val="00CD3023"/>
    <w:rsid w:val="00CE1F40"/>
    <w:rsid w:val="00D169BB"/>
    <w:rsid w:val="00D576B7"/>
    <w:rsid w:val="00D976A9"/>
    <w:rsid w:val="00DA657C"/>
    <w:rsid w:val="00DB39D9"/>
    <w:rsid w:val="00DC0AA2"/>
    <w:rsid w:val="00DE059B"/>
    <w:rsid w:val="00DE6976"/>
    <w:rsid w:val="00DF1FFF"/>
    <w:rsid w:val="00E0617E"/>
    <w:rsid w:val="00E315C8"/>
    <w:rsid w:val="00E658E4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B7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8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8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8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8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B7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8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8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8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8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St-766/2018</izvorni_sadrzaj>
    <derivirana_varijabla naziv="DomainObject.Predmet.OznakaBroj_1">St-766/2018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IM-DESIGN d.o.o.</izvorni_sadrzaj>
    <derivirana_varijabla naziv="DomainObject.Predmet.ProtustrankaFormated_1">  IM-DESIGN d.o.o.</derivirana_varijabla>
  </DomainObject.Predmet.ProtustrankaFormated>
  <DomainObject.Predmet.ProtustrankaFormatedOIB>
    <izvorni_sadrzaj>  IM-DESIGN d.o.o., OIB 08580483615</izvorni_sadrzaj>
    <derivirana_varijabla naziv="DomainObject.Predmet.ProtustrankaFormatedOIB_1">  IM-DESIGN d.o.o., OIB 08580483615</derivirana_varijabla>
  </DomainObject.Predmet.ProtustrankaFormatedOIB>
  <DomainObject.Predmet.ProtustrankaFormatedWithAdress>
    <izvorni_sadrzaj> IM-DESIGN d.o.o., Budrovci 62, 47201 Draganić</izvorni_sadrzaj>
    <derivirana_varijabla naziv="DomainObject.Predmet.ProtustrankaFormatedWithAdress_1"> IM-DESIGN d.o.o., Budrovci 62, 47201 Draganić</derivirana_varijabla>
  </DomainObject.Predmet.ProtustrankaFormatedWithAdress>
  <DomainObject.Predmet.ProtustrankaFormatedWithAdressOIB>
    <izvorni_sadrzaj> IM-DESIGN d.o.o., OIB 08580483615, Budrovci 62, 47201 Draganić</izvorni_sadrzaj>
    <derivirana_varijabla naziv="DomainObject.Predmet.ProtustrankaFormatedWithAdressOIB_1"> IM-DESIGN d.o.o., OIB 08580483615, Budrovci 62, 47201 Draganić</derivirana_varijabla>
  </DomainObject.Predmet.ProtustrankaFormatedWithAdressOIB>
  <DomainObject.Predmet.ProtustrankaWithAdress>
    <izvorni_sadrzaj>IM-DESIGN d.o.o. Budrovci 62, 47201 Draganić</izvorni_sadrzaj>
    <derivirana_varijabla naziv="DomainObject.Predmet.ProtustrankaWithAdress_1">IM-DESIGN d.o.o. Budrovci 62, 47201 Draganić</derivirana_varijabla>
  </DomainObject.Predmet.ProtustrankaWithAdress>
  <DomainObject.Predmet.ProtustrankaWithAdressOIB>
    <izvorni_sadrzaj>IM-DESIGN d.o.o., OIB 08580483615, Budrovci 62, 47201 Draganić</izvorni_sadrzaj>
    <derivirana_varijabla naziv="DomainObject.Predmet.ProtustrankaWithAdressOIB_1">IM-DESIGN d.o.o., OIB 08580483615, Budrovci 62, 47201 Draganić</derivirana_varijabla>
  </DomainObject.Predmet.ProtustrankaWithAdressOIB>
  <DomainObject.Predmet.ProtustrankaNazivFormated>
    <izvorni_sadrzaj>IM-DESIGN d.o.o.</izvorni_sadrzaj>
    <derivirana_varijabla naziv="DomainObject.Predmet.ProtustrankaNazivFormated_1">IM-DESIGN d.o.o.</derivirana_varijabla>
  </DomainObject.Predmet.ProtustrankaNazivFormated>
  <DomainObject.Predmet.ProtustrankaNazivFormatedOIB>
    <izvorni_sadrzaj>IM-DESIGN d.o.o., OIB 08580483615</izvorni_sadrzaj>
    <derivirana_varijabla naziv="DomainObject.Predmet.ProtustrankaNazivFormatedOIB_1">IM-DESIGN d.o.o., OIB 08580483615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IM-DESIGN d.o.o.</item>
    </izvorni_sadrzaj>
    <derivirana_varijabla naziv="DomainObject.Predmet.ProtuStrankaListFormated_1">
      <item>IM-DESIGN d.o.o.</item>
    </derivirana_varijabla>
  </DomainObject.Predmet.ProtuStrankaListFormated>
  <DomainObject.Predmet.ProtuStrankaListFormatedOIB>
    <izvorni_sadrzaj>
      <item>IM-DESIGN d.o.o., OIB 08580483615</item>
    </izvorni_sadrzaj>
    <derivirana_varijabla naziv="DomainObject.Predmet.ProtuStrankaListFormatedOIB_1">
      <item>IM-DESIGN d.o.o., OIB 08580483615</item>
    </derivirana_varijabla>
  </DomainObject.Predmet.ProtuStrankaListFormatedOIB>
  <DomainObject.Predmet.ProtuStrankaListFormatedWithAdress>
    <izvorni_sadrzaj>
      <item>IM-DESIGN d.o.o., Budrovci 62, 47201 Draganić</item>
    </izvorni_sadrzaj>
    <derivirana_varijabla naziv="DomainObject.Predmet.ProtuStrankaListFormatedWithAdress_1">
      <item>IM-DESIGN d.o.o., Budrovci 62, 47201 Draganić</item>
    </derivirana_varijabla>
  </DomainObject.Predmet.ProtuStrankaListFormatedWithAdress>
  <DomainObject.Predmet.ProtuStrankaListFormatedWithAdressOIB>
    <izvorni_sadrzaj>
      <item>IM-DESIGN d.o.o., OIB 08580483615, Budrovci 62, 47201 Draganić</item>
    </izvorni_sadrzaj>
    <derivirana_varijabla naziv="DomainObject.Predmet.ProtuStrankaListFormatedWithAdressOIB_1">
      <item>IM-DESIGN d.o.o., OIB 08580483615, Budrovci 62, 47201 Draganić</item>
    </derivirana_varijabla>
  </DomainObject.Predmet.ProtuStrankaListFormatedWithAdressOIB>
  <DomainObject.Predmet.ProtuStrankaListNazivFormated>
    <izvorni_sadrzaj>
      <item>IM-DESIGN d.o.o.</item>
    </izvorni_sadrzaj>
    <derivirana_varijabla naziv="DomainObject.Predmet.ProtuStrankaListNazivFormated_1">
      <item>IM-DESIGN d.o.o.</item>
    </derivirana_varijabla>
  </DomainObject.Predmet.ProtuStrankaListNazivFormated>
  <DomainObject.Predmet.ProtuStrankaListNazivFormatedOIB>
    <izvorni_sadrzaj>
      <item>IM-DESIGN d.o.o., OIB 08580483615</item>
    </izvorni_sadrzaj>
    <derivirana_varijabla naziv="DomainObject.Predmet.ProtuStrankaListNazivFormatedOIB_1">
      <item>IM-DESIGN d.o.o., OIB 08580483615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IM-DESIGN d.o.o.</izvorni_sadrzaj>
    <derivirana_varijabla naziv="DomainObject.Predmet.ProtustrankaIDrugi_1">IM-DESIGN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IM-DESIGN d.o.o., OIB 08580483615, Budrovci 62, 47201 Draganić</izvorni_sadrzaj>
    <derivirana_varijabla naziv="DomainObject.Predmet.ProtustrankaIDrugiAdressOIB_1">IM-DESIGN d.o.o., OIB 08580483615, Budrovci 62,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IM-DESIGN d.o.o.</item>
    </izvorni_sadrzaj>
    <derivirana_varijabla naziv="DomainObject.Predmet.SudioniciListNaziv_1">
      <item>FINA regionalni centar Zagreb, podružnica Karlovac</item>
      <item>IM-DESIGN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IM-DESIGN d.o.o., OIB 08580483615, Budrovci 62,47201 Draganić</item>
    </izvorni_sadrzaj>
    <derivirana_varijabla naziv="DomainObject.Predmet.SudioniciListAdressOIB_1">
      <item>FINA regionalni centar Zagreb, podružnica Karlovac, OIB 85821130368, Vitezovićeva 1,47000 Karlovac</item>
      <item>IM-DESIGN d.o.o., OIB 08580483615, Budrovci 62,47201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08580483615</item>
    </izvorni_sadrzaj>
    <derivirana_varijabla naziv="DomainObject.Predmet.SudioniciListNazivOIB_1">
      <item>, OIB 85821130368</item>
      <item>, OIB 08580483615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1973</properties:Characters>
  <properties:Lines>69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2018-08-08T09:03:00Z</dcterms:created>
  <dc:creator>Sandra Rotar Vogrin</dc:creator>
  <cp:lastModifiedBy>Tanja Štraubert</cp:lastModifiedBy>
  <cp:lastPrinted>2018-08-08T10:03:00Z</cp:lastPrinted>
  <dcterms:modified xmlns:xsi="http://www.w3.org/2001/XMLSchema-instance" xsi:type="dcterms:W3CDTF">2018-08-08T10:04:00Z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- 766-18.docx)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