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c0a2" w14:paraId="484c0a2" w:rsidRDefault="00F008E9" w:rsidP="0022185F" w:rsidR="007F0F70" w:rsidRPr="0022185F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0B2CB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  <w:t xml:space="preserve"> </w:t>
      </w:r>
    </w:p>
    <w:p w:rsidRDefault="008F0D0C" w:rsidP="007F0F70" w:rsidR="008F0D0C" w:rsidRPr="000B2CBA">
      <w:pPr>
        <w:rPr>
          <w:b/>
          <w:color w:val="000000"/>
          <w:u w:val="single"/>
        </w:rPr>
      </w:pPr>
      <w:r w:rsidRPr="000B2CBA">
        <w:rPr>
          <w:b/>
        </w:rPr>
        <w:t>REPUBLIKA HRVATSKA</w:t>
      </w:r>
    </w:p>
    <w:p w:rsidRDefault="008F0D0C" w:rsidP="00196875" w:rsidR="008F0D0C" w:rsidRPr="000B2CBA">
      <w:pPr>
        <w:rPr>
          <w:b/>
        </w:rPr>
      </w:pPr>
      <w:r w:rsidRPr="000B2CBA">
        <w:rPr>
          <w:b/>
        </w:rPr>
        <w:t>TRGOVAČKI SUD U SPLITU</w:t>
      </w:r>
    </w:p>
    <w:p w:rsidRDefault="009A52DF" w:rsidP="007F0F70" w:rsidR="00654287">
      <w:pPr>
        <w:rPr>
          <w:b/>
        </w:rPr>
      </w:pPr>
      <w:r>
        <w:rPr>
          <w:b/>
        </w:rPr>
        <w:t>Split, Sukoišanska 6</w:t>
      </w:r>
      <w:r w:rsidR="00457FD8" w:rsidRPr="000B2CBA">
        <w:rPr>
          <w:b/>
        </w:rPr>
        <w:tab/>
      </w:r>
      <w:r w:rsidR="00457FD8" w:rsidRPr="000B2CBA">
        <w:rPr>
          <w:b/>
        </w:rPr>
        <w:tab/>
      </w:r>
      <w:r w:rsidR="00B1513D">
        <w:rPr>
          <w:b/>
        </w:rPr>
        <w:tab/>
      </w:r>
      <w:r w:rsidR="007F0F70" w:rsidRPr="000B2CBA">
        <w:rPr>
          <w:b/>
        </w:rPr>
        <w:tab/>
      </w:r>
    </w:p>
    <w:p w:rsidRDefault="009E7971" w:rsidP="0022185F" w:rsidR="008F0D0C" w:rsidRPr="000B2CBA">
      <w:pPr>
        <w:ind w:firstLine="708" w:left="4956"/>
        <w:rPr>
          <w:b/>
        </w:rPr>
      </w:pPr>
      <w:r w:rsidRPr="000B2CBA">
        <w:rPr>
          <w:b/>
        </w:rPr>
        <w:t>Posl. br. 18 St-</w:t>
      </w:r>
      <w:r w:rsidR="009A52DF">
        <w:rPr>
          <w:b/>
        </w:rPr>
        <w:t>10</w:t>
      </w:r>
      <w:r w:rsidR="009F053B">
        <w:rPr>
          <w:b/>
        </w:rPr>
        <w:t>7</w:t>
      </w:r>
      <w:r w:rsidRPr="000B2CBA">
        <w:rPr>
          <w:b/>
        </w:rPr>
        <w:t>/201</w:t>
      </w:r>
      <w:r w:rsidR="00654287">
        <w:rPr>
          <w:b/>
        </w:rPr>
        <w:t>7</w:t>
      </w:r>
    </w:p>
    <w:p w:rsidRDefault="000B2CBA" w:rsidP="00B70172" w:rsidR="000B2CBA" w:rsidRPr="000B2CBA">
      <w:pPr>
        <w:jc w:val="center"/>
        <w:rPr>
          <w:b/>
        </w:rPr>
      </w:pPr>
    </w:p>
    <w:p w:rsidRDefault="009A52DF" w:rsidP="0022185F" w:rsidR="009A52DF">
      <w:pPr>
        <w:jc w:val="center"/>
        <w:rPr>
          <w:b/>
        </w:rPr>
      </w:pPr>
    </w:p>
    <w:p w:rsidRDefault="008F0D0C" w:rsidP="0022185F" w:rsidR="000B2CBA">
      <w:pPr>
        <w:jc w:val="center"/>
        <w:rPr>
          <w:b/>
        </w:rPr>
      </w:pPr>
      <w:r w:rsidRPr="000B2CBA">
        <w:rPr>
          <w:b/>
        </w:rPr>
        <w:t xml:space="preserve">R E P U B L I K </w:t>
      </w:r>
      <w:r w:rsidR="004F6327" w:rsidRPr="000B2CBA">
        <w:rPr>
          <w:b/>
        </w:rPr>
        <w:t>A</w:t>
      </w:r>
      <w:r w:rsidRPr="000B2CBA">
        <w:rPr>
          <w:b/>
        </w:rPr>
        <w:t xml:space="preserve">    H R V A T S K </w:t>
      </w:r>
      <w:r w:rsidR="004F6327" w:rsidRPr="000B2CBA">
        <w:rPr>
          <w:b/>
        </w:rPr>
        <w:t>A</w:t>
      </w:r>
    </w:p>
    <w:p w:rsidRDefault="009A52DF" w:rsidP="0022185F" w:rsidR="009A52DF" w:rsidRPr="000B2CBA">
      <w:pPr>
        <w:jc w:val="center"/>
        <w:rPr>
          <w:b/>
        </w:rPr>
      </w:pPr>
    </w:p>
    <w:p w:rsidRDefault="008F0D0C" w:rsidP="00B70172" w:rsidR="008F0D0C" w:rsidRPr="000B2CBA">
      <w:pPr>
        <w:jc w:val="center"/>
        <w:rPr>
          <w:b/>
        </w:rPr>
      </w:pPr>
      <w:r w:rsidRPr="000B2CBA">
        <w:rPr>
          <w:b/>
        </w:rPr>
        <w:t>R J E Š E N J E</w:t>
      </w:r>
    </w:p>
    <w:p w:rsidRDefault="008F0D0C" w:rsidP="00CE1874" w:rsidR="008F0D0C" w:rsidRPr="000B2CBA">
      <w:pPr>
        <w:rPr>
          <w:b/>
        </w:rPr>
      </w:pPr>
    </w:p>
    <w:p w:rsidRDefault="008F0D0C" w:rsidP="00B70172" w:rsidR="008F0D0C" w:rsidRPr="000B2CBA">
      <w:pPr>
        <w:jc w:val="both"/>
      </w:pPr>
      <w:r w:rsidRPr="000B2CBA">
        <w:tab/>
        <w:t>Trgovački sud u Splitu,</w:t>
      </w:r>
      <w:r w:rsidR="00FC03BE">
        <w:t xml:space="preserve"> </w:t>
      </w:r>
      <w:r w:rsidRPr="000B2CBA">
        <w:t xml:space="preserve">po sucu tog suda </w:t>
      </w:r>
      <w:r w:rsidR="009E7971" w:rsidRPr="000B2CBA">
        <w:t>Katarini Franković</w:t>
      </w:r>
      <w:r w:rsidRPr="000B2CBA">
        <w:t xml:space="preserve">, kao sucu pojedincu, u stečajnom postupku nad dužnikom </w:t>
      </w:r>
      <w:r w:rsidR="009F053B" w:rsidRPr="009F053B">
        <w:t>STEČAJNA MASA IZA A&amp;P CORPORATION d.o.o. u stečaju, OIB: 85373296397, Podstrana, Stjepana Radića 49 zastupano po stečajnom upravitelju Marko Bitanga, Podstrana, Stjepana Radića 49, OIB: 5339307264</w:t>
      </w:r>
      <w:r w:rsidRPr="000B2CBA">
        <w:t xml:space="preserve">, </w:t>
      </w:r>
      <w:r w:rsidR="00026DB2" w:rsidRPr="000B2CBA">
        <w:t>dana</w:t>
      </w:r>
      <w:r w:rsidR="00EE7E50" w:rsidRPr="000B2CBA">
        <w:t xml:space="preserve"> </w:t>
      </w:r>
      <w:r w:rsidR="002F143B">
        <w:t>13</w:t>
      </w:r>
      <w:r w:rsidR="00483A5E" w:rsidRPr="000B2CBA">
        <w:t xml:space="preserve">. </w:t>
      </w:r>
      <w:r w:rsidR="009A52DF">
        <w:t>prosinca</w:t>
      </w:r>
      <w:r w:rsidR="00483A5E" w:rsidRPr="000B2CBA">
        <w:t xml:space="preserve"> </w:t>
      </w:r>
      <w:r w:rsidR="00026DB2" w:rsidRPr="000B2CBA">
        <w:t>201</w:t>
      </w:r>
      <w:r w:rsidR="00457FD8" w:rsidRPr="000B2CBA">
        <w:t>8</w:t>
      </w:r>
      <w:r w:rsidR="00026DB2" w:rsidRPr="000B2CBA">
        <w:t>. godine</w:t>
      </w:r>
    </w:p>
    <w:p w:rsidRDefault="00774083" w:rsidP="00B70172" w:rsidR="00774083" w:rsidRPr="000B2CBA">
      <w:pPr>
        <w:jc w:val="both"/>
      </w:pPr>
    </w:p>
    <w:p w:rsidRDefault="009A52DF" w:rsidP="00B70172" w:rsidR="009A52DF">
      <w:pPr>
        <w:jc w:val="center"/>
        <w:rPr>
          <w:b/>
        </w:rPr>
      </w:pPr>
    </w:p>
    <w:p w:rsidRDefault="008F0D0C" w:rsidP="00B70172" w:rsidR="008F0D0C" w:rsidRPr="000B2CBA">
      <w:pPr>
        <w:jc w:val="center"/>
        <w:rPr>
          <w:b/>
        </w:rPr>
      </w:pPr>
      <w:r w:rsidRPr="000B2CBA">
        <w:rPr>
          <w:b/>
        </w:rPr>
        <w:t>r i j e š i o    j e</w:t>
      </w:r>
    </w:p>
    <w:p w:rsidRDefault="00B2638F" w:rsidP="00CE1874" w:rsidR="00B2638F" w:rsidRPr="000B2CBA">
      <w:pPr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I.</w:t>
      </w:r>
      <w:r w:rsidRPr="000B2CBA">
        <w:rPr>
          <w:b/>
        </w:rPr>
        <w:tab/>
      </w:r>
      <w:r w:rsidRPr="000B2CBA">
        <w:t xml:space="preserve">Obustavlja se i zaključuje stečajni postupak nad </w:t>
      </w:r>
      <w:r w:rsidR="009F053B" w:rsidRPr="009F053B">
        <w:t>STEČAJNA MASA IZA A&amp;P CORPORATION d.o.o. u stečaju, OIB: 85373296397, Podstrana, Stjepana Radića 49</w:t>
      </w:r>
      <w:r w:rsidR="00654287" w:rsidRPr="00654287">
        <w:t xml:space="preserve">, </w:t>
      </w:r>
      <w:r w:rsidR="00274E1C" w:rsidRPr="000B2CBA">
        <w:t>a temeljem odredbe čl. 293. Stečajnog zakona (Narodne novine 71/</w:t>
      </w:r>
      <w:r w:rsidR="00B1513D">
        <w:t>20</w:t>
      </w:r>
      <w:r w:rsidR="00274E1C" w:rsidRPr="000B2CBA">
        <w:t>15,</w:t>
      </w:r>
      <w:r w:rsidR="00B1513D">
        <w:t xml:space="preserve"> 104/2017</w:t>
      </w:r>
      <w:r w:rsidR="00274E1C" w:rsidRPr="000B2CBA">
        <w:t xml:space="preserve"> dalje u tekstu: SZ)</w:t>
      </w:r>
      <w:r w:rsidRPr="000B2CBA">
        <w:t>.</w:t>
      </w:r>
    </w:p>
    <w:p w:rsidRDefault="00967160" w:rsidP="00967160" w:rsidR="00967160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II.</w:t>
      </w:r>
      <w:r w:rsidRPr="000B2CBA">
        <w:rPr>
          <w:b/>
        </w:rPr>
        <w:tab/>
      </w:r>
      <w:r w:rsidRPr="000B2CBA">
        <w:t xml:space="preserve">Nastavlja se postupak u korist stečajne mase stečajnog dužnika </w:t>
      </w:r>
      <w:r w:rsidR="009F053B" w:rsidRPr="009F053B">
        <w:t>STEČAJNA MASA IZA A&amp;P CORPORATION d.o.o. u stečaju, OIB: 85373296397, Podstrana, Stjepana Radića 49</w:t>
      </w:r>
      <w:r w:rsidR="00AA194B" w:rsidRPr="000B2CBA">
        <w:t>.</w:t>
      </w:r>
    </w:p>
    <w:p w:rsidRDefault="00AA194B" w:rsidP="00967160" w:rsidR="00AA194B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III.</w:t>
      </w:r>
      <w:r w:rsidRPr="000B2CBA">
        <w:rPr>
          <w:b/>
        </w:rPr>
        <w:tab/>
      </w:r>
      <w:r w:rsidRPr="000B2CBA">
        <w:t>Ovo rješenje i osnova zaključenja stečajnog postupka objavit će se na e oglasnoj ploči.</w:t>
      </w:r>
    </w:p>
    <w:p w:rsidRDefault="00967160" w:rsidP="00967160" w:rsidR="00967160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IV.</w:t>
      </w:r>
      <w:r w:rsidRPr="000B2CBA">
        <w:rPr>
          <w:b/>
        </w:rPr>
        <w:tab/>
      </w:r>
      <w:r w:rsidRPr="000B2CBA">
        <w:t>Po pravomoćnosti ovog rješenja registarski odjel Trgovačkog suda u Splitu,</w:t>
      </w:r>
      <w:r w:rsidR="00B1513D">
        <w:t xml:space="preserve"> </w:t>
      </w:r>
      <w:r w:rsidRPr="000B2CBA">
        <w:t>provest će brisanje dužnika iz registra.</w:t>
      </w:r>
    </w:p>
    <w:p w:rsidRDefault="00967160" w:rsidP="00967160" w:rsidR="00967160" w:rsidRPr="000B2CBA">
      <w:pPr>
        <w:ind w:hanging="705" w:left="705"/>
        <w:jc w:val="both"/>
      </w:pPr>
    </w:p>
    <w:p w:rsidRDefault="00967160" w:rsidP="009A52DF" w:rsidR="00B2638F">
      <w:pPr>
        <w:ind w:hanging="705" w:left="705"/>
        <w:jc w:val="both"/>
      </w:pPr>
      <w:r w:rsidRPr="000B2CBA">
        <w:rPr>
          <w:b/>
        </w:rPr>
        <w:t>V.</w:t>
      </w:r>
      <w:r w:rsidRPr="000B2CBA">
        <w:rPr>
          <w:b/>
        </w:rPr>
        <w:tab/>
      </w:r>
      <w:r w:rsidR="00274E1C" w:rsidRPr="000B2CBA">
        <w:t xml:space="preserve">Ovlašćuje se stečajni upravitelj </w:t>
      </w:r>
      <w:r w:rsidR="009A52DF" w:rsidRPr="009A52DF">
        <w:t>Marko Bitanga, OIB: 53393072664, Podstrana, Stjepana Radića 49</w:t>
      </w:r>
      <w:r w:rsidR="00457FD8" w:rsidRPr="000B2CBA">
        <w:t xml:space="preserve"> </w:t>
      </w:r>
      <w:r w:rsidR="00A41F35" w:rsidRPr="000B2CBA">
        <w:t xml:space="preserve"> </w:t>
      </w:r>
      <w:r w:rsidR="00274E1C" w:rsidRPr="000B2CBA"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9A52DF" w:rsidP="00967160" w:rsidR="009A52DF">
      <w:pPr>
        <w:jc w:val="both"/>
      </w:pPr>
    </w:p>
    <w:p w:rsidRDefault="00967160" w:rsidP="00654287" w:rsidR="00654287" w:rsidRPr="000B2CBA">
      <w:pPr>
        <w:jc w:val="center"/>
        <w:rPr>
          <w:b/>
        </w:rPr>
      </w:pPr>
      <w:r w:rsidRPr="000B2CBA">
        <w:rPr>
          <w:b/>
        </w:rPr>
        <w:t>Obrazloženje</w:t>
      </w:r>
    </w:p>
    <w:p w:rsidRDefault="009A52DF" w:rsidP="009A52DF" w:rsidR="009A52DF">
      <w:pPr>
        <w:ind w:firstLine="708"/>
        <w:jc w:val="both"/>
        <w:rPr>
          <w:b/>
        </w:rPr>
      </w:pPr>
    </w:p>
    <w:p w:rsidRDefault="009F053B" w:rsidP="009F053B" w:rsidR="009F053B">
      <w:pPr>
        <w:ind w:firstLine="708"/>
        <w:jc w:val="both"/>
      </w:pPr>
      <w:r>
        <w:t>Rješenjem ovog suda posl.br. St-848/2015 od 13. svibnja 2016. godine, otvoren je i zaključen skraćeni stečajni postupak nad dužnikom Stečajna masa iza A &amp; P CORPORATION, d.o.o., Omiš, Vukovarska 2b, OIB: 39699777691.</w:t>
      </w:r>
    </w:p>
    <w:p w:rsidRDefault="009F053B" w:rsidP="009F053B" w:rsidR="009F053B">
      <w:pPr>
        <w:ind w:firstLine="708"/>
        <w:jc w:val="both"/>
      </w:pPr>
    </w:p>
    <w:p w:rsidRDefault="009F053B" w:rsidP="009F053B" w:rsidR="009F053B">
      <w:pPr>
        <w:ind w:firstLine="708"/>
        <w:jc w:val="both"/>
      </w:pPr>
      <w:r>
        <w:t>Rješenjem ovog suda 18 St-107/2017 od 5. rujna 2018. određen je nastavak postupka radi naknade diobe stečajne mase iza dužnika A&amp;P Corporation d.o.o.</w:t>
      </w:r>
    </w:p>
    <w:p w:rsidRDefault="009F053B" w:rsidP="009F053B" w:rsidR="009F053B">
      <w:pPr>
        <w:ind w:firstLine="708"/>
        <w:jc w:val="both"/>
      </w:pPr>
    </w:p>
    <w:p w:rsidRDefault="009F053B" w:rsidP="009F053B" w:rsidR="009F053B">
      <w:pPr>
        <w:ind w:firstLine="708"/>
        <w:jc w:val="both"/>
      </w:pPr>
      <w:r>
        <w:t xml:space="preserve">Na ispitnom i izvještajnom ročištu stečajni upravitelj je naveo da stečajna masa trenutno nije dovoljna za pokriće troškova stečajnog postupka. </w:t>
      </w:r>
    </w:p>
    <w:p w:rsidRDefault="009F053B" w:rsidP="009F053B" w:rsidR="009F053B">
      <w:pPr>
        <w:ind w:firstLine="708"/>
        <w:jc w:val="both"/>
      </w:pPr>
    </w:p>
    <w:p w:rsidRDefault="009F053B" w:rsidP="009F053B" w:rsidR="009F053B">
      <w:pPr>
        <w:ind w:firstLine="708"/>
        <w:jc w:val="both"/>
      </w:pPr>
      <w:r>
        <w:t>Stečajni upravitelj je predložio sukladno čl. 293. Stečajnog zakona (NN 71/15) ovaj postupak obustaviti zbog toga što dužnik nema trenutno imovine odnosno zbog nedostatnosti imovine za namirenje troškova stečajnog postupka. Stečajni upravitelj predlaže da sud pozove vjerovnike na očitovanje a sve u smislu čl. 293 stečajnog zakona. Stečajni upravitelj navodi da će predložiti naknadnu diobu ukoliko se uspije unovčiti imovina od dužnikovih dužnika.</w:t>
      </w:r>
    </w:p>
    <w:p w:rsidRDefault="0022185F" w:rsidP="001303E4" w:rsidR="0022185F">
      <w:pPr>
        <w:ind w:firstLine="708"/>
        <w:jc w:val="both"/>
      </w:pPr>
    </w:p>
    <w:p w:rsidRDefault="001303E4" w:rsidP="001303E4" w:rsidR="001303E4" w:rsidRPr="000B2CBA">
      <w:pPr>
        <w:ind w:firstLine="708"/>
        <w:jc w:val="both"/>
      </w:pPr>
      <w:r w:rsidRPr="000B2CBA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0B2CBA">
      <w:pPr>
        <w:ind w:firstLine="708"/>
        <w:jc w:val="both"/>
      </w:pPr>
    </w:p>
    <w:p w:rsidRDefault="00015AAC" w:rsidP="00015AAC" w:rsidR="00967160" w:rsidRPr="000B2CBA">
      <w:pPr>
        <w:ind w:firstLine="708"/>
        <w:jc w:val="both"/>
      </w:pPr>
      <w:r w:rsidRPr="000B2CBA">
        <w:t>Poziv na očitovanje objavlj</w:t>
      </w:r>
      <w:r w:rsidR="004E6C19" w:rsidRPr="000B2CBA">
        <w:t xml:space="preserve">en je na e-oglasnoj ploči suda </w:t>
      </w:r>
      <w:r w:rsidRPr="000B2CBA">
        <w:t>godine i u ostavljenom roku od 15 dana, i do donošenja ovog rješenja nije pristiglo bilo kakvo očitovanje</w:t>
      </w:r>
      <w:r w:rsidR="001C361B" w:rsidRPr="000B2CBA">
        <w:t>.</w:t>
      </w:r>
      <w:r w:rsidR="00B2638F" w:rsidRPr="000B2CBA">
        <w:t xml:space="preserve"> </w:t>
      </w:r>
      <w:r w:rsidRPr="000B2CBA">
        <w:t xml:space="preserve">Na </w:t>
      </w:r>
      <w:r w:rsidR="009A52DF">
        <w:t xml:space="preserve">izvještajnom </w:t>
      </w:r>
      <w:r w:rsidR="007F0F70" w:rsidRPr="000B2CBA">
        <w:t>ročištu pristupio</w:t>
      </w:r>
      <w:r w:rsidR="000B2CBA" w:rsidRPr="000B2CBA">
        <w:t xml:space="preserve"> je</w:t>
      </w:r>
      <w:r w:rsidR="007F0F70" w:rsidRPr="000B2CBA">
        <w:t xml:space="preserve"> </w:t>
      </w:r>
      <w:r w:rsidR="009A52DF">
        <w:t xml:space="preserve">stečajni vjerovnik Republika Hrvatska, Ministarstvo financija zastupan po zamjeniku u ŽDO Split te donio odluku da se postupak obustavi i zaključi sukladno čl. 293 SZ. </w:t>
      </w:r>
    </w:p>
    <w:p w:rsidRDefault="008F5F97" w:rsidP="005A0EC3" w:rsidR="008F5F97" w:rsidRPr="000B2CBA">
      <w:pPr>
        <w:jc w:val="both"/>
      </w:pPr>
    </w:p>
    <w:p w:rsidRDefault="008F5F97" w:rsidP="00015AAC" w:rsidR="008F5F97" w:rsidRPr="000B2CBA">
      <w:pPr>
        <w:ind w:firstLine="708"/>
        <w:jc w:val="both"/>
      </w:pPr>
      <w:r w:rsidRPr="000B2CBA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0B2CBA" w:rsidP="00FC03BE" w:rsidR="000B2CBA" w:rsidRPr="000B2CBA">
      <w:pPr>
        <w:jc w:val="both"/>
      </w:pPr>
    </w:p>
    <w:p w:rsidRDefault="009A52DF" w:rsidP="00967160" w:rsidR="009A52DF">
      <w:pPr>
        <w:ind w:firstLine="708"/>
        <w:jc w:val="both"/>
      </w:pPr>
    </w:p>
    <w:p w:rsidRDefault="00967160" w:rsidP="00967160" w:rsidR="00967160" w:rsidRPr="000B2CBA">
      <w:pPr>
        <w:ind w:firstLine="708"/>
        <w:jc w:val="both"/>
      </w:pPr>
      <w:r w:rsidRPr="000B2CBA">
        <w:t>Zbog izloženog, na temelju spomenutih propisa, odlučeno je kao u izreci.</w:t>
      </w:r>
    </w:p>
    <w:p w:rsidRDefault="00654287" w:rsidP="004F6327" w:rsidR="00654287" w:rsidRPr="000B2CBA">
      <w:pPr>
        <w:tabs>
          <w:tab w:pos="360" w:val="left"/>
        </w:tabs>
        <w:jc w:val="both"/>
        <w:rPr>
          <w:b/>
        </w:rPr>
      </w:pPr>
    </w:p>
    <w:p w:rsidRDefault="009A52DF" w:rsidP="001936C6" w:rsidR="009A52DF">
      <w:pPr>
        <w:jc w:val="center"/>
        <w:rPr>
          <w:b/>
        </w:rPr>
      </w:pPr>
    </w:p>
    <w:p w:rsidRDefault="008F0D0C" w:rsidP="001936C6" w:rsidR="008F0D0C" w:rsidRPr="000B2CBA">
      <w:pPr>
        <w:jc w:val="center"/>
        <w:rPr>
          <w:b/>
        </w:rPr>
      </w:pPr>
      <w:r w:rsidRPr="000B2CBA">
        <w:rPr>
          <w:b/>
        </w:rPr>
        <w:t xml:space="preserve">U </w:t>
      </w:r>
      <w:r w:rsidR="009A52DF">
        <w:rPr>
          <w:b/>
        </w:rPr>
        <w:t>Split</w:t>
      </w:r>
      <w:r w:rsidRPr="000B2CBA">
        <w:rPr>
          <w:b/>
        </w:rPr>
        <w:t xml:space="preserve">u, </w:t>
      </w:r>
      <w:r w:rsidR="009A52DF">
        <w:rPr>
          <w:b/>
        </w:rPr>
        <w:t>1</w:t>
      </w:r>
      <w:r w:rsidR="002F143B">
        <w:rPr>
          <w:b/>
        </w:rPr>
        <w:t>3</w:t>
      </w:r>
      <w:r w:rsidR="004E6C19" w:rsidRPr="000B2CBA">
        <w:rPr>
          <w:b/>
        </w:rPr>
        <w:t xml:space="preserve">. </w:t>
      </w:r>
      <w:r w:rsidR="009A52DF">
        <w:rPr>
          <w:b/>
        </w:rPr>
        <w:t>prosinca</w:t>
      </w:r>
      <w:r w:rsidRPr="000B2CBA">
        <w:rPr>
          <w:b/>
        </w:rPr>
        <w:t xml:space="preserve"> 201</w:t>
      </w:r>
      <w:r w:rsidR="000B2CBA" w:rsidRPr="000B2CBA">
        <w:rPr>
          <w:b/>
        </w:rPr>
        <w:t>8</w:t>
      </w:r>
      <w:r w:rsidRPr="000B2CBA">
        <w:rPr>
          <w:b/>
        </w:rPr>
        <w:t>. godine</w:t>
      </w:r>
    </w:p>
    <w:p w:rsidRDefault="008F0D0C" w:rsidP="001936C6" w:rsidR="008F0D0C" w:rsidRPr="000B2CBA">
      <w:pPr>
        <w:jc w:val="both"/>
      </w:pPr>
    </w:p>
    <w:p w:rsidRDefault="008F0D0C" w:rsidP="001936C6" w:rsidR="008F0D0C" w:rsidRPr="000B2CBA">
      <w:pPr>
        <w:jc w:val="both"/>
        <w:rPr>
          <w:b/>
        </w:rPr>
      </w:pP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="008A44B4" w:rsidRPr="000B2CBA">
        <w:rPr>
          <w:b/>
        </w:rPr>
        <w:t>S</w:t>
      </w:r>
      <w:r w:rsidRPr="000B2CBA">
        <w:rPr>
          <w:b/>
        </w:rPr>
        <w:t>udac:</w:t>
      </w:r>
    </w:p>
    <w:p w:rsidRDefault="008F0D0C" w:rsidP="001936C6" w:rsidR="008F0D0C" w:rsidRPr="000B2CBA">
      <w:pPr>
        <w:jc w:val="both"/>
        <w:rPr>
          <w:b/>
        </w:rPr>
      </w:pPr>
    </w:p>
    <w:p w:rsidRDefault="008F0D0C" w:rsidP="002A07D5" w:rsidR="009A52DF">
      <w:pPr>
        <w:jc w:val="both"/>
        <w:rPr>
          <w:b/>
        </w:rPr>
      </w:pP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</w:p>
    <w:p w:rsidRDefault="00D70C25" w:rsidP="009A52DF" w:rsidR="00FC03BE">
      <w:pPr>
        <w:ind w:left="5664"/>
        <w:jc w:val="both"/>
        <w:rPr>
          <w:b/>
        </w:rPr>
      </w:pPr>
      <w:r w:rsidRPr="000B2CBA">
        <w:rPr>
          <w:b/>
        </w:rPr>
        <w:t>Katarina Franković</w:t>
      </w:r>
    </w:p>
    <w:p w:rsidRDefault="00FC03BE" w:rsidP="002A07D5" w:rsidR="00FC03BE">
      <w:pPr>
        <w:jc w:val="both"/>
        <w:rPr>
          <w:b/>
        </w:rPr>
      </w:pPr>
    </w:p>
    <w:p w:rsidRDefault="009A52DF" w:rsidP="002A07D5" w:rsidR="009A52DF">
      <w:pPr>
        <w:jc w:val="both"/>
        <w:rPr>
          <w:b/>
        </w:rPr>
      </w:pPr>
    </w:p>
    <w:p w:rsidRDefault="009F053B" w:rsidP="002A07D5" w:rsidR="009F053B">
      <w:pPr>
        <w:jc w:val="both"/>
        <w:rPr>
          <w:b/>
        </w:rPr>
      </w:pPr>
    </w:p>
    <w:p w:rsidRDefault="002A07D5" w:rsidP="002A07D5" w:rsidR="002A07D5" w:rsidRPr="000B2CBA">
      <w:pPr>
        <w:jc w:val="both"/>
        <w:rPr>
          <w:b/>
        </w:rPr>
      </w:pPr>
      <w:r w:rsidRPr="000B2CBA">
        <w:rPr>
          <w:b/>
        </w:rPr>
        <w:lastRenderedPageBreak/>
        <w:t>POUKA O PRAVNOM LIJEKU</w:t>
      </w:r>
    </w:p>
    <w:p w:rsidRDefault="002A07D5" w:rsidP="002A07D5" w:rsidR="002A07D5" w:rsidRPr="000B2CBA">
      <w:pPr>
        <w:jc w:val="both"/>
      </w:pPr>
      <w:r w:rsidRPr="000B2CBA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B2CBA">
          <w:t>11. st</w:t>
        </w:r>
      </w:smartTag>
      <w:r w:rsidRPr="000B2CBA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B2CBA">
          <w:t>4. OZ</w:t>
        </w:r>
      </w:smartTag>
      <w:r w:rsidRPr="000B2CBA">
        <w:t>).</w:t>
      </w:r>
    </w:p>
    <w:p w:rsidRDefault="008F0D0C" w:rsidP="001936C6" w:rsidR="008F0D0C" w:rsidRPr="000B2CBA">
      <w:pPr>
        <w:jc w:val="both"/>
        <w:rPr>
          <w:b/>
        </w:rPr>
      </w:pPr>
      <w:r w:rsidRPr="000B2CBA">
        <w:rPr>
          <w:b/>
        </w:rPr>
        <w:t>DN-a: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stečajnom upravitelju,</w:t>
      </w:r>
      <w:r w:rsidR="0022185F">
        <w:t xml:space="preserve"> putem e oglasna ploča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 xml:space="preserve">FINA, 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Porezna uprava Ispostava prema sjedištu dužnika,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Županijskom državnom odvjetništvu</w:t>
      </w:r>
      <w:r w:rsidR="000B2CBA" w:rsidRPr="000B2CBA">
        <w:t xml:space="preserve"> u </w:t>
      </w:r>
      <w:r w:rsidR="009A52DF">
        <w:t>Split</w:t>
      </w:r>
      <w:r w:rsidR="0022185F">
        <w:t>u</w:t>
      </w:r>
      <w:r w:rsidRPr="000B2CBA">
        <w:t>, Građansko-upravni odjel,</w:t>
      </w:r>
      <w:r w:rsidR="00351C97" w:rsidRPr="000B2CBA">
        <w:t xml:space="preserve"> </w:t>
      </w:r>
    </w:p>
    <w:p w:rsidRDefault="00D70C25" w:rsidP="00D70C25" w:rsidR="004E6C19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registar Trgovačkog suda  u Splitu,</w:t>
      </w:r>
      <w:r w:rsidR="00FC03BE">
        <w:t xml:space="preserve"> </w:t>
      </w:r>
      <w:r w:rsidR="003F2E25">
        <w:t>nakon pravomoćnosti</w:t>
      </w:r>
      <w:r w:rsidR="00251D53" w:rsidRPr="000B2CBA">
        <w:t xml:space="preserve"> </w:t>
      </w:r>
    </w:p>
    <w:p w:rsidRDefault="00D70C25" w:rsidP="00AC7FC2" w:rsidR="00D70C25" w:rsidRPr="000B2CBA">
      <w:pPr>
        <w:pStyle w:val="Odlomakpopisa"/>
        <w:numPr>
          <w:ilvl w:val="0"/>
          <w:numId w:val="1"/>
        </w:numPr>
      </w:pPr>
      <w:r w:rsidRPr="000B2CBA">
        <w:t>mrežna</w:t>
      </w:r>
      <w:r w:rsidR="00AC7FC2" w:rsidRPr="000B2CBA">
        <w:t xml:space="preserve"> stranica e-Oglasna ploča suda</w:t>
      </w:r>
    </w:p>
    <w:sectPr w:rsidSect="00DB4AC8" w:rsidR="00D70C25" w:rsidRPr="000B2CB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CA1423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AC7FC2" w:rsidP="00251D53" w:rsidR="008F0D0C" w:rsidRPr="001C3FC7">
    <w:pPr>
      <w:jc w:val="right"/>
      <w:rPr>
        <w:b/>
        <w:sz w:val="22"/>
        <w:szCs w:val="22"/>
      </w:rPr>
    </w:pPr>
    <w:r w:rsidRPr="00AC7FC2">
      <w:rPr>
        <w:b/>
        <w:sz w:val="22"/>
        <w:szCs w:val="22"/>
      </w:rPr>
      <w:t>Posl. br. 18 St-</w:t>
    </w:r>
    <w:r w:rsidR="0022185F">
      <w:rPr>
        <w:b/>
        <w:sz w:val="22"/>
        <w:szCs w:val="22"/>
      </w:rPr>
      <w:t>1</w:t>
    </w:r>
    <w:r w:rsidR="009A52DF">
      <w:rPr>
        <w:b/>
        <w:sz w:val="22"/>
        <w:szCs w:val="22"/>
      </w:rPr>
      <w:t>0</w:t>
    </w:r>
    <w:r w:rsidR="009F053B">
      <w:rPr>
        <w:b/>
        <w:sz w:val="22"/>
        <w:szCs w:val="22"/>
      </w:rPr>
      <w:t>7</w:t>
    </w:r>
    <w:r w:rsidR="000B2CBA">
      <w:rPr>
        <w:b/>
        <w:sz w:val="22"/>
        <w:szCs w:val="22"/>
      </w:rPr>
      <w:t>/201</w:t>
    </w:r>
    <w:r w:rsidR="00654287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CBA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61B"/>
    <w:rsid w:val="001C3FC7"/>
    <w:rsid w:val="001C6AD2"/>
    <w:rsid w:val="001D533A"/>
    <w:rsid w:val="001E1AA3"/>
    <w:rsid w:val="001F5233"/>
    <w:rsid w:val="001F7BD3"/>
    <w:rsid w:val="00203A61"/>
    <w:rsid w:val="00211AE3"/>
    <w:rsid w:val="0022185F"/>
    <w:rsid w:val="00221E3B"/>
    <w:rsid w:val="00225D7E"/>
    <w:rsid w:val="00241EE7"/>
    <w:rsid w:val="00241FF9"/>
    <w:rsid w:val="002432F7"/>
    <w:rsid w:val="00251D53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F143B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51C97"/>
    <w:rsid w:val="00370E12"/>
    <w:rsid w:val="003A5760"/>
    <w:rsid w:val="003B4088"/>
    <w:rsid w:val="003C7AAE"/>
    <w:rsid w:val="003D1331"/>
    <w:rsid w:val="003D7993"/>
    <w:rsid w:val="003F2396"/>
    <w:rsid w:val="003F2E25"/>
    <w:rsid w:val="0042505E"/>
    <w:rsid w:val="00427818"/>
    <w:rsid w:val="00430258"/>
    <w:rsid w:val="00437DC8"/>
    <w:rsid w:val="004408D6"/>
    <w:rsid w:val="00443A63"/>
    <w:rsid w:val="00445ABB"/>
    <w:rsid w:val="0045359A"/>
    <w:rsid w:val="00457FD8"/>
    <w:rsid w:val="00460156"/>
    <w:rsid w:val="0046556C"/>
    <w:rsid w:val="00467A95"/>
    <w:rsid w:val="004737B3"/>
    <w:rsid w:val="00480285"/>
    <w:rsid w:val="0048092B"/>
    <w:rsid w:val="00481824"/>
    <w:rsid w:val="00483A5E"/>
    <w:rsid w:val="00485782"/>
    <w:rsid w:val="00486C03"/>
    <w:rsid w:val="004B13DF"/>
    <w:rsid w:val="004B3B4F"/>
    <w:rsid w:val="004B60AD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86ACC"/>
    <w:rsid w:val="00594B07"/>
    <w:rsid w:val="005A0326"/>
    <w:rsid w:val="005A0EC3"/>
    <w:rsid w:val="005A220B"/>
    <w:rsid w:val="005B01B0"/>
    <w:rsid w:val="005B18B0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368EB"/>
    <w:rsid w:val="00654287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7F0F70"/>
    <w:rsid w:val="00801AA6"/>
    <w:rsid w:val="008035C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2DF"/>
    <w:rsid w:val="009A5CC2"/>
    <w:rsid w:val="009A6E6E"/>
    <w:rsid w:val="009B26C3"/>
    <w:rsid w:val="009B4051"/>
    <w:rsid w:val="009B7D69"/>
    <w:rsid w:val="009D2643"/>
    <w:rsid w:val="009D2E14"/>
    <w:rsid w:val="009D415E"/>
    <w:rsid w:val="009D5F53"/>
    <w:rsid w:val="009E3728"/>
    <w:rsid w:val="009E7971"/>
    <w:rsid w:val="009F0519"/>
    <w:rsid w:val="009F053B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41F35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6DCE"/>
    <w:rsid w:val="00A97397"/>
    <w:rsid w:val="00AA122E"/>
    <w:rsid w:val="00AA194B"/>
    <w:rsid w:val="00AC1A08"/>
    <w:rsid w:val="00AC2766"/>
    <w:rsid w:val="00AC7FC2"/>
    <w:rsid w:val="00AD69A2"/>
    <w:rsid w:val="00AD75F5"/>
    <w:rsid w:val="00AF51CE"/>
    <w:rsid w:val="00B00737"/>
    <w:rsid w:val="00B062F2"/>
    <w:rsid w:val="00B11A94"/>
    <w:rsid w:val="00B1513D"/>
    <w:rsid w:val="00B2638F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D178A"/>
    <w:rsid w:val="00BD3AAB"/>
    <w:rsid w:val="00BD49E2"/>
    <w:rsid w:val="00BD5601"/>
    <w:rsid w:val="00BE2C39"/>
    <w:rsid w:val="00BF4E2A"/>
    <w:rsid w:val="00BF64BE"/>
    <w:rsid w:val="00C0331B"/>
    <w:rsid w:val="00C07489"/>
    <w:rsid w:val="00C150DF"/>
    <w:rsid w:val="00C1564B"/>
    <w:rsid w:val="00C3316C"/>
    <w:rsid w:val="00C35B41"/>
    <w:rsid w:val="00C452A3"/>
    <w:rsid w:val="00C45EC2"/>
    <w:rsid w:val="00C5739D"/>
    <w:rsid w:val="00C6375E"/>
    <w:rsid w:val="00C7637C"/>
    <w:rsid w:val="00C87615"/>
    <w:rsid w:val="00C9702E"/>
    <w:rsid w:val="00CA1423"/>
    <w:rsid w:val="00CB5C61"/>
    <w:rsid w:val="00CD713B"/>
    <w:rsid w:val="00CD7839"/>
    <w:rsid w:val="00CE0779"/>
    <w:rsid w:val="00CE0B7A"/>
    <w:rsid w:val="00CE1874"/>
    <w:rsid w:val="00CE637D"/>
    <w:rsid w:val="00CE7A86"/>
    <w:rsid w:val="00CF2B2D"/>
    <w:rsid w:val="00CF4FF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0075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4530F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2F54"/>
    <w:rsid w:val="00ED5BDE"/>
    <w:rsid w:val="00EE4D7C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03BE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 &amp; P CORPORATION, društvo s ograničenom odgovornošću za elektroinstalacije, graditeljstvo, trgovinu, ugo</izvorni_sadrzaj>
    <derivirana_varijabla naziv="DomainObject.Predmet.ProtustrankaFormated_1">  Stečajna masa iza A &amp; P CORPORATION, društvo s ograničenom odgovornošću za elektroinstalacije, graditeljstvo, trgovinu, ugo</derivirana_varijabla>
  </DomainObject.Predmet.ProtustrankaFormated>
  <DomainObject.Predmet.ProtustrankaFormatedOIB>
    <izvorni_sadrzaj>  Stečajna masa iza A &amp; P CORPORATION, društvo s ograničenom odgovornošću za elektroinstalacije, graditeljstvo, trgovinu, ugo, OIB 85373296397</izvorni_sadrzaj>
    <derivirana_varijabla naziv="DomainObject.Predmet.ProtustrankaFormatedOIB_1">  Stečajna masa iza A &amp; P CORPORATION, društvo s ograničenom odgovornošću za elektroinstalacije, graditeljstvo, trgovinu, ugo, OIB 85373296397</derivirana_varijabla>
  </DomainObject.Predmet.ProtustrankaFormatedOIB>
  <DomainObject.Predmet.ProtustrankaFormatedWithAdress>
    <izvorni_sadrzaj> Stečajna masa iza A &amp; P CORPORATION, društvo s ograničenom odgovornošću za elektroinstalacije, graditeljstvo, trgovinu, ugo, Stjepana Radića 49, 21311 Podstrana</izvorni_sadrzaj>
    <derivirana_varijabla naziv="DomainObject.Predmet.ProtustrankaFormatedWithAdress_1"> Stečajna masa iza A &amp; P CORPORATION, društvo s ograničenom odgovornošću za elektroinstalacije, graditeljstvo, trgovinu, ugo, Stjepana Radića 49, 21311 Podstrana</derivirana_varijabla>
  </DomainObject.Predmet.ProtustrankaFormatedWithAdress>
  <DomainObject.Predmet.ProtustrankaFormatedWithAdressOIB>
    <izvorni_sadrzaj> Stečajna masa iza A &amp; P CORPORATION, društvo s ograničenom odgovornošću za elektroinstalacije, graditeljstvo, trgovinu, ugo, OIB 85373296397, Stjepana Radića 49, 21311 Podstrana</izvorni_sadrzaj>
    <derivirana_varijabla naziv="DomainObject.Predmet.ProtustrankaFormatedWithAdressOIB_1"> Stečajna masa iza A &amp; P CORPORATION, društvo s ograničenom odgovornošću za elektroinstalacije, graditeljstvo, trgovinu, ugo, OIB 85373296397, Stjepana Radića 49, 21311 Podstrana</derivirana_varijabla>
  </DomainObject.Predmet.ProtustrankaFormatedWithAdressOIB>
  <DomainObject.Predmet.ProtustrankaWithAdress>
    <izvorni_sadrzaj>Stečajna masa iza A &amp; P CORPORATION, društvo s ograničenom odgovornošću za elektroinstalacije, graditeljstvo, trgovinu, ugo Stjepana Radića 49, 21311 Podstrana</izvorni_sadrzaj>
    <derivirana_varijabla naziv="DomainObject.Predmet.ProtustrankaWithAdress_1">Stečajna masa iza A &amp; P CORPORATION, društvo s ograničenom odgovornošću za elektroinstalacije, graditeljstvo, trgovinu, ugo Stjepana Radića 49, 21311 Podstrana</derivirana_varijabla>
  </DomainObject.Predmet.ProtustrankaWithAdress>
  <DomainObject.Predmet.ProtustrankaWithAdressOIB>
    <izvorni_sadrzaj>Stečajna masa iza A &amp; P CORPORATION, društvo s ograničenom odgovornošću za elektroinstalacije, graditeljstvo, trgovinu, ugo, OIB 85373296397, Stjepana Radića 49, 21311 Podstrana</izvorni_sadrzaj>
    <derivirana_varijabla naziv="DomainObject.Predmet.ProtustrankaWithAdressOIB_1">Stečajna masa iza A &amp; P CORPORATION, društvo s ograničenom odgovornošću za elektroinstalacije, graditeljstvo, trgovinu, ugo, OIB 85373296397, Stjepana Radića 49, 21311 Podstrana</derivirana_varijabla>
  </DomainObject.Predmet.ProtustrankaWithAdressOIB>
  <DomainObject.Predmet.ProtustrankaNazivFormated>
    <izvorni_sadrzaj>Stečajna masa iza A &amp; P CORPORATION, društvo s ograničenom odgovornošću za elektroinstalacije, graditeljstvo, trgovinu, ugo</izvorni_sadrzaj>
    <derivirana_varijabla naziv="DomainObject.Predmet.ProtustrankaNazivFormated_1">Stečajna masa iza A &amp; P CORPORATION, društvo s ograničenom odgovornošću za elektroinstalacije, graditeljstvo, trgovinu, ugo</derivirana_varijabla>
  </DomainObject.Predmet.ProtustrankaNazivFormated>
  <DomainObject.Predmet.ProtustrankaNazivFormatedOIB>
    <izvorni_sadrzaj>Stečajna masa iza A &amp; P CORPORATION, društvo s ograničenom odgovornošću za elektroinstalacije, graditeljstvo, trgovinu, ugo, OIB 85373296397</izvorni_sadrzaj>
    <derivirana_varijabla naziv="DomainObject.Predmet.ProtustrankaNazivFormatedOIB_1">Stečajna masa iza A &amp; P CORPORATION, društvo s ograničenom odgovornošću za elektroinstalacije, graditeljstvo, trgovinu, ugo, OIB 85373296397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914516.62</izvorni_sadrzaj>
    <derivirana_varijabla naziv="DomainObject.Predmet.TrenutnaVrijednost_1">914516.62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A &amp; P CORPORATION, društvo s ograničenom odgovornošću za elektroinstalacije, graditeljstvo, trgovinu, ugo</item>
    </izvorni_sadrzaj>
    <derivirana_varijabla naziv="DomainObject.Predmet.ProtuStrankaListFormated_1">
      <item>Stečajna masa iza A &amp; P CORPORATION, društvo s ograničenom odgovornošću za elektroinstalacije, graditeljstvo, trgovinu, ugo</item>
    </derivirana_varijabla>
  </DomainObject.Predmet.ProtuStrankaListFormated>
  <DomainObject.Predmet.ProtuStrankaListFormatedOIB>
    <izvorni_sadrzaj>
      <item>Stečajna masa iza A &amp; P CORPORATION, društvo s ograničenom odgovornošću za elektroinstalacije, graditeljstvo, trgovinu, ugo, OIB 85373296397</item>
    </izvorni_sadrzaj>
    <derivirana_varijabla naziv="DomainObject.Predmet.ProtuStrankaListFormatedOIB_1">
      <item>Stečajna masa iza A &amp; P CORPORATION, društvo s ograničenom odgovornošću za elektroinstalacije, graditeljstvo, trgovinu, ugo, OIB 85373296397</item>
    </derivirana_varijabla>
  </DomainObject.Predmet.ProtuStrankaListFormatedOIB>
  <DomainObject.Predmet.ProtuStrankaListFormatedWithAdress>
    <izvorni_sadrzaj>
      <item>Stečajna masa iza A &amp; P CORPORATION, društvo s ograničenom odgovornošću za elektroinstalacije, graditeljstvo, trgovinu, ugo, Stjepana Radića 49, 21311 Podstrana</item>
    </izvorni_sadrzaj>
    <derivirana_varijabla naziv="DomainObject.Predmet.ProtuStrankaListFormatedWithAdress_1">
      <item>Stečajna masa iza A &amp; P CORPORATION, društvo s ograničenom odgovornošću za elektroinstalacije, graditeljstvo, trgovinu, ugo, Stjepana Radića 49, 21311 Podstrana</item>
    </derivirana_varijabla>
  </DomainObject.Predmet.ProtuStrankaListFormatedWithAdress>
  <DomainObject.Predmet.ProtuStrankaListFormatedWithAdressOIB>
    <izvorni_sadrzaj>
      <item>Stečajna masa iza A &amp; P CORPORATION, društvo s ograničenom odgovornošću za elektroinstalacije, graditeljstvo, trgovinu, ugo, OIB 85373296397, Stjepana Radića 49, 21311 Podstrana</item>
    </izvorni_sadrzaj>
    <derivirana_varijabla naziv="DomainObject.Predmet.ProtuStrankaListFormatedWithAdressOIB_1">
      <item>Stečajna masa iza A &amp; P CORPORATION, društvo s ograničenom odgovornošću za elektroinstalacije, graditeljstvo, trgovinu, ugo, OIB 85373296397, Stjepana Radića 49, 21311 Podstrana</item>
    </derivirana_varijabla>
  </DomainObject.Predmet.ProtuStrankaListFormatedWithAdressOIB>
  <DomainObject.Predmet.ProtuStrankaListNazivFormated>
    <izvorni_sadrzaj>
      <item>Stečajna masa iza A &amp; P CORPORATION, društvo s ograničenom odgovornošću za elektroinstalacije, graditeljstvo, trgovinu, ugo</item>
    </izvorni_sadrzaj>
    <derivirana_varijabla naziv="DomainObject.Predmet.ProtuStrankaListNazivFormated_1">
      <item>Stečajna masa iza A &amp; P CORPORATION, društvo s ograničenom odgovornošću za elektroinstalacije, graditeljstvo, trgovinu, ugo</item>
    </derivirana_varijabla>
  </DomainObject.Predmet.ProtuStrankaListNazivFormated>
  <DomainObject.Predmet.ProtuStrankaListNazivFormatedOIB>
    <izvorni_sadrzaj>
      <item>Stečajna masa iza A &amp; P CORPORATION, društvo s ograničenom odgovornošću za elektroinstalacije, graditeljstvo, trgovinu, ugo, OIB 85373296397</item>
    </izvorni_sadrzaj>
    <derivirana_varijabla naziv="DomainObject.Predmet.ProtuStrankaListNazivFormatedOIB_1">
      <item>Stečajna masa iza A &amp; P CORPORATION, društvo s ograničenom odgovornošću za elektroinstalacije, graditeljstvo, trgovinu, ugo, OIB 85373296397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A &amp; P CORPORATION, društvo s ograničenom odgovornošću za elektroinstalacije, graditeljstvo, trgovinu, ugo</izvorni_sadrzaj>
    <derivirana_varijabla naziv="DomainObject.Predmet.ProtustrankaIDrugi_1">Stečajna masa iza A &amp; P CORPORATION, društvo s ograničenom odgovornošću za elektroinstalacije, graditeljstvo, trgovinu, ugo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A &amp; P CORPORATION, društvo s ograničenom odgovornošću za elektroinstalacije, graditeljstvo, trgovinu, ugo, OIB 85373296397, Stjepana Radića 49, 21311 Podstrana</izvorni_sadrzaj>
    <derivirana_varijabla naziv="DomainObject.Predmet.ProtustrankaIDrugiAdressOIB_1">Stečajna masa iza A &amp; P CORPORATION, društvo s ograničenom odgovornošću za elektroinstalacije, graditeljstvo, trgovinu, ugo, OIB 85373296397, Stjepana Radića 49,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 &amp; P CORPORATION, društvo s ograničenom odgovornošću za elektroinstalacije, graditeljstvo, trgovinu, ugo</item>
      <item>FINANCIJSKA AGENCIJA, RC SPLIT</item>
    </izvorni_sadrzaj>
    <derivirana_varijabla naziv="DomainObject.Predmet.SudioniciListNaziv_1">
      <item>Stečajna masa iza A &amp; P CORPORATION, društvo s ograničenom odgovornošću za elektroinstalacije, graditeljstvo, trgovinu, ugo</item>
      <item>FINANCIJSKA AGENCIJA, RC SPLIT</item>
    </derivirana_varijabla>
  </DomainObject.Predmet.SudioniciListNaziv>
  <DomainObject.Predmet.SudioniciListAdressOIB>
    <izvorni_sadrzaj>
      <item>Stečajna masa iza A &amp; P CORPORATION, društvo s ograničenom odgovornošću za elektroinstalacije, graditeljstvo, trgovinu, ugo, OIB 85373296397, Stjepana Radića 49,21311 Podstrana</item>
      <item>FINANCIJSKA AGENCIJA, RC SPLIT, OIB 85821130368, Mažuranićevo šetalište 24 b,21000 Split</item>
    </izvorni_sadrzaj>
    <derivirana_varijabla naziv="DomainObject.Predmet.SudioniciListAdressOIB_1">
      <item>Stečajna masa iza A &amp; P CORPORATION, društvo s ograničenom odgovornošću za elektroinstalacije, graditeljstvo, trgovinu, ugo, OIB 85373296397, Stjepana Radića 49,21311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85373296397</item>
    </izvorni_sadrzaj>
    <derivirana_varijabla naziv="DomainObject.Predmet.SudioniciListNazivOIB_1">
      <item>, OIB 85821130368</item>
      <item>, OIB 85373296397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740</properties:Words>
  <properties:Characters>4181</properties:Characters>
  <properties:Lines>111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2018-12-13T13:01:00Z</dcterms:created>
  <dc:creator>Katarina Franković</dc:creator>
  <cp:lastModifiedBy>Katarina Franković</cp:lastModifiedBy>
  <cp:lastPrinted>2018-12-13T10:23:00Z</cp:lastPrinted>
  <dcterms:modified xmlns:xsi="http://www.w3.org/2001/XMLSchema-instance" xsi:type="dcterms:W3CDTF">2018-12-13T13:01:00Z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čl. 293 St 107  -  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