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0f09" w14:paraId="4690f0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8F4928">
        <w:t>98/18-5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F4928">
        <w:t xml:space="preserve">IZVOĐAČ </w:t>
      </w:r>
      <w:r w:rsidR="008F4928" w:rsidRPr="005D3532">
        <w:t xml:space="preserve">d.o.o., </w:t>
      </w:r>
      <w:r w:rsidR="008F4928">
        <w:t>Zadar</w:t>
      </w:r>
      <w:r w:rsidR="008F4928" w:rsidRPr="005D3532">
        <w:t xml:space="preserve">, </w:t>
      </w:r>
      <w:proofErr w:type="spellStart"/>
      <w:r w:rsidR="008F4928">
        <w:t>Polačišće</w:t>
      </w:r>
      <w:proofErr w:type="spellEnd"/>
      <w:r w:rsidR="008F4928">
        <w:t xml:space="preserve"> 9</w:t>
      </w:r>
      <w:r w:rsidR="008F4928" w:rsidRPr="005D3532">
        <w:t xml:space="preserve">, OIB: </w:t>
      </w:r>
      <w:r w:rsidR="008F4928">
        <w:t>21511986327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621D4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F4928">
        <w:t xml:space="preserve">IZVOĐAČ </w:t>
      </w:r>
      <w:r w:rsidR="008F4928" w:rsidRPr="005D3532">
        <w:t xml:space="preserve">d.o.o., </w:t>
      </w:r>
      <w:r w:rsidR="008F4928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510299">
        <w:t>8</w:t>
      </w:r>
      <w:r w:rsidR="009C2B72">
        <w:t>,</w:t>
      </w:r>
      <w:r w:rsidR="008F4928">
        <w:t>50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F4928">
        <w:t xml:space="preserve">Ante </w:t>
      </w:r>
      <w:proofErr w:type="spellStart"/>
      <w:r w:rsidR="008F4928">
        <w:t>Kurtovića</w:t>
      </w:r>
      <w:proofErr w:type="spellEnd"/>
      <w:r w:rsidR="008F4928">
        <w:t xml:space="preserve"> iz Zadra</w:t>
      </w:r>
      <w:r w:rsidR="008F4928" w:rsidRPr="005D3532">
        <w:t xml:space="preserve">, </w:t>
      </w:r>
      <w:r w:rsidR="008F4928">
        <w:t>Bana Josipa Jelačića 28/A</w:t>
      </w:r>
      <w:r w:rsidR="008F4928" w:rsidRPr="005D3532">
        <w:t xml:space="preserve">, OIB: </w:t>
      </w:r>
      <w:r w:rsidR="008F4928">
        <w:t>63182303177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8F4928">
        <w:t>5</w:t>
      </w:r>
      <w:r w:rsidR="000B32E3">
        <w:t>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17818">
        <w:t xml:space="preserve">IZVOĐAČ </w:t>
      </w:r>
      <w:r w:rsidR="00817818" w:rsidRPr="005D3532">
        <w:t xml:space="preserve">d.o.o., </w:t>
      </w:r>
      <w:r w:rsidR="00817818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17818">
        <w:t xml:space="preserve">Ante </w:t>
      </w:r>
      <w:proofErr w:type="spellStart"/>
      <w:r w:rsidR="00817818">
        <w:t>Kurtović</w:t>
      </w:r>
      <w:proofErr w:type="spellEnd"/>
      <w:r w:rsidR="00817818">
        <w:t xml:space="preserve"> iz Zadra</w:t>
      </w:r>
      <w:r w:rsidR="00817818" w:rsidRPr="005D3532">
        <w:t xml:space="preserve">, </w:t>
      </w:r>
      <w:r w:rsidR="00817818">
        <w:t>Bana Josipa Jelačića 28/A</w:t>
      </w:r>
      <w:r w:rsidR="00817818" w:rsidRPr="005D3532">
        <w:t xml:space="preserve">, OIB: </w:t>
      </w:r>
      <w:r w:rsidR="00817818">
        <w:t>63182303177</w:t>
      </w:r>
      <w:r>
        <w:t xml:space="preserve">. </w:t>
      </w:r>
      <w:r w:rsidRPr="00071F11">
        <w:t xml:space="preserve">Na ročište za utvrđivanje uvjeta za pokretanje postupka određeno za dan </w:t>
      </w:r>
      <w:r w:rsidR="002E5684">
        <w:t>29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817818">
        <w:t xml:space="preserve">Ante </w:t>
      </w:r>
      <w:proofErr w:type="spellStart"/>
      <w:r w:rsidR="00817818">
        <w:t>Kurtović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17818">
        <w:t xml:space="preserve">Ante </w:t>
      </w:r>
      <w:proofErr w:type="spellStart"/>
      <w:r w:rsidR="00817818">
        <w:t>Kurtovića</w:t>
      </w:r>
      <w:proofErr w:type="spellEnd"/>
      <w:r w:rsidR="0081781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817818">
        <w:t>98</w:t>
      </w:r>
      <w:r w:rsidR="006927F0">
        <w:t>/2018</w:t>
      </w:r>
      <w:r w:rsidR="00817818">
        <w:t>-2</w:t>
      </w:r>
      <w:r w:rsidRPr="00653A23">
        <w:t xml:space="preserve"> od </w:t>
      </w:r>
      <w:r w:rsidR="00817818">
        <w:t>20</w:t>
      </w:r>
      <w:r w:rsidRPr="00653A23">
        <w:t xml:space="preserve">. </w:t>
      </w:r>
      <w:r w:rsidR="00817818">
        <w:t>travnja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817818">
        <w:t xml:space="preserve">Ante </w:t>
      </w:r>
      <w:proofErr w:type="spellStart"/>
      <w:r w:rsidR="00817818">
        <w:t>Kurtović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621D4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AA35D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AA35D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817818" w:rsidP="00C969E8" w:rsidR="002D2B61">
      <w:pPr>
        <w:numPr>
          <w:ilvl w:val="0"/>
          <w:numId w:val="2"/>
        </w:numPr>
      </w:pPr>
      <w:r>
        <w:t xml:space="preserve">Ante </w:t>
      </w:r>
      <w:proofErr w:type="spellStart"/>
      <w:r>
        <w:t>Kurtovića</w:t>
      </w:r>
      <w:proofErr w:type="spellEnd"/>
      <w:r>
        <w:t xml:space="preserve"> iz Zadra</w:t>
      </w:r>
      <w:r w:rsidRPr="005D3532">
        <w:t xml:space="preserve">, </w:t>
      </w:r>
      <w:r>
        <w:t>Bana Josipa Jelačića 28/A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21D4"/>
    <w:rsid w:val="00063833"/>
    <w:rsid w:val="00071388"/>
    <w:rsid w:val="00071F11"/>
    <w:rsid w:val="000A6C54"/>
    <w:rsid w:val="000A7DAE"/>
    <w:rsid w:val="000B32E3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17818"/>
    <w:rsid w:val="008873AD"/>
    <w:rsid w:val="008C0176"/>
    <w:rsid w:val="008D350E"/>
    <w:rsid w:val="008F4928"/>
    <w:rsid w:val="00974B89"/>
    <w:rsid w:val="00987847"/>
    <w:rsid w:val="009C2B72"/>
    <w:rsid w:val="009C5540"/>
    <w:rsid w:val="009D4FD0"/>
    <w:rsid w:val="00A12269"/>
    <w:rsid w:val="00A23B33"/>
    <w:rsid w:val="00A241EB"/>
    <w:rsid w:val="00A754BE"/>
    <w:rsid w:val="00AA35DC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F1EAE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2000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2018-06-01T09:17:00Z</dcterms:created>
  <dc:creator>Administrator</dc:creator>
  <cp:lastModifiedBy>Ante Rubelj</cp:lastModifiedBy>
  <cp:lastPrinted>2018-06-06T10:58:00Z</cp:lastPrinted>
  <dcterms:modified xmlns:xsi="http://www.w3.org/2001/XMLSchema-instance" xsi:type="dcterms:W3CDTF">2018-06-06T10:58:00Z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POLICIJA- 98-18- Ante Kurtović.docx)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