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3faa" w14:paraId="a763faa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DE2557">
        <w:t>GRAD UMAG, Umag</w:t>
      </w:r>
      <w:r w:rsidR="009B4057" w:rsidRPr="00EB0A39">
        <w:t xml:space="preserve">, </w:t>
      </w:r>
      <w:r w:rsidR="00DE2557">
        <w:t>G. Garibaldi 6</w:t>
      </w:r>
      <w:r w:rsidR="009B4057" w:rsidRPr="00EB0A39">
        <w:t xml:space="preserve">, OIB: </w:t>
      </w:r>
      <w:r w:rsidR="00DE2557" w:rsidRPr="00DE2557">
        <w:t>84097228497</w:t>
      </w:r>
      <w:r w:rsidR="009B4057" w:rsidRPr="00EB0A39">
        <w:t xml:space="preserve">, </w:t>
      </w:r>
      <w:r w:rsidR="008D2107">
        <w:t xml:space="preserve">za otvaranje stečajnog postupka nad dužnikom </w:t>
      </w:r>
      <w:r w:rsidR="00DE2557">
        <w:t>FRAGARIA d.o.o. Umag, Segetska 13, OIB 41605133728</w:t>
      </w:r>
      <w:r w:rsidR="00B93BC5" w:rsidRPr="00E278F8">
        <w:t xml:space="preserve">, dana </w:t>
      </w:r>
      <w:r w:rsidR="00DE2557">
        <w:t>26. travnja 2017</w:t>
      </w:r>
      <w:r w:rsidRPr="00E278F8">
        <w:t>.</w:t>
      </w:r>
      <w:r w:rsidR="00DE2557">
        <w:t>,</w:t>
      </w:r>
      <w:r w:rsidRPr="00E278F8">
        <w:t xml:space="preserve">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DE2557">
        <w:t>FRAGARIA d.o.o. Umag, Segetska 13, OIB 41605133728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DE2557">
        <w:rPr>
          <w:b/>
          <w:lang w:val="pl-PL"/>
        </w:rPr>
        <w:t>28. lipnja</w:t>
      </w:r>
      <w:r w:rsidR="00A7487C">
        <w:rPr>
          <w:b/>
          <w:lang w:val="pl-PL"/>
        </w:rPr>
        <w:t xml:space="preserve"> 201</w:t>
      </w:r>
      <w:r w:rsidR="00DE2557">
        <w:rPr>
          <w:b/>
          <w:lang w:val="pl-PL"/>
        </w:rPr>
        <w:t>7</w:t>
      </w:r>
      <w:r w:rsidR="00A7487C">
        <w:rPr>
          <w:b/>
          <w:lang w:val="pl-PL"/>
        </w:rPr>
        <w:t>. u 1</w:t>
      </w:r>
      <w:r w:rsidR="00DE2557">
        <w:rPr>
          <w:b/>
          <w:lang w:val="pl-PL"/>
        </w:rPr>
        <w:t>2</w:t>
      </w:r>
      <w:r w:rsidRPr="004813CE">
        <w:rPr>
          <w:b/>
          <w:lang w:val="pl-PL"/>
        </w:rPr>
        <w:t>:</w:t>
      </w:r>
      <w:r w:rsidR="00A7487C">
        <w:rPr>
          <w:b/>
          <w:lang w:val="pl-PL"/>
        </w:rPr>
        <w:t>3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DE2557">
        <w:rPr>
          <w:lang w:val="pl-PL"/>
        </w:rPr>
        <w:t xml:space="preserve">- </w:t>
      </w:r>
      <w:r w:rsidRPr="004813CE">
        <w:rPr>
          <w:lang w:val="pl-PL"/>
        </w:rPr>
        <w:t>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DE2557">
        <w:t>GRAD UMAG, Umag</w:t>
      </w:r>
      <w:r w:rsidR="00DE2557" w:rsidRPr="00EB0A39">
        <w:t xml:space="preserve">, </w:t>
      </w:r>
      <w:r w:rsidR="00DE2557">
        <w:t>G. Garibaldi 6</w:t>
      </w:r>
      <w:r w:rsidRPr="004813CE">
        <w:t>,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DE2557">
        <w:t>FRAGARIA d. o. o. Umag, Segetska 13</w:t>
      </w:r>
      <w:r w:rsidR="009B4057">
        <w:t>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DE2557">
        <w:t>FRAGARIA d.o.o. Umag, Segetska 13, OIB 41605133728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 xml:space="preserve">U Pazinu, </w:t>
      </w:r>
      <w:r w:rsidR="00DE2557">
        <w:t>26. travnja 2017</w:t>
      </w:r>
      <w:r w:rsidR="00527947" w:rsidRPr="004813CE">
        <w:t>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  <w:r w:rsidR="003F502D">
        <w:t>, v.r.</w:t>
      </w:r>
    </w:p>
    <w:p w:rsidRDefault="00DE2557" w:rsidP="00E278F8" w:rsidR="00DE2557">
      <w:pPr>
        <w:jc w:val="center"/>
      </w:pPr>
    </w:p>
    <w:p w:rsidRDefault="00DE2557" w:rsidP="00E278F8" w:rsidR="00DE2557" w:rsidRPr="004813CE">
      <w:pPr>
        <w:jc w:val="center"/>
      </w:pP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 xml:space="preserve">FINA, RC Rijeka, </w:t>
      </w:r>
      <w:r w:rsidR="00DE2557">
        <w:rPr>
          <w:lang w:val="pl-PL"/>
        </w:rPr>
        <w:t>F. Kurelca 8,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lastRenderedPageBreak/>
        <w:t xml:space="preserve">predlagatelj </w:t>
      </w:r>
      <w:r w:rsidR="00DE2557">
        <w:t>GRAD UMAG, Umag</w:t>
      </w:r>
      <w:r w:rsidR="00DE2557" w:rsidRPr="00EB0A39">
        <w:t xml:space="preserve">, </w:t>
      </w:r>
      <w:r w:rsidR="00DE2557">
        <w:t>G. Garibaldi 6,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DE2557">
        <w:t>FRAGARIA d.o.o. Umag, Segetska 13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DE2557" w:rsidR="008D2107" w:rsidRPr="004813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41E85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</w:t>
        </w:r>
        <w:r w:rsidR="00DE2557">
          <w:t>257</w:t>
        </w:r>
        <w:r w:rsidRPr="00A2240C">
          <w:t>/1</w:t>
        </w:r>
        <w:r w:rsidR="00DE2557">
          <w:t>7</w:t>
        </w:r>
        <w:r w:rsidRPr="00A2240C">
          <w:t>-</w:t>
        </w:r>
        <w:r w:rsidR="00DE2557">
          <w:t>8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 w:rsidR="00A7487C">
          <w:t>(prije: 11</w:t>
        </w:r>
        <w:r>
          <w:t xml:space="preserve"> St-</w:t>
        </w:r>
        <w:r w:rsidR="00DE2557">
          <w:t>107</w:t>
        </w:r>
        <w:r>
          <w:t>/1</w:t>
        </w:r>
        <w:r w:rsidR="00DE2557">
          <w:t>7</w:t>
        </w:r>
        <w:r>
          <w:t>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</w:t>
    </w:r>
    <w:r w:rsidR="00DE2557">
      <w:t>257/17</w:t>
    </w:r>
    <w:r>
      <w:t>-</w:t>
    </w:r>
    <w:r w:rsidR="00DE2557">
      <w:t>8</w:t>
    </w:r>
  </w:p>
  <w:p w:rsidRDefault="00A7487C" w:rsidP="00E278F8" w:rsidR="008D2107">
    <w:pPr>
      <w:pStyle w:val="Zaglavlje"/>
      <w:jc w:val="right"/>
    </w:pPr>
    <w:r>
      <w:t>(prije: 11</w:t>
    </w:r>
    <w:r w:rsidR="008D2107">
      <w:t xml:space="preserve"> St-</w:t>
    </w:r>
    <w:r w:rsidR="00DE2557">
      <w:t>107/17</w:t>
    </w:r>
    <w:r w:rsidR="008D210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202950"/>
    <w:rsid w:val="0020722D"/>
    <w:rsid w:val="00220CE1"/>
    <w:rsid w:val="003A0A1F"/>
    <w:rsid w:val="003A72F8"/>
    <w:rsid w:val="003F502D"/>
    <w:rsid w:val="004813CE"/>
    <w:rsid w:val="00527947"/>
    <w:rsid w:val="00554328"/>
    <w:rsid w:val="00596283"/>
    <w:rsid w:val="00756351"/>
    <w:rsid w:val="007E5F8E"/>
    <w:rsid w:val="00884EE6"/>
    <w:rsid w:val="0089383C"/>
    <w:rsid w:val="008D2107"/>
    <w:rsid w:val="00985388"/>
    <w:rsid w:val="009B4057"/>
    <w:rsid w:val="00A7487C"/>
    <w:rsid w:val="00B41E85"/>
    <w:rsid w:val="00B93BC5"/>
    <w:rsid w:val="00BB2AD3"/>
    <w:rsid w:val="00BB4D41"/>
    <w:rsid w:val="00BF3BC1"/>
    <w:rsid w:val="00C1372D"/>
    <w:rsid w:val="00CA5808"/>
    <w:rsid w:val="00DA408F"/>
    <w:rsid w:val="00DA56B8"/>
    <w:rsid w:val="00DE2557"/>
    <w:rsid w:val="00E278F8"/>
    <w:rsid w:val="00E543FF"/>
    <w:rsid w:val="00EB0A39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FRAGARIA d.o.o. UMAG</izvorni_sadrzaj>
    <derivirana_varijabla naziv="DomainObject.Predmet.ProtustrankaFormated_1">  FRAGARIA d.o.o. UMAG</derivirana_varijabla>
  </DomainObject.Predmet.ProtustrankaFormated>
  <DomainObject.Predmet.ProtustrankaFormatedOIB>
    <izvorni_sadrzaj>  FRAGARIA d.o.o. UMAG, OIB 41605133728</izvorni_sadrzaj>
    <derivirana_varijabla naziv="DomainObject.Predmet.ProtustrankaFormatedOIB_1">  FRAGARIA d.o.o. UMAG, OIB 41605133728</derivirana_varijabla>
  </DomainObject.Predmet.ProtustrankaFormatedOIB>
  <DomainObject.Predmet.ProtustrankaFormatedWithAdress>
    <izvorni_sadrzaj> FRAGARIA d.o.o. UMAG, Segetska 13, 52470 Umag</izvorni_sadrzaj>
    <derivirana_varijabla naziv="DomainObject.Predmet.ProtustrankaFormatedWithAdress_1"> FRAGARIA d.o.o. UMAG, Segetska 13, 52470 Umag</derivirana_varijabla>
  </DomainObject.Predmet.ProtustrankaFormatedWithAdress>
  <DomainObject.Predmet.ProtustrankaFormatedWithAdressOIB>
    <izvorni_sadrzaj> FRAGARIA d.o.o. UMAG, OIB 41605133728, Segetska 13, 52470 Umag</izvorni_sadrzaj>
    <derivirana_varijabla naziv="DomainObject.Predmet.ProtustrankaFormatedWithAdressOIB_1"> FRAGARIA d.o.o. UMAG, OIB 41605133728, Segetska 13, 52470 Umag</derivirana_varijabla>
  </DomainObject.Predmet.ProtustrankaFormatedWithAdressOIB>
  <DomainObject.Predmet.ProtustrankaWithAdress>
    <izvorni_sadrzaj>FRAGARIA d.o.o. UMAG Segetska 13, 52470 Umag</izvorni_sadrzaj>
    <derivirana_varijabla naziv="DomainObject.Predmet.ProtustrankaWithAdress_1">FRAGARIA d.o.o. UMAG Segetska 13, 52470 Umag</derivirana_varijabla>
  </DomainObject.Predmet.ProtustrankaWithAdress>
  <DomainObject.Predmet.ProtustrankaWithAdressOIB>
    <izvorni_sadrzaj>FRAGARIA d.o.o. UMAG, OIB 41605133728, Segetska 13, 52470 Umag</izvorni_sadrzaj>
    <derivirana_varijabla naziv="DomainObject.Predmet.ProtustrankaWithAdressOIB_1">FRAGARIA d.o.o. UMAG, OIB 41605133728, Segetska 13, 52470 Umag</derivirana_varijabla>
  </DomainObject.Predmet.ProtustrankaWithAdressOIB>
  <DomainObject.Predmet.ProtustrankaNazivFormated>
    <izvorni_sadrzaj>FRAGARIA d.o.o. UMAG</izvorni_sadrzaj>
    <derivirana_varijabla naziv="DomainObject.Predmet.ProtustrankaNazivFormated_1">FRAGARIA d.o.o. UMAG</derivirana_varijabla>
  </DomainObject.Predmet.ProtustrankaNazivFormated>
  <DomainObject.Predmet.ProtustrankaNazivFormatedOIB>
    <izvorni_sadrzaj>FRAGARIA d.o.o. UMAG, OIB 41605133728</izvorni_sadrzaj>
    <derivirana_varijabla naziv="DomainObject.Predmet.ProtustrankaNazivFormatedOIB_1">FRAGARIA d.o.o. UMAG, OIB 41605133728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32910.25</izvorni_sadrzaj>
    <derivirana_varijabla naziv="DomainObject.Predmet.TrenutnaVrijednost_1">32910.25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FRAGARIA d.o.o. UMAG</item>
    </izvorni_sadrzaj>
    <derivirana_varijabla naziv="DomainObject.Predmet.ProtuStrankaListFormated_1">
      <item>FRAGARIA d.o.o. UMAG</item>
    </derivirana_varijabla>
  </DomainObject.Predmet.ProtuStrankaListFormated>
  <DomainObject.Predmet.ProtuStrankaListFormatedOIB>
    <izvorni_sadrzaj>
      <item>FRAGARIA d.o.o. UMAG, OIB 41605133728</item>
    </izvorni_sadrzaj>
    <derivirana_varijabla naziv="DomainObject.Predmet.ProtuStrankaListFormatedOIB_1">
      <item>FRAGARIA d.o.o. UMAG, OIB 41605133728</item>
    </derivirana_varijabla>
  </DomainObject.Predmet.ProtuStrankaListFormatedOIB>
  <DomainObject.Predmet.ProtuStrankaListFormatedWithAdress>
    <izvorni_sadrzaj>
      <item>FRAGARIA d.o.o. UMAG, Segetska 13, 52470 Umag</item>
    </izvorni_sadrzaj>
    <derivirana_varijabla naziv="DomainObject.Predmet.ProtuStrankaListFormatedWithAdress_1">
      <item>FRAGARIA d.o.o. UMAG, Segetska 13, 52470 Umag</item>
    </derivirana_varijabla>
  </DomainObject.Predmet.ProtuStrankaListFormatedWithAdress>
  <DomainObject.Predmet.ProtuStrankaListFormatedWithAdressOIB>
    <izvorni_sadrzaj>
      <item>FRAGARIA d.o.o. UMAG, OIB 41605133728, Segetska 13, 52470 Umag</item>
    </izvorni_sadrzaj>
    <derivirana_varijabla naziv="DomainObject.Predmet.ProtuStrankaListFormatedWithAdressOIB_1">
      <item>FRAGARIA d.o.o. UMAG, OIB 41605133728, Segetska 13, 52470 Umag</item>
    </derivirana_varijabla>
  </DomainObject.Predmet.ProtuStrankaListFormatedWithAdressOIB>
  <DomainObject.Predmet.ProtuStrankaListNazivFormated>
    <izvorni_sadrzaj>
      <item>FRAGARIA d.o.o. UMAG</item>
    </izvorni_sadrzaj>
    <derivirana_varijabla naziv="DomainObject.Predmet.ProtuStrankaListNazivFormated_1">
      <item>FRAGARIA d.o.o. UMAG</item>
    </derivirana_varijabla>
  </DomainObject.Predmet.ProtuStrankaListNazivFormated>
  <DomainObject.Predmet.ProtuStrankaListNazivFormatedOIB>
    <izvorni_sadrzaj>
      <item>FRAGARIA d.o.o. UMAG, OIB 41605133728</item>
    </izvorni_sadrzaj>
    <derivirana_varijabla naziv="DomainObject.Predmet.ProtuStrankaListNazivFormatedOIB_1">
      <item>FRAGARIA d.o.o. UMAG, OIB 41605133728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FRAGARIA d.o.o. UMAG</izvorni_sadrzaj>
    <derivirana_varijabla naziv="DomainObject.Predmet.ProtustrankaIDrugi_1">FRAGARIA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FRAGARIA d.o.o. UMAG, OIB 41605133728, Segetska 13, 52470 Umag</izvorni_sadrzaj>
    <derivirana_varijabla naziv="DomainObject.Predmet.ProtustrankaIDrugiAdressOIB_1">FRAGARIA d.o.o. UMAG, OIB 41605133728, Segetska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FRAGARIA d.o.o. UMAG</item>
      <item>GRAD UMAG, UMAG</item>
    </izvorni_sadrzaj>
    <derivirana_varijabla naziv="DomainObject.Predmet.SudioniciListNaziv_1">
      <item>FRAGARIA d.o.o. UMAG</item>
      <item>GRAD UMAG, UMAG</item>
    </derivirana_varijabla>
  </DomainObject.Predmet.SudioniciListNaziv>
  <DomainObject.Predmet.SudioniciListAdressOIB>
    <izvorni_sadrzaj>
      <item>FRAGARIA d.o.o. UMAG, OIB 41605133728, Segetska 13,52470 Umag</item>
      <item>GRAD UMAG, UMAG, OIB 84097228497, G. Garibaldi 6,52470 Umag</item>
    </izvorni_sadrzaj>
    <derivirana_varijabla naziv="DomainObject.Predmet.SudioniciListAdressOIB_1">
      <item>FRAGARIA d.o.o. UMAG, OIB 41605133728, Segetska 13,52470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41605133728</item>
      <item>, OIB 84097228497</item>
    </izvorni_sadrzaj>
    <derivirana_varijabla naziv="DomainObject.Predmet.SudioniciListNazivOIB_1">
      <item>, OIB 41605133728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1429</properties:Characters>
  <properties:Lines>53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2017-04-26T07:45:00Z</dcterms:created>
  <dc:creator>Jasmina Matika</dc:creator>
  <cp:lastModifiedBy>Lorena Paris Aničić</cp:lastModifiedBy>
  <cp:lastPrinted>2017-04-26T07:53:00Z</cp:lastPrinted>
  <dcterms:modified xmlns:xsi="http://www.w3.org/2001/XMLSchema-instance" xsi:type="dcterms:W3CDTF">2017-04-26T07:54:00Z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