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83ca" w14:paraId="d8d83ca" w:rsidRDefault="00AE649C" w:rsidP="00FA5B5E" w:rsidR="00AE649C" w:rsidRPr="00B76F3C">
      <w:pPr>
        <w:pStyle w:val="Naslov3"/>
        <w15:collapsed w:val="false"/>
      </w:pPr>
    </w:p>
    <w:p w:rsidRDefault="00DB2B3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B2B30" w:rsidP="00DB2B30" w:rsidR="00DB2B30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St-266/2016-13.</w:t>
      </w:r>
    </w:p>
    <w:p w:rsidRDefault="00DB2B30" w:rsidP="00DB2B30" w:rsidR="00DB2B30">
      <w:pPr>
        <w:jc w:val="center"/>
        <w:rPr>
          <w:rFonts w:hAnsi="Arial" w:ascii="Arial"/>
          <w:b/>
        </w:rPr>
      </w:pPr>
    </w:p>
    <w:p w:rsidRDefault="00DB2B30" w:rsidP="00DB2B30" w:rsidR="00DB2B3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DB2B30" w:rsidP="00DB2B30" w:rsidR="00DB2B30">
      <w:pPr>
        <w:jc w:val="center"/>
        <w:rPr>
          <w:rFonts w:hAnsi="Arial" w:ascii="Arial"/>
          <w:b/>
        </w:rPr>
      </w:pPr>
    </w:p>
    <w:p w:rsidRDefault="00DB2B30" w:rsidP="00DB2B30" w:rsidR="00DB2B3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DB2B30" w:rsidP="00DB2B30" w:rsidR="00DB2B30">
      <w:pPr>
        <w:jc w:val="center"/>
        <w:rPr>
          <w:rFonts w:hAnsi="Arial" w:ascii="Arial"/>
          <w:b/>
        </w:rPr>
      </w:pPr>
    </w:p>
    <w:p w:rsidRDefault="00DB2B30" w:rsidP="00DB2B30" w:rsidR="00DB2B30">
      <w:pPr>
        <w:jc w:val="both"/>
        <w:rPr>
          <w:rFonts w:hAnsi="Arial" w:ascii="Arial"/>
        </w:rPr>
      </w:pPr>
    </w:p>
    <w:p w:rsidRDefault="00DB2B30" w:rsidP="00DB2B30" w:rsidR="00DB2B3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D i S </w:t>
      </w:r>
      <w:proofErr w:type="spellStart"/>
      <w:r>
        <w:rPr>
          <w:rFonts w:hAnsi="Arial" w:ascii="Arial"/>
        </w:rPr>
        <w:t>Com</w:t>
      </w:r>
      <w:proofErr w:type="spellEnd"/>
      <w:r>
        <w:rPr>
          <w:rFonts w:hAnsi="Arial" w:ascii="Arial"/>
        </w:rPr>
        <w:t xml:space="preserve"> j.d.o.o. za proizvodnju, usluge i trgovinu iz Velikog </w:t>
      </w:r>
      <w:proofErr w:type="spellStart"/>
      <w:r>
        <w:rPr>
          <w:rFonts w:hAnsi="Arial" w:ascii="Arial"/>
        </w:rPr>
        <w:t>Vukovja</w:t>
      </w:r>
      <w:proofErr w:type="spellEnd"/>
      <w:r>
        <w:rPr>
          <w:rFonts w:hAnsi="Arial" w:ascii="Arial"/>
        </w:rPr>
        <w:t xml:space="preserve"> 167, MBS 010086256, OIB 60522570256, dana 23. rujna 2016. godine</w:t>
      </w:r>
    </w:p>
    <w:p w:rsidRDefault="00DB2B30" w:rsidP="00DB2B30" w:rsidR="00DB2B30">
      <w:pPr>
        <w:jc w:val="both"/>
        <w:rPr>
          <w:rFonts w:hAnsi="Arial" w:ascii="Arial"/>
        </w:rPr>
      </w:pPr>
    </w:p>
    <w:p w:rsidRDefault="00DB2B30" w:rsidP="00DB2B30" w:rsidR="00DB2B3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DB2B30" w:rsidP="00DB2B30" w:rsidR="00DB2B30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privremenom stečajnom upravitelju Štefanu Rola iz Zagreba, Ulica Franje </w:t>
      </w:r>
      <w:proofErr w:type="spellStart"/>
      <w:r>
        <w:rPr>
          <w:rFonts w:hAnsi="Arial" w:ascii="Arial"/>
        </w:rPr>
        <w:t>Pokornya</w:t>
      </w:r>
      <w:proofErr w:type="spellEnd"/>
      <w:r>
        <w:rPr>
          <w:rFonts w:hAnsi="Arial" w:ascii="Arial"/>
        </w:rPr>
        <w:t xml:space="preserve"> 6, OIB 26698048809, u bruto iznosu 3.000,00 kuna.</w:t>
      </w:r>
    </w:p>
    <w:p w:rsidRDefault="00DB2B30" w:rsidP="00DB2B30" w:rsidR="00DB2B30">
      <w:pPr>
        <w:jc w:val="center"/>
        <w:rPr>
          <w:rFonts w:hAnsi="Arial" w:ascii="Arial"/>
          <w:b/>
        </w:rPr>
      </w:pPr>
    </w:p>
    <w:p w:rsidRDefault="00DB2B30" w:rsidP="00DB2B30" w:rsidR="00DB2B3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DB2B30" w:rsidP="00DB2B30" w:rsidR="00DB2B30">
      <w:pPr>
        <w:jc w:val="center"/>
        <w:rPr>
          <w:rFonts w:hAnsi="Arial" w:ascii="Arial"/>
          <w:b/>
        </w:rPr>
      </w:pPr>
    </w:p>
    <w:p w:rsidRDefault="00DB2B30" w:rsidP="00DB2B30" w:rsidR="00DB2B30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Privremeni stečajni upravitelj Štefan Rola podnio je ovom sudu 03. lipnja 2016. godine izvješće o poslovanju dužnika s mišljenjem mogu li se imovinom dužnika pokriti troškovi postupka.</w:t>
      </w:r>
    </w:p>
    <w:p w:rsidRDefault="00DB2B30" w:rsidP="00DB2B30" w:rsidR="00DB2B30">
      <w:pPr>
        <w:jc w:val="both"/>
        <w:rPr>
          <w:rFonts w:hAnsi="Arial" w:ascii="Arial"/>
        </w:rPr>
      </w:pPr>
      <w:r>
        <w:rPr>
          <w:rFonts w:hAnsi="Arial" w:ascii="Arial"/>
        </w:rPr>
        <w:tab/>
        <w:t>Podneskom od 24. kolovoza 2016. godine privremeni stečajni upravitelj zatražio je da mu se odobri i isplati nagrada za obavljanje dužnosti u prethodnom postupku u visini od 9.000,00 kuna.</w:t>
      </w:r>
    </w:p>
    <w:p w:rsidRDefault="00DB2B30" w:rsidP="00DB2B30" w:rsidR="00DB2B30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temeljem čl.94. i čl.119.st.6.Stečajnog zakona (Narodne novine  broj 71/15, dalje SZ-a) osnovanim u visini od 3.000,00 kuna bruto, a 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DB2B30" w:rsidP="00DB2B30" w:rsidR="00DB2B30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Isplata nagrade i naknade troškova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  <w:bookmarkStart w:name="_GoBack" w:id="0"/>
      <w:bookmarkEnd w:id="0"/>
    </w:p>
    <w:p w:rsidRDefault="00DB2B30" w:rsidP="00DB2B30" w:rsidR="00DB2B30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23. rujna 2016. godine</w:t>
      </w:r>
    </w:p>
    <w:p w:rsidRDefault="00DB2B30" w:rsidP="00DB2B30" w:rsidR="00DB2B30">
      <w:pPr>
        <w:ind w:firstLine="720"/>
        <w:jc w:val="center"/>
        <w:rPr>
          <w:rFonts w:hAnsi="Arial" w:ascii="Arial"/>
        </w:rPr>
      </w:pPr>
    </w:p>
    <w:p w:rsidRDefault="00DB2B30" w:rsidP="00DB2B30" w:rsidR="00DB2B3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DB2B30" w:rsidP="00DB2B30" w:rsidR="00DB2B3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DB2B30" w:rsidP="00DB2B30" w:rsidR="00DB2B3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DB2B30" w:rsidP="00DB2B30" w:rsidR="00DB2B30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r>
        <w:rPr>
          <w:rFonts w:hAnsi="Arial" w:ascii="Arial"/>
        </w:rPr>
        <w:tab/>
      </w:r>
    </w:p>
    <w:p w:rsidRDefault="00DB2B30" w:rsidP="00DB2B30" w:rsidR="00DB2B3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DB2B30" w:rsidP="00DB2B30" w:rsidR="00DB2B3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DB2B30" w:rsidP="00DB2B30" w:rsidR="00DB2B3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DB2B30" w:rsidP="00DB2B30" w:rsidR="00DB2B3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DB2B30" w:rsidP="00DB2B30" w:rsidR="00DB2B30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DB2B30" w:rsidP="00DB2B30" w:rsidR="00DB2B3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 suda</w:t>
      </w:r>
    </w:p>
    <w:p w:rsidRDefault="00DB2B30" w:rsidP="00DB2B30" w:rsidR="00DB2B3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DB2B30" w:rsidP="00DB2B30" w:rsidR="00DB2B30">
      <w:pPr>
        <w:jc w:val="both"/>
        <w:rPr>
          <w:rFonts w:hAnsi="Arial" w:ascii="Arial"/>
        </w:rPr>
      </w:pPr>
      <w:r>
        <w:rPr>
          <w:rFonts w:hAnsi="Arial" w:ascii="Arial"/>
        </w:rPr>
        <w:t>Bj.23.09.2016.g.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B30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79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St-266/2016-13</izvorni_sadrzaj>
    <derivirana_varijabla naziv="DomainObject.Oznaka_1">St-266/2016-13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2016.</izvorni_sadrzaj>
    <derivirana_varijabla naziv="DomainObject.Predmet.DatumRjesavanja_1">6.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i S Com jednostavno društvo s ograničenom odgovornošću za proizvodnju, usluge i trgovinu, Veliko Vukovje zastupanog po punomoćniku DRAŽEN BLAŽIČEVIĆ</izvorni_sadrzaj>
    <derivirana_varijabla naziv="DomainObject.Predmet.ProtustrankaFormated_1">  D i S Com jednostavno društvo s ograničenom odgovornošću za proizvodnju, usluge i trgovinu, Veliko Vukovje zastupanog po punomoćniku DRAŽEN BLAŽIČEVIĆ</derivirana_varijabla>
  </DomainObject.Predmet.ProtustrankaFormated>
  <DomainObject.Predmet.ProtustrankaFormatedOIB>
    <izvorni_sadrzaj>  D i S Com jednostavno društvo s ograničenom odgovornošću za proizvodnju, usluge i trgovinu, Veliko Vukovje, OIB 60522570256 zastupanog po punomoćniku DRAŽEN BLAŽIČEVIĆ</izvorni_sadrzaj>
    <derivirana_varijabla naziv="DomainObject.Predmet.ProtustrankaFormatedOIB_1">  D i S Com jednostavno društvo s ograničenom odgovornošću za proizvodnju, usluge i trgovinu, Veliko Vukovje, OIB 60522570256 zastupanog po punomoćniku DRAŽEN BLAŽIČEVIĆ</derivirana_varijabla>
  </DomainObject.Predmet.ProtustrankaFormatedOIB>
  <DomainObject.Predmet.ProtustrankaFormatedWithAdress>
    <izvorni_sadrzaj> D i S Com jednostavno društvo s ograničenom odgovornošću za proizvodnju, usluge i trgovinu, Veliko Vukovje, Veliko Vukovje 167, 43280 Veliko Vukovje zastupanog po punomoćniku DRAŽEN BLAŽIČEVIĆ</izvorni_sadrzaj>
    <derivirana_varijabla naziv="DomainObject.Predmet.ProtustrankaFormatedWithAdress_1"> D i S Com jednostavno društvo s ograničenom odgovornošću za proizvodnju, usluge i trgovinu, Veliko Vukovje, Veliko Vukovje 167, 43280 Veliko Vukovje zastupanog po punomoćniku DRAŽEN BLAŽIČEVIĆ</derivirana_varijabla>
  </DomainObject.Predmet.ProtustrankaFormatedWithAdress>
  <DomainObject.Predmet.ProtustrankaFormatedWithAdressOIB>
    <izvorni_sadrzaj> D i S Com jednostavno društvo s ograničenom odgovornošću za proizvodnju, usluge i trgovinu, Veliko Vukovje, OIB 60522570256, Veliko Vukovje 167, 43280 Veliko Vukovje zastupanog po punomoćniku DRAŽEN BLAŽIČEVIĆ</izvorni_sadrzaj>
    <derivirana_varijabla naziv="DomainObject.Predmet.ProtustrankaFormatedWithAdressOIB_1"> D i S Com jednostavno društvo s ograničenom odgovornošću za proizvodnju, usluge i trgovinu, Veliko Vukovje, OIB 60522570256, Veliko Vukovje 167, 43280 Veliko Vukovje zastupanog po punomoćniku DRAŽEN BLAŽIČEVIĆ</derivirana_varijabla>
  </DomainObject.Predmet.ProtustrankaFormatedWithAdressOIB>
  <DomainObject.Predmet.ProtustrankaWithAdress>
    <izvorni_sadrzaj>D i S Com jednostavno društvo s ograničenom odgovornošću za proizvodnju, usluge i trgovinu, Veliko Vukovje Veliko Vukovje 167, 43280 Veliko Vukovje</izvorni_sadrzaj>
    <derivirana_varijabla naziv="DomainObject.Predmet.ProtustrankaWithAdress_1">D i S Com jednostavno društvo s ograničenom odgovornošću za proizvodnju, usluge i trgovinu, Veliko Vukovje Veliko Vukovje 167, 43280 Veliko Vukovje</derivirana_varijabla>
  </DomainObject.Predmet.ProtustrankaWithAdress>
  <DomainObject.Predmet.ProtustrankaWithAdressOIB>
    <izvorni_sadrzaj>D i S Com jednostavno društvo s ograničenom odgovornošću za proizvodnju, usluge i trgovinu, Veliko Vukovje, OIB 60522570256, Veliko Vukovje 167, 43280 Veliko Vukovje</izvorni_sadrzaj>
    <derivirana_varijabla naziv="DomainObject.Predmet.ProtustrankaWithAdressOIB_1">D i S Com jednostavno društvo s ograničenom odgovornošću za proizvodnju, usluge i trgovinu, Veliko Vukovje, OIB 60522570256, Veliko Vukovje 167, 43280 Veliko Vukovje</derivirana_varijabla>
  </DomainObject.Predmet.ProtustrankaWithAdressOIB>
  <DomainObject.Predmet.ProtustrankaNazivFormated>
    <izvorni_sadrzaj>D i S Com jednostavno društvo s ograničenom odgovornošću za proizvodnju, usluge i trgovinu, Veliko Vukovje</izvorni_sadrzaj>
    <derivirana_varijabla naziv="DomainObject.Predmet.ProtustrankaNazivFormated_1">D i S Com jednostavno društvo s ograničenom odgovornošću za proizvodnju, usluge i trgovinu, Veliko Vukovje</derivirana_varijabla>
  </DomainObject.Predmet.ProtustrankaNazivFormated>
  <DomainObject.Predmet.ProtustrankaNazivFormatedOIB>
    <izvorni_sadrzaj>D i S Com jednostavno društvo s ograničenom odgovornošću za proizvodnju, usluge i trgovinu, Veliko Vukovje, OIB 60522570256</izvorni_sadrzaj>
    <derivirana_varijabla naziv="DomainObject.Predmet.ProtustrankaNazivFormatedOIB_1">D i S Com jednostavno društvo s ograničenom odgovornošću za proizvodnju, usluge i trgovinu, Veliko Vukovje, OIB 60522570256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 i S Com jednostavno društvo s ograničenom odgovornošću za proizvodnju, usluge i trgovinu, Veliko Vukovje zastupanog po punomoćniku DRAŽEN BLAŽIČEVIĆ</item>
    </izvorni_sadrzaj>
    <derivirana_varijabla naziv="DomainObject.Predmet.ProtuStrankaListFormated_1">
      <item>D i S Com jednostavno društvo s ograničenom odgovornošću za proizvodnju, usluge i trgovinu, Veliko Vukovje zastupanog po punomoćniku DRAŽEN BLAŽIČEVIĆ</item>
    </derivirana_varijabla>
  </DomainObject.Predmet.ProtuStrankaListFormated>
  <DomainObject.Predmet.ProtuStrankaListFormatedOIB>
    <izvorni_sadrzaj>
      <item>D i S Com jednostavno društvo s ograničenom odgovornošću za proizvodnju, usluge i trgovinu, Veliko Vukovje, OIB 60522570256 zastupanog po punomoćniku DRAŽEN BLAŽIČEVIĆ</item>
    </izvorni_sadrzaj>
    <derivirana_varijabla naziv="DomainObject.Predmet.ProtuStrankaListFormatedOIB_1">
      <item>D i S Com jednostavno društvo s ograničenom odgovornošću za proizvodnju, usluge i trgovinu, Veliko Vukovje, OIB 60522570256 zastupanog po punomoćniku DRAŽEN BLAŽIČEVIĆ</item>
    </derivirana_varijabla>
  </DomainObject.Predmet.ProtuStrankaListFormatedOIB>
  <DomainObject.Predmet.ProtuStrankaListFormatedWithAdress>
    <izvorni_sadrzaj>
      <item>D i S Com jednostavno društvo s ograničenom odgovornošću za proizvodnju, usluge i trgovinu, Veliko Vukovje, Veliko Vukovje 167, 43280 Veliko Vukovje zastupanog po punomoćniku DRAŽEN BLAŽIČEVIĆ</item>
    </izvorni_sadrzaj>
    <derivirana_varijabla naziv="DomainObject.Predmet.ProtuStrankaListFormatedWithAdress_1">
      <item>D i S Com jednostavno društvo s ograničenom odgovornošću za proizvodnju, usluge i trgovinu, Veliko Vukovje, Veliko Vukovje 167, 43280 Veliko Vukovje zastupanog po punomoćniku DRAŽEN BLAŽIČEVIĆ</item>
    </derivirana_varijabla>
  </DomainObject.Predmet.ProtuStrankaListFormatedWithAdress>
  <DomainObject.Predmet.ProtuStrankaListFormatedWithAdressOIB>
    <izvorni_sadrzaj>
      <item>D i S Com jednostavno društvo s ograničenom odgovornošću za proizvodnju, usluge i trgovinu, Veliko Vukovje, OIB 60522570256, Veliko Vukovje 167, 43280 Veliko Vukovje zastupanog po punomoćniku DRAŽEN BLAŽIČEVIĆ</item>
    </izvorni_sadrzaj>
    <derivirana_varijabla naziv="DomainObject.Predmet.ProtuStrankaListFormatedWithAdressOIB_1">
      <item>D i S Com jednostavno društvo s ograničenom odgovornošću za proizvodnju, usluge i trgovinu, Veliko Vukovje, OIB 60522570256, Veliko Vukovje 167, 43280 Veliko Vukovje zastupanog po punomoćniku DRAŽEN BLAŽIČEVIĆ</item>
    </derivirana_varijabla>
  </DomainObject.Predmet.ProtuStrankaListFormatedWithAdressOIB>
  <DomainObject.Predmet.ProtuStrankaListNazivFormated>
    <izvorni_sadrzaj>
      <item>D i S Com jednostavno društvo s ograničenom odgovornošću za proizvodnju, usluge i trgovinu, Veliko Vukovje</item>
    </izvorni_sadrzaj>
    <derivirana_varijabla naziv="DomainObject.Predmet.ProtuStrankaListNazivFormated_1">
      <item>D i S Com jednostavno društvo s ograničenom odgovornošću za proizvodnju, usluge i trgovinu, Veliko Vukovje</item>
    </derivirana_varijabla>
  </DomainObject.Predmet.ProtuStrankaListNazivFormated>
  <DomainObject.Predmet.ProtuStrankaListNazivFormatedOIB>
    <izvorni_sadrzaj>
      <item>D i S Com jednostavno društvo s ograničenom odgovornošću za proizvodnju, usluge i trgovinu, Veliko Vukovje, OIB 60522570256</item>
    </izvorni_sadrzaj>
    <derivirana_varijabla naziv="DomainObject.Predmet.ProtuStrankaListNazivFormatedOIB_1">
      <item>D i S Com jednostavno društvo s ograničenom odgovornošću za proizvodnju, usluge i trgovinu, Veliko Vukovje, OIB 60522570256</item>
    </derivirana_varijabla>
  </DomainObject.Predmet.ProtuStrankaListNazivFormatedOIB>
  <DomainObject.Predmet.OstaliListFormated>
    <izvorni_sadrzaj>
      <item>DRAŽEN BLAŽIČEVIĆ punomoćnik sudionika u postupku D i S Com jednostavno društvo s ograničenom odgovornošću za proizvodnju, usluge i trgovinu, Veliko Vukovje</item>
    </izvorni_sadrzaj>
    <derivirana_varijabla naziv="DomainObject.Predmet.OstaliListFormated_1">
      <item>DRAŽEN BLAŽIČEVIĆ punomoćnik sudionika u postupku D i S Com jednostavno društvo s ograničenom odgovornošću za proizvodnju, usluge i trgovinu, Veliko Vukovje</item>
    </derivirana_varijabla>
  </DomainObject.Predmet.OstaliListFormated>
  <DomainObject.Predmet.OstaliListFormatedOIB>
    <izvorni_sadrzaj>
      <item>DRAŽEN BLAŽIČEVIĆ, OIB 15534736553 punomoćnik sudionika u postupku D i S Com jednostavno društvo s ograničenom odgovornošću za proizvodnju, usluge i trgovinu, Veliko Vukovje</item>
    </izvorni_sadrzaj>
    <derivirana_varijabla naziv="DomainObject.Predmet.OstaliListFormatedOIB_1">
      <item>DRAŽEN BLAŽIČEVIĆ, OIB 15534736553 punomoćnik sudionika u postupku D i S Com jednostavno društvo s ograničenom odgovornošću za proizvodnju, usluge i trgovinu, Veliko Vukovje</item>
    </derivirana_varijabla>
  </DomainObject.Predmet.OstaliListFormatedOIB>
  <DomainObject.Predmet.OstaliListFormatedWithAdress>
    <izvorni_sadrzaj>
      <item>DRAŽEN BLAŽIČEVIĆ, Veliko Vukovje 56, 43280 Veliko Vukovje punomoćnik sudionika u postupku D i S Com jednostavno društvo s ograničenom odgovornošću za proizvodnju, usluge i trgovinu, Veliko Vukovje</item>
    </izvorni_sadrzaj>
    <derivirana_varijabla naziv="DomainObject.Predmet.OstaliListFormatedWithAdress_1">
      <item>DRAŽEN BLAŽIČEVIĆ, Veliko Vukovje 56, 43280 Veliko Vukovje punomoćnik sudionika u postupku D i S Com jednostavno društvo s ograničenom odgovornošću za proizvodnju, usluge i trgovinu, Veliko Vukovje</item>
    </derivirana_varijabla>
  </DomainObject.Predmet.OstaliListFormatedWithAdress>
  <DomainObject.Predmet.OstaliListFormatedWithAdressOIB>
    <izvorni_sadrzaj>
      <item>DRAŽEN BLAŽIČEVIĆ, OIB 15534736553, Veliko Vukovje 56, 43280 Veliko Vukovje punomoćnik sudionika u postupku D i S Com jednostavno društvo s ograničenom odgovornošću za proizvodnju, usluge i trgovinu, Veliko Vukovje</item>
    </izvorni_sadrzaj>
    <derivirana_varijabla naziv="DomainObject.Predmet.OstaliListFormatedWithAdressOIB_1">
      <item>DRAŽEN BLAŽIČEVIĆ, OIB 15534736553, Veliko Vukovje 56, 43280 Veliko Vukovje punomoćnik sudionika u postupku D i S Com jednostavno društvo s ograničenom odgovornošću za proizvodnju, usluge i trgovinu, Veliko Vukovje</item>
    </derivirana_varijabla>
  </DomainObject.Predmet.OstaliListFormatedWithAdressOIB>
  <DomainObject.Predmet.OstaliListNazivFormated>
    <izvorni_sadrzaj>
      <item>DRAŽEN BLAŽIČEVIĆ</item>
    </izvorni_sadrzaj>
    <derivirana_varijabla naziv="DomainObject.Predmet.OstaliListNazivFormated_1">
      <item>DRAŽEN BLAŽIČEVIĆ</item>
    </derivirana_varijabla>
  </DomainObject.Predmet.OstaliListNazivFormated>
  <DomainObject.Predmet.OstaliListNazivFormatedOIB>
    <izvorni_sadrzaj>
      <item>DRAŽEN BLAŽIČEVIĆ, OIB 15534736553</item>
    </izvorni_sadrzaj>
    <derivirana_varijabla naziv="DomainObject.Predmet.OstaliListNazivFormatedOIB_1">
      <item>DRAŽEN BLAŽIČEVIĆ, OIB 15534736553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St-266/2016-13</izvorni_sadrzaj>
    <derivirana_varijabla naziv="DomainObject.PoslovniBrojDokumenta_1">St-266/2016-13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 i S Com jednostavno društvo s ograničenom odgovornošću za proizvodnju, usluge i trgovinu, Veliko Vukovje</izvorni_sadrzaj>
    <derivirana_varijabla naziv="DomainObject.Predmet.ProtustrankaIDrugi_1">D i S Com jednostavno društvo s ograničenom odgovornošću za proizvodnju, usluge i trgovinu, Veliko Vukovje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 i S Com jednostavno društvo s ograničenom odgovornošću za proizvodnju, usluge i trgovinu, Veliko Vukovje, OIB 60522570256, Veliko Vukovje 167, 43280 Veliko Vukovje</izvorni_sadrzaj>
    <derivirana_varijabla naziv="DomainObject.Predmet.ProtustrankaIDrugiAdressOIB_1">D i S Com jednostavno društvo s ograničenom odgovornošću za proizvodnju, usluge i trgovinu, Veliko Vukovje, OIB 60522570256, Veliko Vukovje 167, 43280 Veliko Vukovje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lipnja 2016.</izvorni_sadrzaj>
    <derivirana_varijabla naziv="DomainObject.Predmet.OdlukaRjesenje.DatumDonosenjaOdluke_1">3. lipnja 2016.</derivirana_varijabla>
  </DomainObject.Predmet.OdlukaRjesenje.DatumDonosenjaOdluke>
  <DomainObject.Predmet.OdlukaRjesenje.DatumPravomocnosti>
    <izvorni_sadrzaj>13. lipnja 2016.</izvorni_sadrzaj>
    <derivirana_varijabla naziv="DomainObject.Predmet.OdlukaRjesenje.DatumPravomocnosti_1">13. lipnja 2016.</derivirana_varijabla>
  </DomainObject.Predmet.OdlukaRjesenje.DatumPravomocnosti>
  <DomainObject.Predmet.OdlukaRjesenje.Oznaka>
    <izvorni_sadrzaj>St-266/2016-7</izvorni_sadrzaj>
    <derivirana_varijabla naziv="DomainObject.Predmet.OdlukaRjesenje.Oznaka_1">St-266/2016-7</derivirana_varijabla>
  </DomainObject.Predmet.OdlukaRjesenje.Oznaka>
  <DomainObject.Predmet.SudioniciListNaziv>
    <izvorni_sadrzaj>
      <item>FINA, RC ZAGREB, Podružnica Bjelovar</item>
      <item>D i S Com jednostavno društvo s ograničenom odgovornošću za proizvodnju, usluge i trgovinu, Veliko Vukovje</item>
      <item>DRAŽEN BLAŽIČEVIĆ</item>
    </izvorni_sadrzaj>
    <derivirana_varijabla naziv="DomainObject.Predmet.SudioniciListNaziv_1">
      <item>FINA, RC ZAGREB, Podružnica Bjelovar</item>
      <item>D i S Com jednostavno društvo s ograničenom odgovornošću za proizvodnju, usluge i trgovinu, Veliko Vukovje</item>
      <item>DRAŽEN BLAŽIČEVIĆ</item>
    </derivirana_varijabla>
  </DomainObject.Predmet.SudioniciListNaziv>
  <DomainObject.Predmet.SudioniciListAdressOIB>
    <izvorni_sadrzaj>
      <item>FINA, RC ZAGREB, Podružnica Bjelovar, OIB 85821130368, F. Supila 4,43000 Bjelovar</item>
      <item>D i S Com jednostavno društvo s ograničenom odgovornošću za proizvodnju, usluge i trgovinu, Veliko Vukovje, OIB 60522570256, Veliko Vukovje 167,43280 Veliko Vukovje</item>
      <item>DRAŽEN BLAŽIČEVIĆ, OIB 15534736553, Veliko Vukovje 56,43280 Veliko Vukovje</item>
    </izvorni_sadrzaj>
    <derivirana_varijabla naziv="DomainObject.Predmet.SudioniciListAdressOIB_1">
      <item>FINA, RC ZAGREB, Podružnica Bjelovar, OIB 85821130368, F. Supila 4,43000 Bjelovar</item>
      <item>D i S Com jednostavno društvo s ograničenom odgovornošću za proizvodnju, usluge i trgovinu, Veliko Vukovje, OIB 60522570256, Veliko Vukovje 167,43280 Veliko Vukovje</item>
      <item>DRAŽEN BLAŽIČEVIĆ, OIB 15534736553, Veliko Vukovje 56,43280 Veliko Vukovje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8A985-53AF-4D71-9AB5-E791931D40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1889</properties:Characters>
  <properties:Lines>58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2016-09-26T05:41:00Z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St-266/2016-13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